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98d19" w14:paraId="7398d19" w:rsidRDefault="0069396C" w:rsidP="00341373" w:rsidR="00341373" w:rsidRPr="009E14B3">
      <w:pPr>
        <w15:collapsed w:val="false"/>
        <w:rPr>
          <w:sz w:val="24"/>
          <w:szCs w:val="24"/>
        </w:rPr>
      </w:pPr>
      <w:bookmarkStart w:name="_GoBack" w:id="0"/>
      <w:bookmarkEnd w:id="0"/>
      <w:r w:rsidRPr="00531122">
        <w:rPr>
          <w:sz w:val="24"/>
          <w:szCs w:val="24"/>
        </w:rPr>
        <w:t xml:space="preserve">  </w:t>
      </w:r>
      <w:r w:rsidR="00341373" w:rsidRPr="009E14B3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1373" w:rsidP="00341373" w:rsidR="00341373" w:rsidRPr="009E14B3">
      <w:pPr>
        <w:pStyle w:val="Tijeloteksta"/>
        <w:outlineLvl w:val="0"/>
      </w:pP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TRGOVAČKI SUD U ZAGREBU                    </w:t>
      </w:r>
      <w:r w:rsidR="00EA274F">
        <w:rPr>
          <w:sz w:val="24"/>
          <w:szCs w:val="24"/>
        </w:rPr>
        <w:t xml:space="preserve">                            </w:t>
      </w:r>
    </w:p>
    <w:p w:rsidRDefault="00341373" w:rsidP="00E739F2" w:rsidR="00DF5D84">
      <w:pPr>
        <w:rPr>
          <w:sz w:val="24"/>
          <w:szCs w:val="24"/>
        </w:rPr>
      </w:pPr>
      <w:proofErr w:type="spellStart"/>
      <w:r w:rsidRPr="009E14B3">
        <w:rPr>
          <w:sz w:val="24"/>
          <w:szCs w:val="24"/>
        </w:rPr>
        <w:t>Amruševa</w:t>
      </w:r>
      <w:proofErr w:type="spellEnd"/>
      <w:r w:rsidRPr="009E14B3">
        <w:rPr>
          <w:sz w:val="24"/>
          <w:szCs w:val="24"/>
        </w:rPr>
        <w:t xml:space="preserve"> 2/II</w:t>
      </w:r>
    </w:p>
    <w:p w:rsidRDefault="00E739F2" w:rsidP="00E739F2" w:rsidR="00E739F2">
      <w:pPr>
        <w:rPr>
          <w:sz w:val="24"/>
          <w:szCs w:val="24"/>
        </w:rPr>
      </w:pPr>
    </w:p>
    <w:p w:rsidRDefault="00E739F2" w:rsidP="00E739F2" w:rsidR="00E739F2">
      <w:pPr>
        <w:rPr>
          <w:sz w:val="24"/>
          <w:szCs w:val="24"/>
        </w:rPr>
      </w:pPr>
    </w:p>
    <w:p w:rsidRDefault="00341373" w:rsidP="00341373" w:rsidR="00341373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ZAKLJUČAK</w:t>
      </w:r>
    </w:p>
    <w:p w:rsidRDefault="00192323" w:rsidP="00341373" w:rsidR="00192323" w:rsidRPr="0065600A">
      <w:pPr>
        <w:jc w:val="center"/>
        <w:rPr>
          <w:sz w:val="24"/>
          <w:szCs w:val="24"/>
        </w:rPr>
      </w:pPr>
    </w:p>
    <w:p w:rsidRDefault="0065600A" w:rsidP="0065600A" w:rsidR="0065600A" w:rsidRPr="0065600A">
      <w:pPr>
        <w:jc w:val="both"/>
        <w:rPr>
          <w:sz w:val="24"/>
          <w:szCs w:val="24"/>
        </w:rPr>
      </w:pPr>
      <w:r w:rsidRPr="0065600A">
        <w:rPr>
          <w:sz w:val="24"/>
          <w:szCs w:val="24"/>
        </w:rPr>
        <w:t xml:space="preserve">Trgovački sud u Zagrebu, po stečajnom sucu Nikoli Ribariću, u stečajnom predmetu povodom zahtjeva </w:t>
      </w:r>
      <w:r w:rsidRPr="0065600A">
        <w:rPr>
          <w:b/>
          <w:sz w:val="24"/>
          <w:szCs w:val="24"/>
        </w:rPr>
        <w:t>MINISTARSTVA FINANCIJA -POREZNE UPRAVE</w:t>
      </w:r>
      <w:r w:rsidRPr="0065600A">
        <w:rPr>
          <w:sz w:val="24"/>
          <w:szCs w:val="24"/>
        </w:rPr>
        <w:t xml:space="preserve">, za provedbom stečajnog postupka nad dužnikom ČIČAK SPORT d.o.o., Zagreb (Grad Zagreb), Vida Došena 6, </w:t>
      </w:r>
      <w:proofErr w:type="spellStart"/>
      <w:r w:rsidRPr="0065600A">
        <w:rPr>
          <w:sz w:val="24"/>
          <w:szCs w:val="24"/>
        </w:rPr>
        <w:t>OIB</w:t>
      </w:r>
      <w:proofErr w:type="spellEnd"/>
      <w:r w:rsidRPr="0065600A">
        <w:rPr>
          <w:sz w:val="24"/>
          <w:szCs w:val="24"/>
        </w:rPr>
        <w:t xml:space="preserve">: </w:t>
      </w:r>
      <w:proofErr w:type="spellStart"/>
      <w:r w:rsidRPr="0065600A">
        <w:rPr>
          <w:sz w:val="24"/>
          <w:szCs w:val="24"/>
        </w:rPr>
        <w:t>89392013446</w:t>
      </w:r>
      <w:proofErr w:type="spellEnd"/>
      <w:r w:rsidRPr="0065600A">
        <w:rPr>
          <w:sz w:val="24"/>
          <w:szCs w:val="24"/>
        </w:rPr>
        <w:t xml:space="preserve">, </w:t>
      </w:r>
      <w:proofErr w:type="spellStart"/>
      <w:r w:rsidRPr="0065600A">
        <w:rPr>
          <w:sz w:val="24"/>
          <w:szCs w:val="24"/>
        </w:rPr>
        <w:t>MBS</w:t>
      </w:r>
      <w:proofErr w:type="spellEnd"/>
      <w:r w:rsidRPr="0065600A">
        <w:rPr>
          <w:sz w:val="24"/>
          <w:szCs w:val="24"/>
        </w:rPr>
        <w:t xml:space="preserve">: </w:t>
      </w:r>
      <w:proofErr w:type="spellStart"/>
      <w:r w:rsidRPr="0065600A">
        <w:rPr>
          <w:sz w:val="24"/>
          <w:szCs w:val="24"/>
        </w:rPr>
        <w:t>080576582</w:t>
      </w:r>
      <w:proofErr w:type="spellEnd"/>
      <w:r w:rsidRPr="0065600A">
        <w:rPr>
          <w:sz w:val="24"/>
          <w:szCs w:val="24"/>
        </w:rPr>
        <w:t xml:space="preserve">, dana 5. studenoga </w:t>
      </w:r>
      <w:proofErr w:type="spellStart"/>
      <w:r w:rsidRPr="0065600A">
        <w:rPr>
          <w:sz w:val="24"/>
          <w:szCs w:val="24"/>
        </w:rPr>
        <w:t>2018</w:t>
      </w:r>
      <w:proofErr w:type="spellEnd"/>
      <w:r w:rsidRPr="0065600A">
        <w:rPr>
          <w:sz w:val="24"/>
          <w:szCs w:val="24"/>
        </w:rPr>
        <w:t xml:space="preserve">. godine, </w:t>
      </w:r>
    </w:p>
    <w:p w:rsidRDefault="00710DAF" w:rsidP="00710DAF" w:rsidR="00710DAF" w:rsidRPr="0065600A">
      <w:pPr>
        <w:overflowPunct/>
        <w:jc w:val="both"/>
        <w:rPr>
          <w:sz w:val="24"/>
          <w:szCs w:val="24"/>
          <w:lang w:val="pt-BR"/>
        </w:rPr>
      </w:pPr>
    </w:p>
    <w:p w:rsidRDefault="00E56A1B" w:rsidP="00341373" w:rsidR="00E56A1B" w:rsidRPr="00C414BB">
      <w:pPr>
        <w:ind w:firstLine="708" w:left="2832"/>
        <w:rPr>
          <w:sz w:val="24"/>
          <w:szCs w:val="24"/>
        </w:rPr>
      </w:pPr>
      <w:r w:rsidRPr="00C414BB">
        <w:rPr>
          <w:sz w:val="24"/>
          <w:szCs w:val="24"/>
        </w:rPr>
        <w:t xml:space="preserve">z a k </w:t>
      </w:r>
      <w:proofErr w:type="spellStart"/>
      <w:r w:rsidRPr="00C414BB">
        <w:rPr>
          <w:sz w:val="24"/>
          <w:szCs w:val="24"/>
        </w:rPr>
        <w:t>lj</w:t>
      </w:r>
      <w:proofErr w:type="spellEnd"/>
      <w:r w:rsidRPr="00C414BB">
        <w:rPr>
          <w:sz w:val="24"/>
          <w:szCs w:val="24"/>
        </w:rPr>
        <w:t xml:space="preserve"> u č i o  j e</w:t>
      </w:r>
    </w:p>
    <w:p w:rsidRDefault="00E56A1B" w:rsidP="00DF5D84" w:rsidR="00E56A1B" w:rsidRPr="008C5BFD">
      <w:pPr>
        <w:jc w:val="both"/>
        <w:rPr>
          <w:sz w:val="24"/>
          <w:szCs w:val="24"/>
        </w:rPr>
      </w:pPr>
    </w:p>
    <w:p w:rsidRDefault="00D6582A" w:rsidP="00DF5D84" w:rsidR="00832CE7">
      <w:pPr>
        <w:jc w:val="both"/>
        <w:rPr>
          <w:sz w:val="24"/>
          <w:szCs w:val="24"/>
        </w:rPr>
      </w:pPr>
      <w:r w:rsidRPr="00D6582A">
        <w:rPr>
          <w:sz w:val="24"/>
          <w:szCs w:val="24"/>
        </w:rPr>
        <w:t xml:space="preserve">Poziva se </w:t>
      </w:r>
      <w:r w:rsidR="00832CE7">
        <w:rPr>
          <w:sz w:val="24"/>
          <w:szCs w:val="24"/>
        </w:rPr>
        <w:t xml:space="preserve">FINA dostaviti Očevidnik o redoslijedu plaćanja, odnosno potvrdu sa brojem dana blokade računa dužnika </w:t>
      </w:r>
      <w:r w:rsidR="0065600A" w:rsidRPr="0065600A">
        <w:rPr>
          <w:sz w:val="24"/>
          <w:szCs w:val="24"/>
        </w:rPr>
        <w:t xml:space="preserve">ČIČAK SPORT d.o.o., Zagreb (Grad Zagreb), Vida Došena 6, </w:t>
      </w:r>
      <w:proofErr w:type="spellStart"/>
      <w:r w:rsidR="0065600A" w:rsidRPr="0065600A">
        <w:rPr>
          <w:sz w:val="24"/>
          <w:szCs w:val="24"/>
        </w:rPr>
        <w:t>OIB</w:t>
      </w:r>
      <w:proofErr w:type="spellEnd"/>
      <w:r w:rsidR="0065600A" w:rsidRPr="0065600A">
        <w:rPr>
          <w:sz w:val="24"/>
          <w:szCs w:val="24"/>
        </w:rPr>
        <w:t xml:space="preserve">: </w:t>
      </w:r>
      <w:proofErr w:type="spellStart"/>
      <w:r w:rsidR="0065600A" w:rsidRPr="0065600A">
        <w:rPr>
          <w:sz w:val="24"/>
          <w:szCs w:val="24"/>
        </w:rPr>
        <w:t>89392013446</w:t>
      </w:r>
      <w:proofErr w:type="spellEnd"/>
      <w:r w:rsidR="0065600A" w:rsidRPr="0065600A">
        <w:rPr>
          <w:sz w:val="24"/>
          <w:szCs w:val="24"/>
        </w:rPr>
        <w:t xml:space="preserve">, </w:t>
      </w:r>
      <w:proofErr w:type="spellStart"/>
      <w:r w:rsidR="0065600A" w:rsidRPr="0065600A">
        <w:rPr>
          <w:sz w:val="24"/>
          <w:szCs w:val="24"/>
        </w:rPr>
        <w:t>MBS</w:t>
      </w:r>
      <w:proofErr w:type="spellEnd"/>
      <w:r w:rsidR="0065600A" w:rsidRPr="0065600A">
        <w:rPr>
          <w:sz w:val="24"/>
          <w:szCs w:val="24"/>
        </w:rPr>
        <w:t xml:space="preserve">: </w:t>
      </w:r>
      <w:proofErr w:type="spellStart"/>
      <w:r w:rsidR="0065600A" w:rsidRPr="0065600A">
        <w:rPr>
          <w:sz w:val="24"/>
          <w:szCs w:val="24"/>
        </w:rPr>
        <w:t>080576582</w:t>
      </w:r>
      <w:proofErr w:type="spellEnd"/>
    </w:p>
    <w:p w:rsidRDefault="00832CE7" w:rsidP="00D6582A" w:rsidR="00832CE7">
      <w:pPr>
        <w:ind w:firstLine="708"/>
        <w:jc w:val="both"/>
        <w:rPr>
          <w:sz w:val="24"/>
          <w:szCs w:val="24"/>
        </w:rPr>
      </w:pPr>
    </w:p>
    <w:p w:rsidRDefault="00832CE7" w:rsidP="00D6582A" w:rsidR="00D6582A" w:rsidRPr="00D6582A">
      <w:pPr>
        <w:suppressAutoHyphens/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U</w:t>
      </w:r>
      <w:r w:rsidR="00D6582A" w:rsidRPr="00D6582A">
        <w:rPr>
          <w:sz w:val="24"/>
          <w:szCs w:val="24"/>
          <w:lang w:eastAsia="en-US"/>
        </w:rPr>
        <w:t xml:space="preserve"> Zagrebu </w:t>
      </w:r>
      <w:r w:rsidR="0065600A">
        <w:rPr>
          <w:sz w:val="24"/>
          <w:szCs w:val="24"/>
          <w:lang w:val="pt-BR"/>
        </w:rPr>
        <w:t>5</w:t>
      </w:r>
      <w:r w:rsidR="00D6582A" w:rsidRPr="00D6582A">
        <w:rPr>
          <w:sz w:val="24"/>
          <w:szCs w:val="24"/>
          <w:lang w:val="pt-BR"/>
        </w:rPr>
        <w:t>.</w:t>
      </w:r>
      <w:r w:rsidR="0065600A">
        <w:rPr>
          <w:sz w:val="24"/>
          <w:szCs w:val="24"/>
          <w:lang w:val="pt-BR"/>
        </w:rPr>
        <w:t xml:space="preserve"> studenoga</w:t>
      </w:r>
      <w:r w:rsidR="00D6582A" w:rsidRPr="00D6582A">
        <w:rPr>
          <w:sz w:val="24"/>
          <w:szCs w:val="24"/>
        </w:rPr>
        <w:t xml:space="preserve"> </w:t>
      </w:r>
      <w:proofErr w:type="spellStart"/>
      <w:r w:rsidR="00D6582A" w:rsidRPr="00D6582A">
        <w:rPr>
          <w:sz w:val="24"/>
          <w:szCs w:val="24"/>
        </w:rPr>
        <w:t>2018</w:t>
      </w:r>
      <w:proofErr w:type="spellEnd"/>
      <w:r w:rsidR="00D6582A" w:rsidRPr="00D6582A">
        <w:rPr>
          <w:sz w:val="24"/>
          <w:szCs w:val="24"/>
          <w:lang w:eastAsia="en-US"/>
        </w:rPr>
        <w:t xml:space="preserve">. </w:t>
      </w:r>
    </w:p>
    <w:p w:rsidRDefault="00EA274F" w:rsidP="00E91121" w:rsidR="00EA274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44D8F" w:rsidP="00DF5D84" w:rsidR="00944D8F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739F2" w:rsidP="00DF5D84" w:rsidR="00944D8F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E739F2" w:rsidP="00DF5D84" w:rsidR="00E739F2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E739F2" w:rsidP="00E739F2" w:rsidR="00E739F2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E739F2" w:rsidP="00E739F2" w:rsidR="00E739F2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Maja Hajtek</w:t>
      </w:r>
    </w:p>
    <w:p w:rsidRDefault="00E739F2" w:rsidP="00E739F2" w:rsidR="00E739F2">
      <w:pPr>
        <w:overflowPunct/>
        <w:ind w:firstLine="708" w:left="5664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</w:p>
    <w:p w:rsidRDefault="00E739F2" w:rsidP="00DF5D84" w:rsidR="00E739F2" w:rsidRPr="00FC1355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016EF5" w:rsidP="00E56A1B" w:rsidR="00016EF5">
      <w:pPr>
        <w:jc w:val="both"/>
        <w:rPr>
          <w:sz w:val="24"/>
          <w:szCs w:val="24"/>
        </w:rPr>
      </w:pPr>
    </w:p>
    <w:p w:rsidRDefault="00E56A1B" w:rsidP="00E56A1B" w:rsidR="00E56A1B" w:rsidRPr="008C5BFD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Uputa o pravnom lijeku:</w:t>
      </w:r>
    </w:p>
    <w:p w:rsidRDefault="00E56A1B" w:rsidP="000A3A5A" w:rsidR="000A3A5A" w:rsidRPr="00C025AA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Protiv zaključka nije dopuštena žalba (čl. </w:t>
      </w:r>
      <w:proofErr w:type="spellStart"/>
      <w:r w:rsidR="00D75394">
        <w:rPr>
          <w:sz w:val="24"/>
          <w:szCs w:val="24"/>
        </w:rPr>
        <w:t>11</w:t>
      </w:r>
      <w:proofErr w:type="spellEnd"/>
      <w:r w:rsidR="00D75394">
        <w:rPr>
          <w:sz w:val="24"/>
          <w:szCs w:val="24"/>
        </w:rPr>
        <w:t>. st. 9</w:t>
      </w:r>
      <w:r w:rsidRPr="008C5BFD">
        <w:rPr>
          <w:sz w:val="24"/>
          <w:szCs w:val="24"/>
        </w:rPr>
        <w:t xml:space="preserve">. </w:t>
      </w:r>
      <w:proofErr w:type="spellStart"/>
      <w:r w:rsidRPr="008C5BFD">
        <w:rPr>
          <w:sz w:val="24"/>
          <w:szCs w:val="24"/>
        </w:rPr>
        <w:t>SZ</w:t>
      </w:r>
      <w:proofErr w:type="spellEnd"/>
      <w:r w:rsidRPr="008C5BFD">
        <w:rPr>
          <w:sz w:val="24"/>
          <w:szCs w:val="24"/>
        </w:rPr>
        <w:t>-a)</w:t>
      </w:r>
    </w:p>
    <w:p w:rsidRDefault="00517D2B" w:rsidP="000A3A5A" w:rsidR="00517D2B">
      <w:pPr>
        <w:jc w:val="both"/>
        <w:rPr>
          <w:sz w:val="24"/>
          <w:szCs w:val="24"/>
        </w:rPr>
      </w:pPr>
    </w:p>
    <w:p w:rsidRDefault="00DF5D84" w:rsidP="0031239E" w:rsidR="00DF5D84">
      <w:pPr>
        <w:jc w:val="both"/>
        <w:rPr>
          <w:sz w:val="24"/>
          <w:szCs w:val="24"/>
        </w:rPr>
      </w:pPr>
    </w:p>
    <w:p w:rsidRDefault="003070D7" w:rsidP="0031239E" w:rsidR="003070D7">
      <w:pPr>
        <w:jc w:val="both"/>
      </w:pPr>
    </w:p>
    <w:sectPr w:rsidSect="000A3A5A" w:rsidR="003070D7">
      <w:headerReference w:type="default" r:id="rId10"/>
      <w:headerReference w:type="first" r:id="rId11"/>
      <w:pgSz w:h="16838" w:w="11906"/>
      <w:pgMar w:gutter="0" w:footer="720" w:header="720" w:left="1797" w:bottom="709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340" w:rsidR="00715340">
      <w:r>
        <w:separator/>
      </w:r>
    </w:p>
  </w:endnote>
  <w:endnote w:id="0" w:type="continuationSeparator">
    <w:p w:rsidRDefault="00715340" w:rsidR="00715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340" w:rsidR="00715340">
      <w:r>
        <w:separator/>
      </w:r>
    </w:p>
  </w:footnote>
  <w:footnote w:id="0" w:type="continuationSeparator">
    <w:p w:rsidRDefault="00715340" w:rsidR="007153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2351" w:rsidR="0023235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34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32351" w:rsidR="00232351">
    <w:pPr>
      <w:pStyle w:val="Zaglavlje"/>
      <w:jc w:val="right"/>
    </w:pPr>
    <w:r>
      <w:rPr>
        <w:b/>
        <w:sz w:val="24"/>
      </w:rPr>
      <w:t xml:space="preserve">  </w:t>
    </w:r>
    <w:r w:rsidR="005E6443">
      <w:rPr>
        <w:b/>
        <w:sz w:val="24"/>
      </w:rPr>
      <w:tab/>
    </w:r>
    <w:r w:rsidR="005E6443">
      <w:rPr>
        <w:b/>
        <w:sz w:val="24"/>
      </w:rPr>
      <w:tab/>
    </w:r>
    <w:proofErr w:type="spellStart"/>
    <w:r>
      <w:rPr>
        <w:sz w:val="24"/>
      </w:rPr>
      <w:t>72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 w:rsidR="005B7AF0">
      <w:rPr>
        <w:sz w:val="24"/>
      </w:rPr>
      <w:t>1546</w:t>
    </w:r>
    <w:proofErr w:type="spellEnd"/>
    <w:r w:rsidR="005B7AF0">
      <w:rPr>
        <w:sz w:val="24"/>
      </w:rPr>
      <w:t>/</w:t>
    </w:r>
    <w:proofErr w:type="spellStart"/>
    <w:r w:rsidR="005B7AF0">
      <w:rPr>
        <w:sz w:val="24"/>
      </w:rPr>
      <w:t>2016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D84" w:rsidP="00DF5D84" w:rsidR="00DF5D84">
    <w:pPr>
      <w:pStyle w:val="Zaglavlje"/>
      <w:jc w:val="right"/>
    </w:pPr>
    <w:proofErr w:type="spellStart"/>
    <w:smartTag w:element="metricconverter" w:uri="urn:schemas-microsoft-com:office:smarttags">
      <w:smartTagPr>
        <w:attr w:val="72. St" w:name="ProductID"/>
      </w:smartTagPr>
      <w:r w:rsidRPr="009E14B3">
        <w:rPr>
          <w:sz w:val="24"/>
          <w:szCs w:val="24"/>
        </w:rPr>
        <w:t>72</w:t>
      </w:r>
      <w:proofErr w:type="spellEnd"/>
      <w:r w:rsidRPr="009E14B3">
        <w:rPr>
          <w:sz w:val="24"/>
          <w:szCs w:val="24"/>
        </w:rPr>
        <w:t>. St</w:t>
      </w:r>
    </w:smartTag>
    <w:r w:rsidRPr="009E14B3">
      <w:rPr>
        <w:sz w:val="24"/>
        <w:szCs w:val="24"/>
      </w:rPr>
      <w:t xml:space="preserve"> -</w:t>
    </w:r>
    <w:proofErr w:type="spellStart"/>
    <w:r>
      <w:rPr>
        <w:sz w:val="24"/>
        <w:szCs w:val="24"/>
      </w:rPr>
      <w:t>957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2016</w:t>
    </w:r>
    <w:proofErr w:type="spellEnd"/>
    <w:r>
      <w:rPr>
        <w:sz w:val="24"/>
        <w:szCs w:val="24"/>
      </w:rPr>
      <w:t>-3</w:t>
    </w:r>
  </w:p>
  <w:p w:rsidRDefault="005E6443" w:rsidR="005E64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1303A8"/>
    <w:multiLevelType w:val="hybridMultilevel"/>
    <w:tmpl w:val="567A13B2"/>
    <w:lvl w:tplc="76E2463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2">
    <w:nsid w:val="5DB76D40"/>
    <w:multiLevelType w:val="hybridMultilevel"/>
    <w:tmpl w:val="7E249C50"/>
    <w:lvl w:tplc="A1966298" w:ilvl="0">
      <w:start w:val="2"/>
      <w:numFmt w:val="decimal"/>
      <w:lvlText w:val="%1."/>
      <w:lvlJc w:val="left"/>
      <w:pPr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6A1B"/>
    <w:rsid w:val="00016EF5"/>
    <w:rsid w:val="000603F5"/>
    <w:rsid w:val="000640FA"/>
    <w:rsid w:val="000A3A5A"/>
    <w:rsid w:val="00192323"/>
    <w:rsid w:val="001A0BC9"/>
    <w:rsid w:val="001F6793"/>
    <w:rsid w:val="002016E7"/>
    <w:rsid w:val="00232351"/>
    <w:rsid w:val="002831EE"/>
    <w:rsid w:val="002A4853"/>
    <w:rsid w:val="002A7CB3"/>
    <w:rsid w:val="002E446E"/>
    <w:rsid w:val="003070D7"/>
    <w:rsid w:val="0031239E"/>
    <w:rsid w:val="0031544D"/>
    <w:rsid w:val="00315CDA"/>
    <w:rsid w:val="00320481"/>
    <w:rsid w:val="003343C9"/>
    <w:rsid w:val="00341373"/>
    <w:rsid w:val="003717D0"/>
    <w:rsid w:val="0041487F"/>
    <w:rsid w:val="00415044"/>
    <w:rsid w:val="004569ED"/>
    <w:rsid w:val="0046603F"/>
    <w:rsid w:val="004C3E49"/>
    <w:rsid w:val="004E0F4A"/>
    <w:rsid w:val="00517D2B"/>
    <w:rsid w:val="005415D9"/>
    <w:rsid w:val="005B7AF0"/>
    <w:rsid w:val="005E6443"/>
    <w:rsid w:val="00630B54"/>
    <w:rsid w:val="0065600A"/>
    <w:rsid w:val="00681F29"/>
    <w:rsid w:val="0069396C"/>
    <w:rsid w:val="006F26FC"/>
    <w:rsid w:val="00710DAF"/>
    <w:rsid w:val="00715340"/>
    <w:rsid w:val="0077372E"/>
    <w:rsid w:val="00777C91"/>
    <w:rsid w:val="007F486E"/>
    <w:rsid w:val="00832A07"/>
    <w:rsid w:val="00832CE7"/>
    <w:rsid w:val="00874737"/>
    <w:rsid w:val="0091454C"/>
    <w:rsid w:val="00924A92"/>
    <w:rsid w:val="00944D8F"/>
    <w:rsid w:val="0099158D"/>
    <w:rsid w:val="009A682C"/>
    <w:rsid w:val="009A74AA"/>
    <w:rsid w:val="009F5D2A"/>
    <w:rsid w:val="00A60D85"/>
    <w:rsid w:val="00AF2530"/>
    <w:rsid w:val="00B2596D"/>
    <w:rsid w:val="00BD7268"/>
    <w:rsid w:val="00C01BC1"/>
    <w:rsid w:val="00C17171"/>
    <w:rsid w:val="00C3325C"/>
    <w:rsid w:val="00C414BB"/>
    <w:rsid w:val="00CE6BB0"/>
    <w:rsid w:val="00D43449"/>
    <w:rsid w:val="00D6582A"/>
    <w:rsid w:val="00D75394"/>
    <w:rsid w:val="00DF5D84"/>
    <w:rsid w:val="00E56A1B"/>
    <w:rsid w:val="00E739F2"/>
    <w:rsid w:val="00E8421A"/>
    <w:rsid w:val="00EA274F"/>
    <w:rsid w:val="00EF1646"/>
    <w:rsid w:val="00EF2DBF"/>
    <w:rsid w:val="00F5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6A1B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BD7268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268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F5D84"/>
  </w:style>
  <w:style w:styleId="Tekstrezerviranogmjesta" w:type="character">
    <w:name w:val="Placeholder Text"/>
    <w:basedOn w:val="Zadanifontodlomka"/>
    <w:uiPriority w:val="99"/>
    <w:semiHidden/>
    <w:rsid w:val="00E739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9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9F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9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9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6A1B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BD7268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268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F5D84"/>
  </w:style>
  <w:style w:styleId="Tekstrezerviranogmjesta" w:type="character">
    <w:name w:val="Placeholder Text"/>
    <w:basedOn w:val="Zadanifontodlomka"/>
    <w:uiPriority w:val="99"/>
    <w:semiHidden/>
    <w:rsid w:val="00E739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9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9F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9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9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7306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981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682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957</izvorni_sadrzaj>
    <derivirana_varijabla naziv="DomainObject.Predmet.Broj_1">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St-957/2016</izvorni_sadrzaj>
    <derivirana_varijabla naziv="DomainObject.Predmet.OznakaBroj_1">St-957/2016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ČIČAK SPORT d.o.o.</izvorni_sadrzaj>
    <derivirana_varijabla naziv="DomainObject.Predmet.ProtustrankaFormated_1">  ČIČAK SPORT d.o.o.</derivirana_varijabla>
  </DomainObject.Predmet.ProtustrankaFormated>
  <DomainObject.Predmet.ProtustrankaFormatedOIB>
    <izvorni_sadrzaj>  ČIČAK SPORT d.o.o., OIB 89392013446</izvorni_sadrzaj>
    <derivirana_varijabla naziv="DomainObject.Predmet.ProtustrankaFormatedOIB_1">  ČIČAK SPORT d.o.o., OIB 89392013446</derivirana_varijabla>
  </DomainObject.Predmet.ProtustrankaFormatedOIB>
  <DomainObject.Predmet.ProtustrankaFormatedWithAdress>
    <izvorni_sadrzaj> ČIČAK SPORT d.o.o., Vida Došena 6, 10000 Zagreb</izvorni_sadrzaj>
    <derivirana_varijabla naziv="DomainObject.Predmet.ProtustrankaFormatedWithAdress_1"> ČIČAK SPORT d.o.o., Vida Došena 6, 10000 Zagreb</derivirana_varijabla>
  </DomainObject.Predmet.ProtustrankaFormatedWithAdress>
  <DomainObject.Predmet.ProtustrankaFormatedWithAdressOIB>
    <izvorni_sadrzaj> ČIČAK SPORT d.o.o., OIB 89392013446, Vida Došena 6, 10000 Zagreb</izvorni_sadrzaj>
    <derivirana_varijabla naziv="DomainObject.Predmet.ProtustrankaFormatedWithAdressOIB_1"> ČIČAK SPORT d.o.o., OIB 89392013446, Vida Došena 6, 10000 Zagreb</derivirana_varijabla>
  </DomainObject.Predmet.ProtustrankaFormatedWithAdressOIB>
  <DomainObject.Predmet.ProtustrankaWithAdress>
    <izvorni_sadrzaj>ČIČAK SPORT d.o.o. Vida Došena 6, 10000 Zagreb</izvorni_sadrzaj>
    <derivirana_varijabla naziv="DomainObject.Predmet.ProtustrankaWithAdress_1">ČIČAK SPORT d.o.o. Vida Došena 6, 10000 Zagreb</derivirana_varijabla>
  </DomainObject.Predmet.ProtustrankaWithAdress>
  <DomainObject.Predmet.ProtustrankaWithAdressOIB>
    <izvorni_sadrzaj>ČIČAK SPORT d.o.o., OIB 89392013446, Vida Došena 6, 10000 Zagreb</izvorni_sadrzaj>
    <derivirana_varijabla naziv="DomainObject.Predmet.ProtustrankaWithAdressOIB_1">ČIČAK SPORT d.o.o., OIB 89392013446, Vida Došena 6, 10000 Zagreb</derivirana_varijabla>
  </DomainObject.Predmet.ProtustrankaWithAdressOIB>
  <DomainObject.Predmet.ProtustrankaNazivFormated>
    <izvorni_sadrzaj>ČIČAK SPORT d.o.o.</izvorni_sadrzaj>
    <derivirana_varijabla naziv="DomainObject.Predmet.ProtustrankaNazivFormated_1">ČIČAK SPORT d.o.o.</derivirana_varijabla>
  </DomainObject.Predmet.ProtustrankaNazivFormated>
  <DomainObject.Predmet.ProtustrankaNazivFormatedOIB>
    <izvorni_sadrzaj>ČIČAK SPORT d.o.o., OIB 89392013446</izvorni_sadrzaj>
    <derivirana_varijabla naziv="DomainObject.Predmet.ProtustrankaNazivFormatedOIB_1">ČIČAK SPORT d.o.o., OIB 89392013446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Alpe-Adria poslovodstvo d.o.o.</izvorni_sadrzaj>
    <derivirana_varijabla naziv="DomainObject.Predmet.StrankaFormated_1">  Alpe-Adria poslovodstvo d.o.o.</derivirana_varijabla>
  </DomainObject.Predmet.StrankaFormated>
  <DomainObject.Predmet.StrankaFormatedOIB>
    <izvorni_sadrzaj>  Alpe-Adria poslovodstvo d.o.o., OIB 99488126785</izvorni_sadrzaj>
    <derivirana_varijabla naziv="DomainObject.Predmet.StrankaFormatedOIB_1">  Alpe-Adria poslovodstvo d.o.o., OIB 99488126785</derivirana_varijabla>
  </DomainObject.Predmet.StrankaFormatedOIB>
  <DomainObject.Predmet.StrankaFormatedWithAdress>
    <izvorni_sadrzaj> Alpe-Adria poslovodstvo d.o.o., Slavonska avenija 6 a, 10000 Zagreb</izvorni_sadrzaj>
    <derivirana_varijabla naziv="DomainObject.Predmet.StrankaFormatedWithAdress_1"> Alpe-Adria poslovodstvo d.o.o., Slavonska avenija 6 a, 10000 Zagreb</derivirana_varijabla>
  </DomainObject.Predmet.StrankaFormatedWithAdress>
  <DomainObject.Predmet.StrankaFormatedWithAdressOIB>
    <izvorni_sadrzaj> Alpe-Adria poslovodstvo d.o.o., OIB 99488126785, Slavonska avenija 6 a, 10000 Zagreb</izvorni_sadrzaj>
    <derivirana_varijabla naziv="DomainObject.Predmet.StrankaFormatedWithAdressOIB_1"> Alpe-Adria poslovodstvo d.o.o., OIB 99488126785, Slavonska avenija 6 a, 10000 Zagreb</derivirana_varijabla>
  </DomainObject.Predmet.StrankaFormatedWithAdressOIB>
  <DomainObject.Predmet.StrankaWithAdress>
    <izvorni_sadrzaj>Alpe-Adria poslovodstvo d.o.o. Slavonska avenija 6 a,10000 Zagreb</izvorni_sadrzaj>
    <derivirana_varijabla naziv="DomainObject.Predmet.StrankaWithAdress_1">Alpe-Adria poslovodstvo d.o.o. Slavonska avenija 6 a,10000 Zagreb</derivirana_varijabla>
  </DomainObject.Predmet.StrankaWithAdress>
  <DomainObject.Predmet.StrankaWithAdressOIB>
    <izvorni_sadrzaj>Alpe-Adria poslovodstvo d.o.o., OIB 99488126785, Slavonska avenija 6 a,10000 Zagreb</izvorni_sadrzaj>
    <derivirana_varijabla naziv="DomainObject.Predmet.StrankaWithAdressOIB_1">Alpe-Adria poslovodstvo d.o.o., OIB 99488126785, Slavonska avenija 6 a,10000 Zagreb</derivirana_varijabla>
  </DomainObject.Predmet.StrankaWithAdressOIB>
  <DomainObject.Predmet.StrankaNazivFormated>
    <izvorni_sadrzaj>Alpe-Adria poslovodstvo d.o.o.</izvorni_sadrzaj>
    <derivirana_varijabla naziv="DomainObject.Predmet.StrankaNazivFormated_1">Alpe-Adria poslovodstvo d.o.o.</derivirana_varijabla>
  </DomainObject.Predmet.StrankaNazivFormated>
  <DomainObject.Predmet.StrankaNazivFormatedOIB>
    <izvorni_sadrzaj>Alpe-Adria poslovodstvo d.o.o., OIB 99488126785</izvorni_sadrzaj>
    <derivirana_varijabla naziv="DomainObject.Predmet.StrankaNazivFormatedOIB_1">Alpe-Adria poslovodstvo d.o.o., OIB 99488126785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Alpe-Adria poslovodstvo d.o.o.</item>
    </izvorni_sadrzaj>
    <derivirana_varijabla naziv="DomainObject.Predmet.StrankaListFormated_1">
      <item>Alpe-Adria poslovodstvo d.o.o.</item>
    </derivirana_varijabla>
  </DomainObject.Predmet.StrankaListFormated>
  <DomainObject.Predmet.StrankaListFormatedOIB>
    <izvorni_sadrzaj>
      <item>Alpe-Adria poslovodstvo d.o.o., OIB 99488126785</item>
    </izvorni_sadrzaj>
    <derivirana_varijabla naziv="DomainObject.Predmet.StrankaListFormatedOIB_1">
      <item>Alpe-Adria poslovodstvo d.o.o., OIB 99488126785</item>
    </derivirana_varijabla>
  </DomainObject.Predmet.StrankaListFormatedOIB>
  <DomainObject.Predmet.StrankaListFormatedWithAdress>
    <izvorni_sadrzaj>
      <item>Alpe-Adria poslovodstvo d.o.o., Slavonska avenija 6 a, 10000 Zagreb</item>
    </izvorni_sadrzaj>
    <derivirana_varijabla naziv="DomainObject.Predmet.StrankaListFormatedWithAdress_1">
      <item>Alpe-Adria poslovodstvo d.o.o., Slavonska avenija 6 a, 10000 Zagreb</item>
    </derivirana_varijabla>
  </DomainObject.Predmet.StrankaListFormatedWithAdress>
  <DomainObject.Predmet.StrankaListFormatedWithAdressOIB>
    <izvorni_sadrzaj>
      <item>Alpe-Adria poslovodstvo d.o.o., OIB 99488126785, Slavonska avenija 6 a, 10000 Zagreb</item>
    </izvorni_sadrzaj>
    <derivirana_varijabla naziv="DomainObject.Predmet.StrankaListFormatedWithAdressOIB_1">
      <item>Alpe-Adria poslovodstvo d.o.o., OIB 99488126785, Slavonska avenija 6 a, 10000 Zagreb</item>
    </derivirana_varijabla>
  </DomainObject.Predmet.StrankaListFormatedWithAdressOIB>
  <DomainObject.Predmet.StrankaListNazivFormated>
    <izvorni_sadrzaj>
      <item>Alpe-Adria poslovodstvo d.o.o.</item>
    </izvorni_sadrzaj>
    <derivirana_varijabla naziv="DomainObject.Predmet.StrankaListNazivFormated_1">
      <item>Alpe-Adria poslovodstvo d.o.o.</item>
    </derivirana_varijabla>
  </DomainObject.Predmet.StrankaListNazivFormated>
  <DomainObject.Predmet.StrankaListNazivFormatedOIB>
    <izvorni_sadrzaj>
      <item>Alpe-Adria poslovodstvo d.o.o., OIB 99488126785</item>
    </izvorni_sadrzaj>
    <derivirana_varijabla naziv="DomainObject.Predmet.StrankaListNazivFormatedOIB_1">
      <item>Alpe-Adria poslovodstvo d.o.o., OIB 99488126785</item>
    </derivirana_varijabla>
  </DomainObject.Predmet.StrankaListNazivFormatedOIB>
  <DomainObject.Predmet.ProtuStrankaListFormated>
    <izvorni_sadrzaj>
      <item>ČIČAK SPORT d.o.o.</item>
    </izvorni_sadrzaj>
    <derivirana_varijabla naziv="DomainObject.Predmet.ProtuStrankaListFormated_1">
      <item>ČIČAK SPORT d.o.o.</item>
    </derivirana_varijabla>
  </DomainObject.Predmet.ProtuStrankaListFormated>
  <DomainObject.Predmet.ProtuStrankaListFormatedOIB>
    <izvorni_sadrzaj>
      <item>ČIČAK SPORT d.o.o., OIB 89392013446</item>
    </izvorni_sadrzaj>
    <derivirana_varijabla naziv="DomainObject.Predmet.ProtuStrankaListFormatedOIB_1">
      <item>ČIČAK SPORT d.o.o., OIB 89392013446</item>
    </derivirana_varijabla>
  </DomainObject.Predmet.ProtuStrankaListFormatedOIB>
  <DomainObject.Predmet.ProtuStrankaListFormatedWithAdress>
    <izvorni_sadrzaj>
      <item>ČIČAK SPORT d.o.o., Vida Došena 6, 10000 Zagreb</item>
    </izvorni_sadrzaj>
    <derivirana_varijabla naziv="DomainObject.Predmet.ProtuStrankaListFormatedWithAdress_1">
      <item>ČIČAK SPORT d.o.o., Vida Došena 6, 10000 Zagreb</item>
    </derivirana_varijabla>
  </DomainObject.Predmet.ProtuStrankaListFormatedWithAdress>
  <DomainObject.Predmet.ProtuStrankaListFormatedWithAdressOIB>
    <izvorni_sadrzaj>
      <item>ČIČAK SPORT d.o.o., OIB 89392013446, Vida Došena 6, 10000 Zagreb</item>
    </izvorni_sadrzaj>
    <derivirana_varijabla naziv="DomainObject.Predmet.ProtuStrankaListFormatedWithAdressOIB_1">
      <item>ČIČAK SPORT d.o.o., OIB 89392013446, Vida Došena 6, 10000 Zagreb</item>
    </derivirana_varijabla>
  </DomainObject.Predmet.ProtuStrankaListFormatedWithAdressOIB>
  <DomainObject.Predmet.ProtuStrankaListNazivFormated>
    <izvorni_sadrzaj>
      <item>ČIČAK SPORT d.o.o.</item>
    </izvorni_sadrzaj>
    <derivirana_varijabla naziv="DomainObject.Predmet.ProtuStrankaListNazivFormated_1">
      <item>ČIČAK SPORT d.o.o.</item>
    </derivirana_varijabla>
  </DomainObject.Predmet.ProtuStrankaListNazivFormated>
  <DomainObject.Predmet.ProtuStrankaListNazivFormatedOIB>
    <izvorni_sadrzaj>
      <item>ČIČAK SPORT d.o.o., OIB 89392013446</item>
    </izvorni_sadrzaj>
    <derivirana_varijabla naziv="DomainObject.Predmet.ProtuStrankaListNazivFormatedOIB_1">
      <item>ČIČAK SPORT d.o.o., OIB 89392013446</item>
    </derivirana_varijabla>
  </DomainObject.Predmet.ProtuStrankaListNazivFormatedOIB>
  <DomainObject.Predmet.OstaliListFormated>
    <izvorni_sadrzaj>
      <item>Ilija Čičak</item>
      <item>Ministarstvo financija, Porezna uprava</item>
    </izvorni_sadrzaj>
    <derivirana_varijabla naziv="DomainObject.Predmet.OstaliListFormated_1">
      <item>Ilija Čičak</item>
      <item>Ministarstvo financija, Porezna uprava</item>
    </derivirana_varijabla>
  </DomainObject.Predmet.OstaliListFormated>
  <DomainObject.Predmet.OstaliListFormatedOIB>
    <izvorni_sadrzaj>
      <item>Ilija Čičak, OIB 29397825065</item>
      <item>Ministarstvo financija, Porezna uprava, OIB 18683136487</item>
    </izvorni_sadrzaj>
    <derivirana_varijabla naziv="DomainObject.Predmet.OstaliListFormatedOIB_1">
      <item>Ilija Čičak, OIB 29397825065</item>
      <item>Ministarstvo financija, Porezna uprava, OIB 18683136487</item>
    </derivirana_varijabla>
  </DomainObject.Predmet.OstaliListFormatedOIB>
  <DomainObject.Predmet.OstaliListFormatedWithAdress>
    <izvorni_sadrzaj>
      <item>Ilija Čičak, Vida Došena 6, 10000 Zagreb</item>
      <item>Ministarstvo financija, Porezna uprava, Avenija Dubrovnik 32, 10000 Zagreb</item>
    </izvorni_sadrzaj>
    <derivirana_varijabla naziv="DomainObject.Predmet.OstaliListFormatedWithAdress_1">
      <item>Ilija Čičak, Vida Došena 6, 10000 Zagreb</item>
      <item>Ministarstvo financija, Porezna uprava, Avenija Dubrovnik 32, 10000 Zagreb</item>
    </derivirana_varijabla>
  </DomainObject.Predmet.OstaliListFormatedWithAdress>
  <DomainObject.Predmet.OstaliListFormatedWithAdressOIB>
    <izvorni_sadrzaj>
      <item>Ilija Čičak, OIB 29397825065, Vida Došena 6, 10000 Zagreb</item>
      <item>Ministarstvo financija, Porezna uprava, OIB 18683136487, Avenija Dubrovnik 32, 10000 Zagreb</item>
    </izvorni_sadrzaj>
    <derivirana_varijabla naziv="DomainObject.Predmet.OstaliListFormatedWithAdressOIB_1">
      <item>Ilija Čičak, OIB 29397825065, Vida Došena 6, 10000 Zagreb</item>
      <item>Ministarstvo financija, Porezna uprava, OIB 18683136487, Avenija Dubrovnik 32, 10000 Zagreb</item>
    </derivirana_varijabla>
  </DomainObject.Predmet.OstaliListFormatedWithAdressOIB>
  <DomainObject.Predmet.OstaliListNazivFormated>
    <izvorni_sadrzaj>
      <item>Ilija Čičak</item>
      <item>Ministarstvo financija, Porezna uprava</item>
    </izvorni_sadrzaj>
    <derivirana_varijabla naziv="DomainObject.Predmet.OstaliListNazivFormated_1">
      <item>Ilija Čičak</item>
      <item>Ministarstvo financija, Porezna uprava</item>
    </derivirana_varijabla>
  </DomainObject.Predmet.OstaliListNazivFormated>
  <DomainObject.Predmet.OstaliListNazivFormatedOIB>
    <izvorni_sadrzaj>
      <item>Ilija Čičak, OIB 29397825065</item>
      <item>Ministarstvo financija, Porezna uprava, OIB 18683136487</item>
    </izvorni_sadrzaj>
    <derivirana_varijabla naziv="DomainObject.Predmet.OstaliListNazivFormatedOIB_1">
      <item>Ilija Čičak, OIB 29397825065</item>
      <item>Ministarstvo financija, Porezna uprava,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Alpe-Adria poslovodstvo d.o.o.</izvorni_sadrzaj>
    <derivirana_varijabla naziv="DomainObject.Predmet.StrankaIDrugi_1">Alpe-Adria poslovodstvo d.o.o.</derivirana_varijabla>
  </DomainObject.Predmet.StrankaIDrugi>
  <DomainObject.Predmet.ProtustrankaIDrugi>
    <izvorni_sadrzaj>ČIČAK SPORT d.o.o.</izvorni_sadrzaj>
    <derivirana_varijabla naziv="DomainObject.Predmet.ProtustrankaIDrugi_1">ČIČAK SPORT d.o.o.</derivirana_varijabla>
  </DomainObject.Predmet.ProtustrankaIDrugi>
  <DomainObject.Predmet.StrankaIDrugiAdressOIB>
    <izvorni_sadrzaj>Alpe-Adria poslovodstvo d.o.o., OIB 99488126785, Slavonska avenija 6 a, 10000 Zagreb</izvorni_sadrzaj>
    <derivirana_varijabla naziv="DomainObject.Predmet.StrankaIDrugiAdressOIB_1">Alpe-Adria poslovodstvo d.o.o., OIB 99488126785, Slavonska avenija 6 a, 10000 Zagreb</derivirana_varijabla>
  </DomainObject.Predmet.StrankaIDrugiAdressOIB>
  <DomainObject.Predmet.ProtustrankaIDrugiAdressOIB>
    <izvorni_sadrzaj>ČIČAK SPORT d.o.o., OIB 89392013446, Vida Došena 6, 10000 Zagreb</izvorni_sadrzaj>
    <derivirana_varijabla naziv="DomainObject.Predmet.ProtustrankaIDrugiAdressOIB_1">ČIČAK SPORT d.o.o., OIB 89392013446, Vida Došena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Alpe-Adria poslovodstvo d.o.o.</item>
      <item>ČIČAK SPORT d.o.o.</item>
      <item>Ilija Čičak</item>
      <item>Ministarstvo financija, Porezna uprava</item>
    </izvorni_sadrzaj>
    <derivirana_varijabla naziv="DomainObject.Predmet.SudioniciListNaziv_1">
      <item>Alpe-Adria poslovodstvo d.o.o.</item>
      <item>ČIČAK SPORT d.o.o.</item>
      <item>Ilija Čičak</item>
      <item>Ministarstvo financija, Porezna uprava</item>
    </derivirana_varijabla>
  </DomainObject.Predmet.SudioniciListNaziv>
  <DomainObject.Predmet.SudioniciListAdressOIB>
    <izvorni_sadrzaj>
      <item>Alpe-Adria poslovodstvo d.o.o., OIB 99488126785, Slavonska avenija 6 a,10000 Zagreb</item>
      <item>ČIČAK SPORT d.o.o., OIB 89392013446, Vida Došena 6,10000 Zagreb</item>
      <item>Ilija Čičak, OIB 29397825065, Vida Došena 6,10000 Zagreb</item>
      <item>Ministarstvo financija, Porezna uprava, OIB 18683136487, Avenija Dubrovnik 32,10000 Zagreb</item>
    </izvorni_sadrzaj>
    <derivirana_varijabla naziv="DomainObject.Predmet.SudioniciListAdressOIB_1">
      <item>Alpe-Adria poslovodstvo d.o.o., OIB 99488126785, Slavonska avenija 6 a,10000 Zagreb</item>
      <item>ČIČAK SPORT d.o.o., OIB 89392013446, Vida Došena 6,10000 Zagreb</item>
      <item>Ilija Čičak, OIB 29397825065, Vida Došena 6,10000 Zagreb</item>
      <item>Ministarstvo financija, Porezna uprava, OIB 18683136487, Avenija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99488126785</item>
      <item>, OIB 89392013446</item>
      <item>, OIB 29397825065</item>
      <item>, OIB 18683136487</item>
    </izvorni_sadrzaj>
    <derivirana_varijabla naziv="DomainObject.Predmet.SudioniciListNazivOIB_1">
      <item>, OIB 99488126785</item>
      <item>, OIB 89392013446</item>
      <item>, OIB 29397825065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124</properties:Words>
  <properties:Characters>696</properties:Characters>
  <properties:Lines>36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2018-11-05T13:17:00Z</dcterms:created>
  <dc:creator>nribaric</dc:creator>
  <cp:lastModifiedBy>Maja Hajtek</cp:lastModifiedBy>
  <cp:lastPrinted>2018-09-14T09:04:00Z</cp:lastPrinted>
  <dcterms:modified xmlns:xsi="http://www.w3.org/2001/XMLSchema-instance" xsi:type="dcterms:W3CDTF">2018-11-05T13:51:00Z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(2. zaključak - dostava podataka FINA  čičak sport 5.11.2018..docx)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