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1185" w14:paraId="fee1185" w:rsidRDefault="0081747C" w:rsidP="001E5073" w:rsidR="003510BE" w:rsidRPr="00062CE9">
      <w:pPr>
        <w:jc w:val="right"/>
        <w15:collapsed w:val="false"/>
      </w:pPr>
      <w:bookmarkStart w:name="_GoBack" w:id="0"/>
      <w:bookmarkEnd w:id="0"/>
      <w:r w:rsidRPr="00062CE9">
        <w:rPr>
          <w:b/>
        </w:rPr>
        <w:t>Posl.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>za ročište za diobu kupovnine</w:t>
      </w:r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>Pozivate se na ročište za diobu kupovnine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>, Brsečinska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E25A4D">
        <w:t>, za 125/10000 dijelova kat.čest.zgr. 3197 i kat.čest.zem 1044/15</w:t>
      </w:r>
      <w:r w:rsidR="00A03C02">
        <w:t xml:space="preserve">, </w:t>
      </w:r>
      <w:r w:rsidR="00483556">
        <w:t>upisano kod Općinsko</w:t>
      </w:r>
      <w:r w:rsidR="00F15A4C">
        <w:t>g suda u Dubrovniku u</w:t>
      </w:r>
      <w:r w:rsidR="00E25A4D">
        <w:t xml:space="preserve"> z.ul. 2880, poduložak 25</w:t>
      </w:r>
      <w:r w:rsidR="00A03C02">
        <w:t>, k.o.o. Gruž</w:t>
      </w:r>
      <w:r w:rsidR="006B0DEB">
        <w:t xml:space="preserve"> i</w:t>
      </w:r>
      <w:r w:rsidR="00B95FF4">
        <w:t xml:space="preserve"> </w:t>
      </w:r>
      <w:r w:rsidRPr="00062CE9">
        <w:t>koje će se održati pred stečajnim s</w:t>
      </w:r>
      <w:r w:rsidR="00D45145" w:rsidRPr="00062CE9">
        <w:t xml:space="preserve">ucem dana </w:t>
      </w:r>
      <w:r w:rsidR="006B0DEB">
        <w:t>17</w:t>
      </w:r>
      <w:r w:rsidR="00BC3677">
        <w:t>.</w:t>
      </w:r>
      <w:r w:rsidR="00E25A4D">
        <w:t xml:space="preserve"> siječnja 2019 g. u 10:00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6B0DEB">
        <w:rPr>
          <w:b/>
        </w:rPr>
        <w:t>20</w:t>
      </w:r>
      <w:r w:rsidR="00D77ACA">
        <w:rPr>
          <w:b/>
        </w:rPr>
        <w:t>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3A648A" w:rsidP="0085498B" w:rsidR="00DE15EB" w:rsidRPr="00062CE9">
      <w:pPr>
        <w:jc w:val="both"/>
        <w:rPr>
          <w:b/>
        </w:rPr>
      </w:pPr>
      <w:r>
        <w:rPr>
          <w:b/>
        </w:rPr>
        <w:t xml:space="preserve">  </w:t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>
        <w:rPr>
          <w:b/>
        </w:rPr>
        <w:t xml:space="preserve">            </w:t>
      </w:r>
      <w:r w:rsidR="00C120FF" w:rsidRPr="00062CE9">
        <w:rPr>
          <w:b/>
        </w:rPr>
        <w:t>Diana Butigan Granić</w:t>
      </w:r>
      <w:r w:rsidR="00156A31">
        <w:rPr>
          <w:b/>
        </w:rPr>
        <w:t xml:space="preserve"> 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A86549" w:rsidP="00421BA8" w:rsidR="00A723EE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Raiffeisen bank-e oglasna ploča</w:t>
      </w:r>
    </w:p>
    <w:sectPr w:rsidSect="00B60DBC" w:rsidR="00A723EE" w:rsidRPr="00421BA8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81DC1"/>
    <w:rsid w:val="000941CA"/>
    <w:rsid w:val="000E4A3C"/>
    <w:rsid w:val="000F192B"/>
    <w:rsid w:val="000F63BF"/>
    <w:rsid w:val="001366CB"/>
    <w:rsid w:val="00141AA8"/>
    <w:rsid w:val="00156A31"/>
    <w:rsid w:val="00170272"/>
    <w:rsid w:val="00195207"/>
    <w:rsid w:val="001E5073"/>
    <w:rsid w:val="001F2926"/>
    <w:rsid w:val="00202915"/>
    <w:rsid w:val="0023325C"/>
    <w:rsid w:val="002427EF"/>
    <w:rsid w:val="00243235"/>
    <w:rsid w:val="00274179"/>
    <w:rsid w:val="002858A4"/>
    <w:rsid w:val="002863E0"/>
    <w:rsid w:val="002D0B0E"/>
    <w:rsid w:val="003036EF"/>
    <w:rsid w:val="003041AC"/>
    <w:rsid w:val="0030608D"/>
    <w:rsid w:val="003510BE"/>
    <w:rsid w:val="00364E1C"/>
    <w:rsid w:val="003946E0"/>
    <w:rsid w:val="003A1FD0"/>
    <w:rsid w:val="003A48A0"/>
    <w:rsid w:val="003A5553"/>
    <w:rsid w:val="003A648A"/>
    <w:rsid w:val="003D26B1"/>
    <w:rsid w:val="004106C4"/>
    <w:rsid w:val="00421BA8"/>
    <w:rsid w:val="00427489"/>
    <w:rsid w:val="00451B57"/>
    <w:rsid w:val="004719D0"/>
    <w:rsid w:val="00483556"/>
    <w:rsid w:val="004B3225"/>
    <w:rsid w:val="0053171F"/>
    <w:rsid w:val="0055583A"/>
    <w:rsid w:val="00563081"/>
    <w:rsid w:val="005835D6"/>
    <w:rsid w:val="005B5997"/>
    <w:rsid w:val="005B7E99"/>
    <w:rsid w:val="005E78A7"/>
    <w:rsid w:val="00647167"/>
    <w:rsid w:val="006713D7"/>
    <w:rsid w:val="006844F6"/>
    <w:rsid w:val="0069426D"/>
    <w:rsid w:val="006B0DEB"/>
    <w:rsid w:val="006E3AB0"/>
    <w:rsid w:val="006F2327"/>
    <w:rsid w:val="00721792"/>
    <w:rsid w:val="00732297"/>
    <w:rsid w:val="00737D75"/>
    <w:rsid w:val="007734B9"/>
    <w:rsid w:val="0078412E"/>
    <w:rsid w:val="0079551B"/>
    <w:rsid w:val="007D2107"/>
    <w:rsid w:val="0081747C"/>
    <w:rsid w:val="0085498B"/>
    <w:rsid w:val="00855808"/>
    <w:rsid w:val="00857FD6"/>
    <w:rsid w:val="00865AFE"/>
    <w:rsid w:val="00866A3C"/>
    <w:rsid w:val="008A12CD"/>
    <w:rsid w:val="008E263B"/>
    <w:rsid w:val="008E2AAA"/>
    <w:rsid w:val="008E4C30"/>
    <w:rsid w:val="0093310C"/>
    <w:rsid w:val="009367A0"/>
    <w:rsid w:val="00990D2B"/>
    <w:rsid w:val="009A1F5F"/>
    <w:rsid w:val="009B20E2"/>
    <w:rsid w:val="009C21EE"/>
    <w:rsid w:val="00A03C02"/>
    <w:rsid w:val="00A12545"/>
    <w:rsid w:val="00A34EDD"/>
    <w:rsid w:val="00A53E00"/>
    <w:rsid w:val="00A563C8"/>
    <w:rsid w:val="00A60861"/>
    <w:rsid w:val="00A723EE"/>
    <w:rsid w:val="00A849BD"/>
    <w:rsid w:val="00A86549"/>
    <w:rsid w:val="00AB4D03"/>
    <w:rsid w:val="00B51A0F"/>
    <w:rsid w:val="00B60DBC"/>
    <w:rsid w:val="00B95FF4"/>
    <w:rsid w:val="00BC3677"/>
    <w:rsid w:val="00BD2BAF"/>
    <w:rsid w:val="00BD70AF"/>
    <w:rsid w:val="00C120FF"/>
    <w:rsid w:val="00C135D4"/>
    <w:rsid w:val="00C15124"/>
    <w:rsid w:val="00C24103"/>
    <w:rsid w:val="00C27C73"/>
    <w:rsid w:val="00CA4A4A"/>
    <w:rsid w:val="00CE3168"/>
    <w:rsid w:val="00D04DCB"/>
    <w:rsid w:val="00D34BB6"/>
    <w:rsid w:val="00D45145"/>
    <w:rsid w:val="00D63179"/>
    <w:rsid w:val="00D77ACA"/>
    <w:rsid w:val="00DD7449"/>
    <w:rsid w:val="00DD781C"/>
    <w:rsid w:val="00DE15EB"/>
    <w:rsid w:val="00E068CC"/>
    <w:rsid w:val="00E129E3"/>
    <w:rsid w:val="00E25A4D"/>
    <w:rsid w:val="00E53481"/>
    <w:rsid w:val="00E975EC"/>
    <w:rsid w:val="00EB2D8D"/>
    <w:rsid w:val="00F15A4C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St-443/2013-506</izvorni_sadrzaj>
    <derivirana_varijabla naziv="DomainObject.PredzadnjaOdlukaIzPredmeta.Oznaka_1">St-443/2013-506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252</properties:Words>
  <properties:Characters>1333</properties:Characters>
  <properties:Lines>46</properties:Lines>
  <properties:Paragraphs>21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1605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2018-12-20T09:46:00Z</cp:lastPrinted>
  <dcterms:modified xmlns:xsi="http://www.w3.org/2001/XMLSchema-instance" xsi:type="dcterms:W3CDTF">2018-12-20T10:34:00Z</dcterms:modified>
  <cp:revision>42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(vulix 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