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36ed" w14:paraId="21336ed" w:rsidRDefault="00E320F0" w:rsidP="00E320F0" w:rsidR="00E320F0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779145</wp:posOffset>
            </wp:positionH>
            <wp:positionV relativeFrom="page">
              <wp:posOffset>76835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          </w:t>
      </w:r>
    </w:p>
    <w:p w:rsidRDefault="00E320F0" w:rsidP="00E320F0" w:rsidR="00E320F0">
      <w:pPr>
        <w:spacing w:after="0"/>
        <w:ind w:firstLine="5245"/>
        <w:jc w:val="right"/>
      </w:pPr>
      <w:r>
        <w:t xml:space="preserve">                       2 St-415/2016-6.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center"/>
      </w:pPr>
      <w:r>
        <w:t>U  I M E   R E P U B L I K E   H R V A T S K E</w:t>
      </w:r>
    </w:p>
    <w:p w:rsidRDefault="00E320F0" w:rsidP="00E320F0" w:rsidR="00E320F0">
      <w:pPr>
        <w:spacing w:after="0"/>
        <w:jc w:val="center"/>
      </w:pPr>
    </w:p>
    <w:p w:rsidRDefault="00E320F0" w:rsidP="00E320F0" w:rsidR="00E320F0">
      <w:pPr>
        <w:spacing w:after="0"/>
        <w:jc w:val="center"/>
      </w:pPr>
      <w:r>
        <w:t xml:space="preserve"> R J E Š E N J E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MA-DA trgovina, usluge, uvoz-izvoz društvo s ograničenom odgovornošću, Zagreb, Poljanice 24, OIB: 69094297986, dana 28. travnja 2017. godine  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center"/>
      </w:pPr>
      <w:r>
        <w:t>r i j e š i o   j e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ind w:firstLine="851"/>
        <w:jc w:val="both"/>
        <w:rPr>
          <w:szCs w:val="20"/>
        </w:rPr>
      </w:pPr>
      <w:r>
        <w:t>I. Otvara se stečajni postupak nad dužnikom MA-DA trgovina, usluge, uvoz-izvoz društvo s ograničenom odgovornošću, Zagreb, Poljanice 24, OIB: 69094297986.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ind w:firstLine="851"/>
        <w:jc w:val="both"/>
      </w:pPr>
      <w:r>
        <w:t xml:space="preserve">II. Za stečajnog upravitelja imenuje se JUGOSLAV PURAN, Bjelovar, Josipa Jelačića 12, OIB:70582689973. 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ind w:firstLine="851"/>
        <w:jc w:val="both"/>
        <w:rPr>
          <w:szCs w:val="20"/>
        </w:rPr>
      </w:pPr>
      <w:r>
        <w:t>III. Zaključuje se stečajni postupak nad dužnikom MA-DA trgovina, usluge, uvoz-izvoz društvo s ograničenom odgovornošću, Zagreb, Poljanice 24, OIB: 69094297986.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pStyle w:val="Bezproreda"/>
        <w:spacing w:after="0"/>
        <w:ind w:firstLine="851"/>
        <w:jc w:val="both"/>
      </w:pPr>
      <w:r>
        <w:t>IV. Stečajni postupak je otvoren i zaključen s danom 28. travnja 2017. godine u 08,00 sati, kada je ovo rješenje objavljeno na e-oglasnoj ploči ovoga suda.</w:t>
      </w:r>
    </w:p>
    <w:p w:rsidRDefault="00E320F0" w:rsidP="00E320F0" w:rsidR="00E320F0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E320F0" w:rsidP="00E320F0" w:rsidR="00E320F0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20F0" w:rsidP="00E320F0" w:rsidR="00E320F0">
      <w:pPr>
        <w:spacing w:after="0"/>
        <w:ind w:firstLine="851"/>
        <w:jc w:val="both"/>
        <w:rPr>
          <w:rFonts w:cs="Times New Roman"/>
        </w:rPr>
      </w:pPr>
    </w:p>
    <w:p w:rsidRDefault="00E320F0" w:rsidP="00E320F0" w:rsidR="00E320F0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jc w:val="center"/>
      </w:pPr>
      <w:r>
        <w:t>Obrazloženje</w:t>
      </w:r>
    </w:p>
    <w:p w:rsidRDefault="00E320F0" w:rsidP="00E320F0" w:rsidR="00E320F0">
      <w:pPr>
        <w:spacing w:after="0"/>
        <w:jc w:val="center"/>
      </w:pPr>
    </w:p>
    <w:p w:rsidRDefault="00E320F0" w:rsidP="00E320F0" w:rsidR="00E320F0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St-415/2016-2, koji je objavljen na mrežnoj stranici e-oglasna ploča Trgovačkog suda u Bjelovaru 21.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  <w:r>
        <w:lastRenderedPageBreak/>
        <w:t>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20F0" w:rsidP="00E320F0" w:rsidR="00E320F0">
      <w:pPr>
        <w:pStyle w:val="Bezproreda"/>
        <w:spacing w:after="0"/>
        <w:ind w:firstLine="851"/>
        <w:jc w:val="both"/>
      </w:pPr>
    </w:p>
    <w:p w:rsidRDefault="00E320F0" w:rsidP="00E320F0" w:rsidR="00E320F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320F0" w:rsidP="00E320F0" w:rsidR="00E320F0">
      <w:pPr>
        <w:spacing w:after="0"/>
        <w:ind w:firstLine="851"/>
        <w:jc w:val="both"/>
      </w:pPr>
    </w:p>
    <w:p w:rsidRDefault="00E320F0" w:rsidP="00E320F0" w:rsidR="00E320F0">
      <w:pPr>
        <w:spacing w:after="0"/>
        <w:jc w:val="center"/>
      </w:pPr>
      <w:r>
        <w:t>U Bjelovaru, 28. travnja 2017. godine.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</w:pPr>
    </w:p>
    <w:p w:rsidRDefault="00E320F0" w:rsidP="00E320F0" w:rsidR="00E320F0">
      <w:pPr>
        <w:spacing w:after="0"/>
        <w:ind w:firstLine="720" w:left="4320"/>
      </w:pPr>
      <w:r>
        <w:t xml:space="preserve">  SUDSKI SAVJETNIK</w:t>
      </w:r>
    </w:p>
    <w:p w:rsidRDefault="00E320F0" w:rsidP="00E320F0" w:rsidR="00E320F0">
      <w:pPr>
        <w:spacing w:after="0"/>
        <w:ind w:firstLine="4111"/>
      </w:pPr>
      <w:r>
        <w:t xml:space="preserve">           MIROSLAV LOVREKOVIĆ, v.r.</w:t>
      </w:r>
    </w:p>
    <w:p w:rsidRDefault="00E320F0" w:rsidP="00E320F0" w:rsidR="00E320F0">
      <w:pPr>
        <w:spacing w:after="0"/>
        <w:ind w:firstLine="4111"/>
      </w:pPr>
      <w:r>
        <w:t xml:space="preserve">   Za točnost otpravka-ovlašteni službenik</w:t>
      </w:r>
    </w:p>
    <w:p w:rsidRDefault="00E320F0" w:rsidP="00E320F0" w:rsidR="00E320F0">
      <w:pPr>
        <w:spacing w:after="0"/>
        <w:ind w:firstLine="4111"/>
      </w:pPr>
      <w:r>
        <w:t xml:space="preserve"> 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E320F0" w:rsidP="00E320F0" w:rsidR="00E320F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>
      <w:pPr>
        <w:spacing w:after="0"/>
        <w:jc w:val="both"/>
      </w:pPr>
    </w:p>
    <w:p w:rsidRDefault="00E320F0" w:rsidP="00E320F0" w:rsidR="00E320F0" w:rsidRPr="00B76F3C">
      <w:pPr>
        <w:pStyle w:val="NormaleSPIS"/>
        <w:spacing w:after="0"/>
      </w:pPr>
    </w:p>
    <w:sectPr w:rsidSect="0032366B" w:rsidR="00E320F0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0F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St-415/2016-3</izvorni_sadrzaj>
    <derivirana_varijabla naziv="DomainObject.Oznaka_1">St-415/2016-3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MA-DA trgovina, usluge, uvoz-izvoz d.o.o.</izvorni_sadrzaj>
    <derivirana_varijabla naziv="DomainObject.Predmet.ProtustrankaFormated_1">  MA-DA trgovina, usluge, uvoz-izvoz d.o.o.</derivirana_varijabla>
  </DomainObject.Predmet.ProtustrankaFormated>
  <DomainObject.Predmet.ProtustrankaFormatedOIB>
    <izvorni_sadrzaj>  MA-DA trgovina, usluge, uvoz-izvoz d.o.o., OIB 69094297986</izvorni_sadrzaj>
    <derivirana_varijabla naziv="DomainObject.Predmet.ProtustrankaFormatedOIB_1">  MA-DA trgovina, usluge, uvoz-izvoz d.o.o., OIB 69094297986</derivirana_varijabla>
  </DomainObject.Predmet.ProtustrankaFormatedOIB>
  <DomainObject.Predmet.ProtustrankaFormatedWithAdress>
    <izvorni_sadrzaj> MA-DA trgovina, usluge, uvoz-izvoz d.o.o., Poljanice 24, 10000 Zagreb</izvorni_sadrzaj>
    <derivirana_varijabla naziv="DomainObject.Predmet.ProtustrankaFormatedWithAdress_1"> MA-DA trgovina, usluge, uvoz-izvoz d.o.o., Poljanice 24, 10000 Zagreb</derivirana_varijabla>
  </DomainObject.Predmet.ProtustrankaFormatedWithAdress>
  <DomainObject.Predmet.ProtustrankaFormatedWithAdressOIB>
    <izvorni_sadrzaj> MA-DA trgovina, usluge, uvoz-izvoz d.o.o., OIB 69094297986, Poljanice 24, 10000 Zagreb</izvorni_sadrzaj>
    <derivirana_varijabla naziv="DomainObject.Predmet.ProtustrankaFormatedWithAdressOIB_1"> MA-DA trgovina, usluge, uvoz-izvoz d.o.o., OIB 69094297986, Poljanice 24, 10000 Zagreb</derivirana_varijabla>
  </DomainObject.Predmet.ProtustrankaFormatedWithAdressOIB>
  <DomainObject.Predmet.ProtustrankaWithAdress>
    <izvorni_sadrzaj>MA-DA trgovina, usluge, uvoz-izvoz d.o.o. Poljanice 24, 10000 Zagreb</izvorni_sadrzaj>
    <derivirana_varijabla naziv="DomainObject.Predmet.ProtustrankaWithAdress_1">MA-DA trgovina, usluge, uvoz-izvoz d.o.o. Poljanice 24, 10000 Zagreb</derivirana_varijabla>
  </DomainObject.Predmet.ProtustrankaWithAdress>
  <DomainObject.Predmet.ProtustrankaWithAdressOIB>
    <izvorni_sadrzaj>MA-DA trgovina, usluge, uvoz-izvoz d.o.o., OIB 69094297986, Poljanice 24, 10000 Zagreb</izvorni_sadrzaj>
    <derivirana_varijabla naziv="DomainObject.Predmet.ProtustrankaWithAdressOIB_1">MA-DA trgovina, usluge, uvoz-izvoz d.o.o., OIB 69094297986, Poljanice 24, 10000 Zagreb</derivirana_varijabla>
  </DomainObject.Predmet.ProtustrankaWithAdressOIB>
  <DomainObject.Predmet.ProtustrankaNazivFormated>
    <izvorni_sadrzaj>MA-DA trgovina, usluge, uvoz-izvoz d.o.o.</izvorni_sadrzaj>
    <derivirana_varijabla naziv="DomainObject.Predmet.ProtustrankaNazivFormated_1">MA-DA trgovina, usluge, uvoz-izvoz d.o.o.</derivirana_varijabla>
  </DomainObject.Predmet.ProtustrankaNazivFormated>
  <DomainObject.Predmet.ProtustrankaNazivFormatedOIB>
    <izvorni_sadrzaj>MA-DA trgovina, usluge, uvoz-izvoz d.o.o., OIB 69094297986</izvorni_sadrzaj>
    <derivirana_varijabla naziv="DomainObject.Predmet.ProtustrankaNazivFormatedOIB_1">MA-DA trgovina, usluge, uvoz-izvoz d.o.o., OIB 69094297986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MA-DA trgovina, usluge, uvoz-izvoz d.o.o.</item>
    </izvorni_sadrzaj>
    <derivirana_varijabla naziv="DomainObject.Predmet.ProtuStrankaListFormated_1">
      <item>MA-DA trgovina, usluge, uvoz-izvoz d.o.o.</item>
    </derivirana_varijabla>
  </DomainObject.Predmet.ProtuStrankaListFormated>
  <DomainObject.Predmet.ProtuStrankaListFormatedOIB>
    <izvorni_sadrzaj>
      <item>MA-DA trgovina, usluge, uvoz-izvoz d.o.o., OIB 69094297986</item>
    </izvorni_sadrzaj>
    <derivirana_varijabla naziv="DomainObject.Predmet.ProtuStrankaListFormatedOIB_1">
      <item>MA-DA trgovina, usluge, uvoz-izvoz d.o.o., OIB 69094297986</item>
    </derivirana_varijabla>
  </DomainObject.Predmet.ProtuStrankaListFormatedOIB>
  <DomainObject.Predmet.ProtuStrankaListFormatedWithAdress>
    <izvorni_sadrzaj>
      <item>MA-DA trgovina, usluge, uvoz-izvoz d.o.o., Poljanice 24, 10000 Zagreb</item>
    </izvorni_sadrzaj>
    <derivirana_varijabla naziv="DomainObject.Predmet.ProtuStrankaListFormatedWithAdress_1">
      <item>MA-DA trgovina, usluge, uvoz-izvoz d.o.o., Poljanice 24, 10000 Zagreb</item>
    </derivirana_varijabla>
  </DomainObject.Predmet.ProtuStrankaListFormatedWithAdress>
  <DomainObject.Predmet.ProtuStrankaListFormatedWithAdressOIB>
    <izvorni_sadrzaj>
      <item>MA-DA trgovina, usluge, uvoz-izvoz d.o.o., OIB 69094297986, Poljanice 24, 10000 Zagreb</item>
    </izvorni_sadrzaj>
    <derivirana_varijabla naziv="DomainObject.Predmet.ProtuStrankaListFormatedWithAdressOIB_1">
      <item>MA-DA trgovina, usluge, uvoz-izvoz d.o.o., OIB 69094297986, Poljanice 24, 10000 Zagreb</item>
    </derivirana_varijabla>
  </DomainObject.Predmet.ProtuStrankaListFormatedWithAdressOIB>
  <DomainObject.Predmet.ProtuStrankaListNazivFormated>
    <izvorni_sadrzaj>
      <item>MA-DA trgovina, usluge, uvoz-izvoz d.o.o.</item>
    </izvorni_sadrzaj>
    <derivirana_varijabla naziv="DomainObject.Predmet.ProtuStrankaListNazivFormated_1">
      <item>MA-DA trgovina, usluge, uvoz-izvoz d.o.o.</item>
    </derivirana_varijabla>
  </DomainObject.Predmet.ProtuStrankaListNazivFormated>
  <DomainObject.Predmet.ProtuStrankaListNazivFormatedOIB>
    <izvorni_sadrzaj>
      <item>MA-DA trgovina, usluge, uvoz-izvoz d.o.o., OIB 69094297986</item>
    </izvorni_sadrzaj>
    <derivirana_varijabla naziv="DomainObject.Predmet.ProtuStrankaListNazivFormatedOIB_1">
      <item>MA-DA trgovina, usluge, uvoz-izvoz d.o.o., OIB 69094297986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St-415/2016-3</izvorni_sadrzaj>
    <derivirana_varijabla naziv="DomainObject.PoslovniBrojDokumenta_1">St-415/2016-3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MA-DA trgovina, usluge, uvoz-izvoz d.o.o.</izvorni_sadrzaj>
    <derivirana_varijabla naziv="DomainObject.Predmet.ProtustrankaIDrugi_1">MA-DA trgovina, usluge, 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MA-DA trgovina, usluge, uvoz-izvoz d.o.o., OIB 69094297986, Poljanice 24, 10000 Zagreb</izvorni_sadrzaj>
    <derivirana_varijabla naziv="DomainObject.Predmet.ProtustrankaIDrugiAdressOIB_1">MA-DA trgovina, usluge, uvoz-izvoz d.o.o., OIB 69094297986,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MA-DA trgovina, usluge, uvoz-izvoz d.o.o.</item>
      <item>FINA Regionalni centar Zagreb</item>
    </izvorni_sadrzaj>
    <derivirana_varijabla naziv="DomainObject.Predmet.SudioniciListNaziv_1">
      <item>MA-DA trgovina, usluge, uvoz-izvoz d.o.o.</item>
      <item>FINA Regionalni centar Zagreb</item>
    </derivirana_varijabla>
  </DomainObject.Predmet.SudioniciListNaziv>
  <DomainObject.Predmet.SudioniciListAdressOIB>
    <izvorni_sadrzaj>
      <item>MA-DA trgovina, usluge, uvoz-izvoz d.o.o., OIB 69094297986, Poljanice 24,10000 Zagreb</item>
      <item>FINA Regionalni centar Zagreb, OIB 85821130368, Trg svibanjskih žrtava 1995. 1,10000 Zagreb</item>
    </izvorni_sadrzaj>
    <derivirana_varijabla naziv="DomainObject.Predmet.SudioniciListAdressOIB_1">
      <item>MA-DA trgovina, usluge, uvoz-izvoz d.o.o., OIB 69094297986, Poljanice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B1F5B0-A1CC-4258-A5A8-C534C3B99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3473</properties:Characters>
  <properties:Lines>96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2017-04-28T05:38:00Z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