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8dc4a7a" w14:paraId="8dc4a7a"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BE32DC">
        <w:rPr>
          <w:sz w:val="24"/>
          <w:szCs w:val="24"/>
        </w:rPr>
        <w:t>70</w:t>
      </w:r>
      <w:r w:rsidR="001D411A" w:rsidRPr="004E77EF">
        <w:rPr>
          <w:sz w:val="24"/>
          <w:szCs w:val="24"/>
        </w:rPr>
        <w:t>.</w:t>
      </w:r>
      <w:r w:rsidR="001D411A" w:rsidRPr="004E77EF">
        <w:rPr>
          <w:b/>
          <w:sz w:val="24"/>
          <w:szCs w:val="24"/>
        </w:rPr>
        <w:t xml:space="preserve"> </w:t>
      </w:r>
      <w:r w:rsidR="001D411A" w:rsidRPr="004E77EF">
        <w:rPr>
          <w:sz w:val="24"/>
          <w:szCs w:val="24"/>
        </w:rPr>
        <w:t>St-</w:t>
      </w:r>
      <w:r w:rsidR="00D65377">
        <w:rPr>
          <w:sz w:val="24"/>
          <w:szCs w:val="24"/>
        </w:rPr>
        <w:t>876</w:t>
      </w:r>
      <w:r w:rsidR="00B60CA3">
        <w:rPr>
          <w:sz w:val="24"/>
          <w:szCs w:val="24"/>
        </w:rPr>
        <w:t>/</w:t>
      </w:r>
      <w:r w:rsidR="00D65377">
        <w:rPr>
          <w:sz w:val="24"/>
          <w:szCs w:val="24"/>
        </w:rPr>
        <w:t>20</w:t>
      </w:r>
      <w:r w:rsidR="00B60CA3">
        <w:rPr>
          <w:sz w:val="24"/>
          <w:szCs w:val="24"/>
        </w:rPr>
        <w:t>18</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Trgovački sud u Zagrebu, po sucu</w:t>
      </w:r>
      <w:r w:rsidR="00D65377">
        <w:rPr>
          <w:sz w:val="24"/>
          <w:szCs w:val="24"/>
          <w:lang w:val="pt-BR"/>
        </w:rPr>
        <w:t xml:space="preserve"> Maji Jurovicki</w:t>
      </w:r>
      <w:r w:rsidRPr="000071A1">
        <w:rPr>
          <w:sz w:val="24"/>
          <w:szCs w:val="24"/>
          <w:lang w:val="pt-BR"/>
        </w:rPr>
        <w:t xml:space="preserve">,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71568A" w:rsidRPr="0071568A">
        <w:rPr>
          <w:sz w:val="24"/>
          <w:szCs w:val="24"/>
          <w:lang w:val="pt-BR"/>
        </w:rPr>
        <w:t>EXPLORER SPORT d.o.o. OIB: 51895238027 iz Zagreba, Trnj</w:t>
      </w:r>
      <w:r w:rsidR="00093090">
        <w:rPr>
          <w:sz w:val="24"/>
          <w:szCs w:val="24"/>
          <w:lang w:val="pt-BR"/>
        </w:rPr>
        <w:t>anska 37, dana 13</w:t>
      </w:r>
      <w:r w:rsidR="0071568A">
        <w:rPr>
          <w:sz w:val="24"/>
          <w:szCs w:val="24"/>
          <w:lang w:val="pt-BR"/>
        </w:rPr>
        <w:t>. travnja 2018</w:t>
      </w:r>
      <w:r w:rsidRPr="00F057FF">
        <w:rPr>
          <w:sz w:val="24"/>
          <w:szCs w:val="24"/>
          <w:lang w:val="pt-BR"/>
        </w:rPr>
        <w:t>.</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5F1A" w:rsidP="00854AFF" w:rsidR="00CB5F1A" w:rsidRPr="00CB5F1A">
      <w:pPr>
        <w:jc w:val="both"/>
        <w:rPr>
          <w:sz w:val="24"/>
          <w:szCs w:val="24"/>
        </w:rPr>
      </w:pPr>
      <w:r>
        <w:rPr>
          <w:sz w:val="24"/>
          <w:szCs w:val="24"/>
        </w:rPr>
        <w:t xml:space="preserve">I     </w:t>
      </w:r>
      <w:r w:rsidRPr="00CB5F1A">
        <w:rPr>
          <w:sz w:val="24"/>
          <w:szCs w:val="24"/>
        </w:rPr>
        <w:t>Otvara se predstečajni postupak nad dužnikom EXPLORER SPORT d.o.o. OIB: 51895238027 iz Zagreba, Trnjanska 37.</w:t>
      </w:r>
    </w:p>
    <w:p w:rsidRDefault="00CB5F1A" w:rsidP="00854AFF" w:rsidR="00CB5F1A" w:rsidRPr="00CB5F1A">
      <w:pPr>
        <w:pStyle w:val="Odlomakpopisa"/>
        <w:jc w:val="both"/>
        <w:rPr>
          <w:sz w:val="24"/>
          <w:szCs w:val="24"/>
        </w:rPr>
      </w:pPr>
    </w:p>
    <w:p w:rsidRDefault="00CB5F1A" w:rsidP="00854AFF" w:rsidR="00993709">
      <w:pPr>
        <w:jc w:val="both"/>
        <w:rPr>
          <w:sz w:val="24"/>
          <w:szCs w:val="24"/>
        </w:rPr>
      </w:pPr>
      <w:r>
        <w:rPr>
          <w:sz w:val="24"/>
          <w:szCs w:val="24"/>
        </w:rPr>
        <w:t xml:space="preserve">II     </w:t>
      </w:r>
      <w:r w:rsidRPr="00CB5F1A">
        <w:rPr>
          <w:sz w:val="24"/>
          <w:szCs w:val="24"/>
        </w:rPr>
        <w:t>Za povjerenika predstečajne nagodbe imenuje se Daniel Deković OIB: 76292704973 iz Zagreba, Novačka 329</w:t>
      </w:r>
    </w:p>
    <w:p w:rsidRDefault="00CB5F1A" w:rsidP="00854AFF" w:rsidR="00CB5F1A" w:rsidRPr="00CB5F1A">
      <w:pPr>
        <w:jc w:val="both"/>
        <w:rPr>
          <w:sz w:val="24"/>
          <w:szCs w:val="24"/>
        </w:rPr>
      </w:pPr>
    </w:p>
    <w:p w:rsidRDefault="00CB5F1A" w:rsidP="00854AFF" w:rsidR="004C3A60">
      <w:pPr>
        <w:overflowPunct/>
        <w:autoSpaceDE/>
        <w:autoSpaceDN/>
        <w:adjustRightInd/>
        <w:jc w:val="both"/>
        <w:textAlignment w:val="auto"/>
        <w:rPr>
          <w:sz w:val="24"/>
          <w:szCs w:val="24"/>
        </w:rPr>
      </w:pPr>
      <w:r>
        <w:rPr>
          <w:sz w:val="24"/>
          <w:szCs w:val="24"/>
        </w:rPr>
        <w:t xml:space="preserve">III    </w:t>
      </w:r>
      <w:r w:rsidR="00993709" w:rsidRPr="0032752E">
        <w:rPr>
          <w:sz w:val="24"/>
          <w:szCs w:val="24"/>
        </w:rPr>
        <w:t xml:space="preserve">Pozivaju se vjerovnici dužnika </w:t>
      </w:r>
      <w:r w:rsidRPr="00CB5F1A">
        <w:rPr>
          <w:sz w:val="24"/>
          <w:szCs w:val="24"/>
        </w:rPr>
        <w:t>EXPLORER SPORT d.o.o. OIB: 51895</w:t>
      </w:r>
      <w:r w:rsidR="00A76EF3">
        <w:rPr>
          <w:sz w:val="24"/>
          <w:szCs w:val="24"/>
        </w:rPr>
        <w:t xml:space="preserve">238027 iz Zagreba, Trnjanska 37 </w:t>
      </w:r>
      <w:r w:rsidR="00993709" w:rsidRPr="0032752E">
        <w:rPr>
          <w:sz w:val="24"/>
          <w:szCs w:val="24"/>
        </w:rPr>
        <w:t xml:space="preserve">u roku </w:t>
      </w:r>
      <w:r w:rsidR="00B57BCB">
        <w:rPr>
          <w:sz w:val="24"/>
          <w:szCs w:val="24"/>
        </w:rPr>
        <w:t xml:space="preserve">od </w:t>
      </w:r>
      <w:r w:rsidR="00C85713" w:rsidRPr="00D56225">
        <w:rPr>
          <w:sz w:val="24"/>
          <w:szCs w:val="24"/>
        </w:rPr>
        <w:t>21 (dvadeset</w:t>
      </w:r>
      <w:r w:rsidR="00C85713">
        <w:rPr>
          <w:sz w:val="24"/>
          <w:szCs w:val="24"/>
        </w:rPr>
        <w:t>i</w:t>
      </w:r>
      <w:r w:rsidR="00C85713" w:rsidRPr="00D56225">
        <w:rPr>
          <w:sz w:val="24"/>
          <w:szCs w:val="24"/>
        </w:rPr>
        <w:t xml:space="preserve">jednog) </w:t>
      </w:r>
      <w:r w:rsidR="00993709" w:rsidRPr="0032752E">
        <w:rPr>
          <w:sz w:val="24"/>
          <w:szCs w:val="24"/>
        </w:rPr>
        <w:t xml:space="preserve">dana </w:t>
      </w:r>
      <w:r w:rsidR="00817560" w:rsidRPr="00EA3224">
        <w:rPr>
          <w:sz w:val="24"/>
          <w:szCs w:val="24"/>
        </w:rPr>
        <w:t xml:space="preserve">od dana </w:t>
      </w:r>
      <w:r w:rsidR="00C85713" w:rsidRPr="00EA3224">
        <w:rPr>
          <w:sz w:val="24"/>
          <w:szCs w:val="24"/>
        </w:rPr>
        <w:t>dostave</w:t>
      </w:r>
      <w:r w:rsidR="00993709" w:rsidRPr="0032752E">
        <w:rPr>
          <w:sz w:val="24"/>
          <w:szCs w:val="24"/>
        </w:rPr>
        <w:t xml:space="preserve"> ovog rješenja, prijav</w:t>
      </w:r>
      <w:r w:rsidR="008E5ADC">
        <w:rPr>
          <w:sz w:val="24"/>
          <w:szCs w:val="24"/>
        </w:rPr>
        <w:t xml:space="preserve">iti </w:t>
      </w:r>
      <w:r w:rsidR="00993709"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854AFF" w:rsidR="0032752E">
      <w:pPr>
        <w:pStyle w:val="Odlomakpopisa"/>
        <w:jc w:val="both"/>
        <w:rPr>
          <w:sz w:val="24"/>
          <w:szCs w:val="24"/>
        </w:rPr>
      </w:pPr>
    </w:p>
    <w:p w:rsidRDefault="00A76EF3" w:rsidP="00854AFF" w:rsidR="00993709" w:rsidRPr="00A56EA2">
      <w:pPr>
        <w:overflowPunct/>
        <w:autoSpaceDE/>
        <w:autoSpaceDN/>
        <w:adjustRightInd/>
        <w:jc w:val="both"/>
        <w:textAlignment w:val="auto"/>
        <w:rPr>
          <w:sz w:val="24"/>
          <w:szCs w:val="24"/>
        </w:rPr>
      </w:pPr>
      <w:r>
        <w:rPr>
          <w:sz w:val="24"/>
          <w:szCs w:val="24"/>
        </w:rPr>
        <w:t xml:space="preserve">IV     </w:t>
      </w:r>
      <w:r w:rsidR="00993709" w:rsidRPr="00A56EA2">
        <w:rPr>
          <w:sz w:val="24"/>
          <w:szCs w:val="24"/>
        </w:rPr>
        <w:t>Poziva</w:t>
      </w:r>
      <w:r w:rsidR="00A56EA2">
        <w:rPr>
          <w:sz w:val="24"/>
          <w:szCs w:val="24"/>
        </w:rPr>
        <w:t>ju</w:t>
      </w:r>
      <w:r w:rsidR="00993709" w:rsidRPr="00A56EA2">
        <w:rPr>
          <w:sz w:val="24"/>
          <w:szCs w:val="24"/>
        </w:rPr>
        <w:t xml:space="preserve"> se dužnik </w:t>
      </w:r>
      <w:r w:rsidRPr="00A76EF3">
        <w:rPr>
          <w:sz w:val="24"/>
          <w:szCs w:val="24"/>
        </w:rPr>
        <w:t>EXPLORER SPORT d.o.o. OIB: 51895</w:t>
      </w:r>
      <w:r>
        <w:rPr>
          <w:sz w:val="24"/>
          <w:szCs w:val="24"/>
        </w:rPr>
        <w:t xml:space="preserve">238027 iz Zagreba, Trnjanska 37 </w:t>
      </w:r>
      <w:r w:rsidR="00993709" w:rsidRPr="00A56EA2">
        <w:rPr>
          <w:sz w:val="24"/>
          <w:szCs w:val="24"/>
        </w:rPr>
        <w:t xml:space="preserve">i </w:t>
      </w:r>
      <w:r w:rsidR="00993709" w:rsidRPr="00805F1E">
        <w:rPr>
          <w:sz w:val="24"/>
          <w:szCs w:val="24"/>
        </w:rPr>
        <w:t>povjerenik</w:t>
      </w:r>
      <w:r w:rsidR="00805F1E" w:rsidRPr="00805F1E">
        <w:rPr>
          <w:b/>
          <w:sz w:val="24"/>
          <w:szCs w:val="24"/>
        </w:rPr>
        <w:t xml:space="preserve"> </w:t>
      </w:r>
      <w:r w:rsidRPr="00D76057">
        <w:rPr>
          <w:sz w:val="24"/>
          <w:szCs w:val="24"/>
        </w:rPr>
        <w:t>Daniel Deković OIB: 76292704973 iz Zagreba, Novačka 329</w:t>
      </w:r>
      <w:r w:rsidR="00D76057">
        <w:rPr>
          <w:b/>
          <w:sz w:val="24"/>
          <w:szCs w:val="24"/>
        </w:rPr>
        <w:t xml:space="preserve"> </w:t>
      </w:r>
      <w:r w:rsidR="00993709" w:rsidRPr="00805F1E">
        <w:rPr>
          <w:sz w:val="24"/>
          <w:szCs w:val="24"/>
        </w:rPr>
        <w:t>u roku o</w:t>
      </w:r>
      <w:r w:rsidR="00993709" w:rsidRPr="00A56EA2">
        <w:rPr>
          <w:sz w:val="24"/>
          <w:szCs w:val="24"/>
        </w:rPr>
        <w:t xml:space="preserve">d </w:t>
      </w:r>
      <w:r w:rsidR="00B57BCB" w:rsidRPr="00D56225">
        <w:rPr>
          <w:sz w:val="24"/>
          <w:szCs w:val="24"/>
        </w:rPr>
        <w:t>30 (trideset) dana od dana dostave tablice prijavljenih tražbina</w:t>
      </w:r>
      <w:r w:rsidR="00993709"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00993709" w:rsidRPr="00A56EA2">
        <w:rPr>
          <w:sz w:val="24"/>
          <w:szCs w:val="24"/>
        </w:rPr>
        <w:t>uz obveznu naznaku iznosa za koji se tražbina osporava i razlog</w:t>
      </w:r>
      <w:r w:rsidR="00A56EA2">
        <w:rPr>
          <w:sz w:val="24"/>
          <w:szCs w:val="24"/>
        </w:rPr>
        <w:t>a</w:t>
      </w:r>
      <w:r w:rsidR="00993709" w:rsidRPr="00A56EA2">
        <w:rPr>
          <w:sz w:val="24"/>
          <w:szCs w:val="24"/>
        </w:rPr>
        <w:t xml:space="preserve"> osporavanja</w:t>
      </w:r>
      <w:r w:rsidR="0096509C">
        <w:rPr>
          <w:sz w:val="24"/>
          <w:szCs w:val="24"/>
        </w:rPr>
        <w:t>, i to na propisanom obrascu</w:t>
      </w:r>
      <w:r w:rsidR="00993709" w:rsidRPr="00A56EA2">
        <w:rPr>
          <w:sz w:val="24"/>
          <w:szCs w:val="24"/>
        </w:rPr>
        <w:t>.</w:t>
      </w:r>
    </w:p>
    <w:p w:rsidRDefault="00993709" w:rsidP="00854AFF" w:rsidR="00993709" w:rsidRPr="00A56EA2">
      <w:pPr>
        <w:pStyle w:val="Odlomakpopisa"/>
        <w:jc w:val="both"/>
        <w:rPr>
          <w:sz w:val="24"/>
          <w:szCs w:val="24"/>
        </w:rPr>
      </w:pPr>
    </w:p>
    <w:p w:rsidRDefault="00D76057" w:rsidP="00854AFF" w:rsidR="00993709">
      <w:pPr>
        <w:overflowPunct/>
        <w:autoSpaceDE/>
        <w:autoSpaceDN/>
        <w:adjustRightInd/>
        <w:jc w:val="both"/>
        <w:textAlignment w:val="auto"/>
        <w:rPr>
          <w:sz w:val="24"/>
          <w:szCs w:val="24"/>
        </w:rPr>
      </w:pPr>
      <w:r>
        <w:rPr>
          <w:sz w:val="24"/>
          <w:szCs w:val="24"/>
        </w:rPr>
        <w:t xml:space="preserve">V    </w:t>
      </w:r>
      <w:r w:rsidR="00993709" w:rsidRPr="00A56EA2">
        <w:rPr>
          <w:sz w:val="24"/>
          <w:szCs w:val="24"/>
        </w:rPr>
        <w:t>Pozivaju se vjerovnici</w:t>
      </w:r>
      <w:r w:rsidR="00003FA6">
        <w:rPr>
          <w:sz w:val="24"/>
          <w:szCs w:val="24"/>
        </w:rPr>
        <w:t xml:space="preserve"> dužnika</w:t>
      </w:r>
      <w:r>
        <w:rPr>
          <w:sz w:val="24"/>
          <w:szCs w:val="24"/>
          <w:lang w:val="pt-BR"/>
        </w:rPr>
        <w:t xml:space="preserve"> </w:t>
      </w:r>
      <w:r w:rsidRPr="00D76057">
        <w:rPr>
          <w:sz w:val="24"/>
          <w:szCs w:val="24"/>
          <w:lang w:val="pt-BR"/>
        </w:rPr>
        <w:t>EXPLORER SPORT d.o.o. OIB: 51895238027 iz Zagreba, Trnjanska 37</w:t>
      </w:r>
      <w:r w:rsidR="00993709"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00993709" w:rsidRPr="00A56EA2">
        <w:rPr>
          <w:sz w:val="24"/>
          <w:szCs w:val="24"/>
        </w:rPr>
        <w:t>očitovanj</w:t>
      </w:r>
      <w:r w:rsidR="00003FA6">
        <w:rPr>
          <w:sz w:val="24"/>
          <w:szCs w:val="24"/>
        </w:rPr>
        <w:t>a</w:t>
      </w:r>
      <w:r w:rsidR="00993709" w:rsidRPr="00A56EA2">
        <w:rPr>
          <w:sz w:val="24"/>
          <w:szCs w:val="24"/>
        </w:rPr>
        <w:t xml:space="preserve"> o prijavljenim tražbinama dužnika i povjerenika, ospor</w:t>
      </w:r>
      <w:r w:rsidR="008E5ADC">
        <w:rPr>
          <w:sz w:val="24"/>
          <w:szCs w:val="24"/>
        </w:rPr>
        <w:t>iti</w:t>
      </w:r>
      <w:r w:rsidR="00993709"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854AFF" w:rsidR="006E5F25">
      <w:pPr>
        <w:pStyle w:val="Odlomakpopisa"/>
        <w:jc w:val="both"/>
        <w:rPr>
          <w:sz w:val="24"/>
          <w:szCs w:val="24"/>
        </w:rPr>
      </w:pPr>
    </w:p>
    <w:p w:rsidRDefault="00D76057" w:rsidP="00854AFF" w:rsidR="007021D5">
      <w:pPr>
        <w:overflowPunct/>
        <w:autoSpaceDE/>
        <w:autoSpaceDN/>
        <w:adjustRightInd/>
        <w:jc w:val="both"/>
        <w:textAlignment w:val="auto"/>
        <w:rPr>
          <w:sz w:val="24"/>
          <w:szCs w:val="24"/>
        </w:rPr>
      </w:pPr>
      <w:r>
        <w:rPr>
          <w:sz w:val="24"/>
          <w:szCs w:val="24"/>
        </w:rPr>
        <w:t xml:space="preserve">VI     </w:t>
      </w:r>
      <w:r w:rsidR="00B87CD0">
        <w:rPr>
          <w:sz w:val="24"/>
          <w:szCs w:val="24"/>
        </w:rPr>
        <w:t xml:space="preserve">Poziva se </w:t>
      </w:r>
      <w:r w:rsidR="008C348B">
        <w:rPr>
          <w:sz w:val="24"/>
          <w:szCs w:val="24"/>
        </w:rPr>
        <w:t>Financijska</w:t>
      </w:r>
      <w:r w:rsidR="00B87CD0">
        <w:rPr>
          <w:sz w:val="24"/>
          <w:szCs w:val="24"/>
        </w:rPr>
        <w:t xml:space="preserve"> agencija </w:t>
      </w:r>
      <w:r w:rsidR="007021D5">
        <w:rPr>
          <w:sz w:val="24"/>
          <w:szCs w:val="24"/>
        </w:rPr>
        <w:t xml:space="preserve">objaviti na mrežnoj stranici e-Oglasna ploča sudova </w:t>
      </w:r>
      <w:r w:rsidR="00B87CD0">
        <w:rPr>
          <w:sz w:val="24"/>
          <w:szCs w:val="24"/>
        </w:rPr>
        <w:t>u ro</w:t>
      </w:r>
      <w:r w:rsidR="00217910">
        <w:rPr>
          <w:sz w:val="24"/>
          <w:szCs w:val="24"/>
        </w:rPr>
        <w:t>ku od tri dana</w:t>
      </w:r>
      <w:r w:rsidR="007021D5">
        <w:rPr>
          <w:sz w:val="24"/>
          <w:szCs w:val="24"/>
        </w:rPr>
        <w:t>:</w:t>
      </w:r>
    </w:p>
    <w:p w:rsidRDefault="001563C6" w:rsidP="00854AFF" w:rsidR="007021D5" w:rsidRPr="001563C6">
      <w:pPr>
        <w:jc w:val="both"/>
        <w:rPr>
          <w:color w:val="000000"/>
          <w:sz w:val="24"/>
          <w:szCs w:val="24"/>
        </w:rPr>
      </w:pPr>
      <w:r>
        <w:rPr>
          <w:color w:val="000000"/>
          <w:sz w:val="24"/>
          <w:szCs w:val="24"/>
        </w:rPr>
        <w:t xml:space="preserve">-   </w:t>
      </w:r>
      <w:r w:rsidR="007021D5" w:rsidRPr="001563C6">
        <w:rPr>
          <w:color w:val="000000"/>
          <w:sz w:val="24"/>
          <w:szCs w:val="24"/>
        </w:rPr>
        <w:t>od dana isteka roka za prijavu tražbine, tablicu prijavljenih tražbina zajedno s prijavama tražbina i ispravama</w:t>
      </w:r>
    </w:p>
    <w:p w:rsidRDefault="001563C6" w:rsidP="00854AFF" w:rsidR="007021D5" w:rsidRPr="001563C6">
      <w:pPr>
        <w:jc w:val="both"/>
        <w:rPr>
          <w:color w:val="000000"/>
          <w:sz w:val="24"/>
          <w:szCs w:val="24"/>
        </w:rPr>
      </w:pPr>
      <w:r>
        <w:rPr>
          <w:color w:val="000000"/>
          <w:sz w:val="24"/>
          <w:szCs w:val="24"/>
        </w:rPr>
        <w:lastRenderedPageBreak/>
        <w:t xml:space="preserve">-   </w:t>
      </w:r>
      <w:r w:rsidR="007021D5" w:rsidRPr="001563C6">
        <w:rPr>
          <w:color w:val="000000"/>
          <w:sz w:val="24"/>
          <w:szCs w:val="24"/>
        </w:rPr>
        <w:t>od dana isteka roka za očitovanje dužnika i povjerenika ako je imenovan o prijavljenim tražbinama, očitovanje o prijavljenim tražbinama, odnosno podatak da očitovanje nije dostavljeno</w:t>
      </w:r>
    </w:p>
    <w:p w:rsidRDefault="001563C6" w:rsidP="00854AFF" w:rsidR="007021D5" w:rsidRPr="001563C6">
      <w:pPr>
        <w:overflowPunct/>
        <w:autoSpaceDE/>
        <w:autoSpaceDN/>
        <w:adjustRightInd/>
        <w:jc w:val="both"/>
        <w:textAlignment w:val="auto"/>
        <w:rPr>
          <w:sz w:val="24"/>
          <w:szCs w:val="24"/>
        </w:rPr>
      </w:pPr>
      <w:r>
        <w:rPr>
          <w:color w:val="000000"/>
          <w:sz w:val="24"/>
          <w:szCs w:val="24"/>
        </w:rPr>
        <w:t xml:space="preserve">-    </w:t>
      </w:r>
      <w:r w:rsidR="007021D5" w:rsidRPr="001563C6">
        <w:rPr>
          <w:color w:val="000000"/>
          <w:sz w:val="24"/>
          <w:szCs w:val="24"/>
        </w:rPr>
        <w:t>od dana isteka roka za osporavanje tražbina, tablicu osporenih tražbina u kojoj će navesti sve tražbine koje je osporio dužnik, povjerenik ili vjerovnik.</w:t>
      </w:r>
      <w:r w:rsidR="007021D5" w:rsidRPr="001563C6">
        <w:rPr>
          <w:sz w:val="24"/>
          <w:szCs w:val="24"/>
        </w:rPr>
        <w:t xml:space="preserve"> </w:t>
      </w:r>
    </w:p>
    <w:p w:rsidRDefault="001563C6" w:rsidP="00854AFF" w:rsidR="008E18DC" w:rsidRPr="00C34EDB">
      <w:pPr>
        <w:spacing w:afterAutospacing="true" w:after="100" w:beforeAutospacing="true" w:before="100"/>
        <w:jc w:val="both"/>
        <w:rPr>
          <w:color w:val="000000"/>
          <w:sz w:val="24"/>
          <w:szCs w:val="24"/>
        </w:rPr>
      </w:pPr>
      <w:r>
        <w:rPr>
          <w:sz w:val="24"/>
          <w:szCs w:val="24"/>
        </w:rPr>
        <w:t xml:space="preserve">VII    </w:t>
      </w:r>
      <w:r w:rsidR="008E18DC" w:rsidRPr="001563C6">
        <w:rPr>
          <w:color w:val="000000"/>
          <w:sz w:val="24"/>
          <w:szCs w:val="24"/>
        </w:rPr>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C34EDB" w:rsidP="00854AFF" w:rsidR="008E18DC" w:rsidRPr="001563C6">
      <w:pPr>
        <w:spacing w:afterAutospacing="true" w:after="100" w:beforeAutospacing="true" w:before="100"/>
        <w:jc w:val="both"/>
        <w:rPr>
          <w:color w:val="000000"/>
          <w:sz w:val="24"/>
          <w:szCs w:val="24"/>
        </w:rPr>
      </w:pPr>
      <w:r>
        <w:rPr>
          <w:color w:val="000000"/>
          <w:sz w:val="24"/>
          <w:szCs w:val="24"/>
        </w:rPr>
        <w:t xml:space="preserve">VIII </w:t>
      </w:r>
      <w:r w:rsidR="008E18DC" w:rsidRPr="001563C6">
        <w:rPr>
          <w:color w:val="000000"/>
          <w:sz w:val="24"/>
          <w:szCs w:val="24"/>
        </w:rPr>
        <w:t>Poziva se Financijska agencija dostaviti sudu cjelokupnu primljenu dokumentaciju u papirnatom obliku u roku od tri dana od isteka roka za osporavanje tražbina, a naknadno primljenu najkasnije prvoga dana nakon primitka.</w:t>
      </w:r>
    </w:p>
    <w:p w:rsidRDefault="00C34EDB" w:rsidP="00854AFF" w:rsidR="00993709" w:rsidRPr="00A56EA2">
      <w:pPr>
        <w:overflowPunct/>
        <w:autoSpaceDE/>
        <w:autoSpaceDN/>
        <w:adjustRightInd/>
        <w:jc w:val="both"/>
        <w:textAlignment w:val="auto"/>
        <w:rPr>
          <w:sz w:val="24"/>
          <w:szCs w:val="24"/>
        </w:rPr>
      </w:pPr>
      <w:r>
        <w:rPr>
          <w:color w:val="000000"/>
          <w:sz w:val="24"/>
          <w:szCs w:val="24"/>
        </w:rPr>
        <w:t xml:space="preserve">IX   </w:t>
      </w:r>
      <w:r w:rsidR="00993709" w:rsidRPr="00A56EA2">
        <w:rPr>
          <w:sz w:val="24"/>
          <w:szCs w:val="24"/>
        </w:rPr>
        <w:t>Poziva se dužnik</w:t>
      </w:r>
      <w:r w:rsidRPr="00C34EDB">
        <w:t xml:space="preserve"> </w:t>
      </w:r>
      <w:r w:rsidRPr="00C34EDB">
        <w:rPr>
          <w:sz w:val="24"/>
          <w:szCs w:val="24"/>
        </w:rPr>
        <w:t>EXPLORER SPORT d.o.o. OIB: 51895238027 iz Zagreba, Trnjanska 37</w:t>
      </w:r>
      <w:r w:rsidR="00F4622A">
        <w:rPr>
          <w:sz w:val="24"/>
          <w:szCs w:val="24"/>
        </w:rPr>
        <w:t xml:space="preserve"> </w:t>
      </w:r>
      <w:r w:rsidR="00993709" w:rsidRPr="00A56EA2">
        <w:rPr>
          <w:sz w:val="24"/>
          <w:szCs w:val="24"/>
        </w:rPr>
        <w:t>vjerovnicima i povjereniku omogući</w:t>
      </w:r>
      <w:r w:rsidR="005C68C8">
        <w:rPr>
          <w:sz w:val="24"/>
          <w:szCs w:val="24"/>
        </w:rPr>
        <w:t>ti</w:t>
      </w:r>
      <w:r w:rsidR="00993709" w:rsidRPr="00A56EA2">
        <w:rPr>
          <w:sz w:val="24"/>
          <w:szCs w:val="24"/>
        </w:rPr>
        <w:t xml:space="preserve"> uvid u isprave iz kojih proizlaze tražbine navedene u popisu imovine i obveza.</w:t>
      </w:r>
    </w:p>
    <w:p w:rsidRDefault="00993709" w:rsidP="00854AFF" w:rsidR="00993709" w:rsidRPr="00A56EA2">
      <w:pPr>
        <w:pStyle w:val="Odlomakpopisa"/>
        <w:jc w:val="both"/>
        <w:rPr>
          <w:sz w:val="24"/>
          <w:szCs w:val="24"/>
        </w:rPr>
      </w:pPr>
    </w:p>
    <w:p w:rsidRDefault="00D16751" w:rsidP="00854AFF" w:rsidR="00993709" w:rsidRPr="00A56EA2">
      <w:pPr>
        <w:overflowPunct/>
        <w:autoSpaceDE/>
        <w:autoSpaceDN/>
        <w:adjustRightInd/>
        <w:jc w:val="both"/>
        <w:textAlignment w:val="auto"/>
        <w:rPr>
          <w:sz w:val="24"/>
          <w:szCs w:val="24"/>
        </w:rPr>
      </w:pPr>
      <w:r>
        <w:rPr>
          <w:sz w:val="24"/>
          <w:szCs w:val="24"/>
        </w:rPr>
        <w:t xml:space="preserve">X    </w:t>
      </w:r>
      <w:r w:rsidR="00993709" w:rsidRPr="00A56EA2">
        <w:rPr>
          <w:sz w:val="24"/>
          <w:szCs w:val="24"/>
        </w:rPr>
        <w:t>Pozivaju se dužnikovi dužnici svoje dospjele obveze bez odgode ispunjava</w:t>
      </w:r>
      <w:r w:rsidR="005C68C8">
        <w:rPr>
          <w:sz w:val="24"/>
          <w:szCs w:val="24"/>
        </w:rPr>
        <w:t>ti</w:t>
      </w:r>
      <w:r w:rsidR="00993709" w:rsidRPr="00A56EA2">
        <w:rPr>
          <w:sz w:val="24"/>
          <w:szCs w:val="24"/>
        </w:rPr>
        <w:t xml:space="preserve"> dužniku.</w:t>
      </w:r>
    </w:p>
    <w:p w:rsidRDefault="00993709" w:rsidP="00854AFF" w:rsidR="00993709" w:rsidRPr="00A56EA2">
      <w:pPr>
        <w:pStyle w:val="Odlomakpopisa"/>
        <w:jc w:val="both"/>
        <w:rPr>
          <w:sz w:val="24"/>
          <w:szCs w:val="24"/>
        </w:rPr>
      </w:pPr>
    </w:p>
    <w:p w:rsidRDefault="00D16751" w:rsidP="00854AFF" w:rsidR="00901BD6" w:rsidRPr="00105C70">
      <w:pPr>
        <w:overflowPunct/>
        <w:autoSpaceDE/>
        <w:autoSpaceDN/>
        <w:adjustRightInd/>
        <w:jc w:val="both"/>
        <w:textAlignment w:val="auto"/>
        <w:rPr>
          <w:b/>
          <w:sz w:val="24"/>
          <w:szCs w:val="24"/>
        </w:rPr>
      </w:pPr>
      <w:r>
        <w:rPr>
          <w:sz w:val="24"/>
          <w:szCs w:val="24"/>
        </w:rPr>
        <w:t xml:space="preserve">XI    </w:t>
      </w:r>
      <w:r w:rsidR="00993709" w:rsidRPr="00C34EDB">
        <w:rPr>
          <w:sz w:val="24"/>
          <w:szCs w:val="24"/>
        </w:rPr>
        <w:t xml:space="preserve">Pozivaju se vjerovnici, dužnik i povjerenik pristupiti na ročište radi ispitivanja tražbina </w:t>
      </w:r>
      <w:r w:rsidR="00B056DF" w:rsidRPr="00C34EDB">
        <w:rPr>
          <w:sz w:val="24"/>
          <w:szCs w:val="24"/>
        </w:rPr>
        <w:t>koje će se održati</w:t>
      </w:r>
      <w:r w:rsidR="00105C70">
        <w:rPr>
          <w:b/>
          <w:sz w:val="24"/>
          <w:szCs w:val="24"/>
        </w:rPr>
        <w:t xml:space="preserve"> </w:t>
      </w:r>
      <w:r w:rsidR="00D92F56">
        <w:rPr>
          <w:b/>
          <w:sz w:val="24"/>
          <w:szCs w:val="24"/>
        </w:rPr>
        <w:t>04</w:t>
      </w:r>
      <w:r w:rsidR="00993709" w:rsidRPr="00B056DF">
        <w:rPr>
          <w:b/>
          <w:sz w:val="24"/>
          <w:szCs w:val="24"/>
        </w:rPr>
        <w:t xml:space="preserve">. </w:t>
      </w:r>
      <w:r w:rsidR="00D92F56">
        <w:rPr>
          <w:b/>
          <w:sz w:val="24"/>
          <w:szCs w:val="24"/>
        </w:rPr>
        <w:t>rujn</w:t>
      </w:r>
      <w:r w:rsidR="00A71D34">
        <w:rPr>
          <w:b/>
          <w:sz w:val="24"/>
          <w:szCs w:val="24"/>
        </w:rPr>
        <w:t>a</w:t>
      </w:r>
      <w:r w:rsidR="00993709" w:rsidRPr="00B056DF">
        <w:rPr>
          <w:b/>
          <w:sz w:val="24"/>
          <w:szCs w:val="24"/>
        </w:rPr>
        <w:t xml:space="preserve"> 201</w:t>
      </w:r>
      <w:r w:rsidR="00602058">
        <w:rPr>
          <w:b/>
          <w:sz w:val="24"/>
          <w:szCs w:val="24"/>
        </w:rPr>
        <w:t>8</w:t>
      </w:r>
      <w:r w:rsidR="00993709" w:rsidRPr="00B056DF">
        <w:rPr>
          <w:b/>
          <w:sz w:val="24"/>
          <w:szCs w:val="24"/>
        </w:rPr>
        <w:t xml:space="preserve">. u </w:t>
      </w:r>
      <w:r w:rsidR="00186135">
        <w:rPr>
          <w:b/>
          <w:sz w:val="24"/>
          <w:szCs w:val="24"/>
        </w:rPr>
        <w:t>9,30</w:t>
      </w:r>
      <w:r w:rsidR="00993709" w:rsidRPr="00B056DF">
        <w:rPr>
          <w:b/>
          <w:sz w:val="24"/>
          <w:szCs w:val="24"/>
        </w:rPr>
        <w:t xml:space="preserve"> sati</w:t>
      </w:r>
      <w:r w:rsidR="00105C70">
        <w:rPr>
          <w:sz w:val="24"/>
          <w:szCs w:val="24"/>
        </w:rPr>
        <w:t xml:space="preserve"> </w:t>
      </w:r>
      <w:r w:rsidR="00901BD6" w:rsidRPr="00AD272D">
        <w:rPr>
          <w:sz w:val="24"/>
          <w:szCs w:val="24"/>
        </w:rPr>
        <w:t xml:space="preserve">u prostorijama Trgovačkog suda u Zagrebu, Zagreb, </w:t>
      </w:r>
      <w:r w:rsidR="00901BD6" w:rsidRPr="00214D91">
        <w:rPr>
          <w:sz w:val="24"/>
          <w:szCs w:val="24"/>
        </w:rPr>
        <w:t xml:space="preserve">Petrinjska 8, </w:t>
      </w:r>
      <w:r w:rsidR="00105C70">
        <w:rPr>
          <w:sz w:val="24"/>
          <w:szCs w:val="24"/>
        </w:rPr>
        <w:t>soba broj 30, I</w:t>
      </w:r>
      <w:r w:rsidR="00901BD6" w:rsidRPr="00214D91">
        <w:rPr>
          <w:sz w:val="24"/>
          <w:szCs w:val="24"/>
        </w:rPr>
        <w:t xml:space="preserve"> kat </w:t>
      </w:r>
      <w:r w:rsidR="00105C70">
        <w:rPr>
          <w:sz w:val="24"/>
          <w:szCs w:val="24"/>
        </w:rPr>
        <w:t xml:space="preserve">dvorišne </w:t>
      </w:r>
      <w:r w:rsidR="00901BD6" w:rsidRPr="00214D91">
        <w:rPr>
          <w:sz w:val="24"/>
          <w:szCs w:val="24"/>
        </w:rPr>
        <w:t>zgrade.</w:t>
      </w:r>
    </w:p>
    <w:p w:rsidRDefault="00B056DF" w:rsidP="00854AFF" w:rsidR="00B056DF" w:rsidRPr="00B056DF">
      <w:pPr>
        <w:pStyle w:val="Odlomakpopisa"/>
        <w:jc w:val="both"/>
        <w:rPr>
          <w:sz w:val="24"/>
          <w:szCs w:val="24"/>
        </w:rPr>
      </w:pPr>
    </w:p>
    <w:p w:rsidRDefault="00105C70" w:rsidP="00854AFF" w:rsidR="00E32428" w:rsidRPr="00E32428">
      <w:pPr>
        <w:overflowPunct/>
        <w:autoSpaceDE/>
        <w:autoSpaceDN/>
        <w:adjustRightInd/>
        <w:jc w:val="both"/>
        <w:textAlignment w:val="auto"/>
        <w:rPr>
          <w:b/>
          <w:bCs/>
          <w:sz w:val="24"/>
          <w:szCs w:val="24"/>
        </w:rPr>
      </w:pPr>
      <w:r>
        <w:rPr>
          <w:sz w:val="24"/>
          <w:szCs w:val="24"/>
        </w:rPr>
        <w:t xml:space="preserve">XII   </w:t>
      </w:r>
      <w:r w:rsidR="00B4141C" w:rsidRPr="00E32428">
        <w:rPr>
          <w:sz w:val="24"/>
          <w:szCs w:val="24"/>
        </w:rPr>
        <w:t>Rješenje</w:t>
      </w:r>
      <w:r w:rsidR="00564804" w:rsidRPr="00E32428">
        <w:rPr>
          <w:sz w:val="24"/>
          <w:szCs w:val="24"/>
        </w:rPr>
        <w:t xml:space="preserve"> o otvaranju predstečajnoga postupka </w:t>
      </w:r>
      <w:r w:rsidR="00B4141C"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5E56BB" w:rsidRPr="005E56BB">
        <w:rPr>
          <w:sz w:val="24"/>
          <w:szCs w:val="24"/>
        </w:rPr>
        <w:t xml:space="preserve">EXPLORER SPORT d.o.o. OIB: 51895238027 iz Zagreba, Trnjanska 37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5E56BB">
        <w:rPr>
          <w:sz w:val="24"/>
          <w:szCs w:val="24"/>
        </w:rPr>
        <w:t>28</w:t>
      </w:r>
      <w:r w:rsidR="006B28DA">
        <w:rPr>
          <w:sz w:val="24"/>
          <w:szCs w:val="24"/>
        </w:rPr>
        <w:t xml:space="preserve">. </w:t>
      </w:r>
      <w:r w:rsidR="00F15FC8">
        <w:rPr>
          <w:sz w:val="24"/>
          <w:szCs w:val="24"/>
        </w:rPr>
        <w:t>ožujka</w:t>
      </w:r>
      <w:r w:rsidR="00545278">
        <w:rPr>
          <w:sz w:val="24"/>
          <w:szCs w:val="24"/>
        </w:rPr>
        <w:t xml:space="preserve"> </w:t>
      </w:r>
      <w:r w:rsidR="006B28DA">
        <w:rPr>
          <w:sz w:val="24"/>
          <w:szCs w:val="24"/>
        </w:rPr>
        <w:t>201</w:t>
      </w:r>
      <w:r w:rsidR="00F15FC8">
        <w:rPr>
          <w:sz w:val="24"/>
          <w:szCs w:val="24"/>
        </w:rPr>
        <w:t>8</w:t>
      </w:r>
      <w:r w:rsidR="006B28DA">
        <w:rPr>
          <w:sz w:val="24"/>
          <w:szCs w:val="24"/>
        </w:rPr>
        <w:t xml:space="preserve">.,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w:t>
      </w:r>
      <w:r w:rsidR="00545278">
        <w:rPr>
          <w:sz w:val="24"/>
          <w:szCs w:val="24"/>
        </w:rPr>
        <w:t>a</w:t>
      </w:r>
      <w:r w:rsidRPr="00B056DF">
        <w:rPr>
          <w:sz w:val="24"/>
          <w:szCs w:val="24"/>
        </w:rPr>
        <w:t>b</w:t>
      </w:r>
      <w:r w:rsidR="00545278">
        <w:rPr>
          <w:sz w:val="24"/>
          <w:szCs w:val="24"/>
        </w:rPr>
        <w:t>a</w:t>
      </w:r>
      <w:r w:rsidRPr="00B056DF">
        <w:rPr>
          <w:sz w:val="24"/>
          <w:szCs w:val="24"/>
        </w:rPr>
        <w:t xml:space="preserve"> </w:t>
      </w:r>
      <w:r w:rsidR="00545278">
        <w:rPr>
          <w:sz w:val="24"/>
          <w:szCs w:val="24"/>
        </w:rPr>
        <w:t xml:space="preserve">čl. 16. i </w:t>
      </w:r>
      <w:r w:rsidRPr="00B056DF">
        <w:rPr>
          <w:sz w:val="24"/>
          <w:szCs w:val="24"/>
        </w:rPr>
        <w:t>čl. 25. st. 1. Stečajnog zakona („Narodne novine“ broj 71/2015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5E56BB">
        <w:rPr>
          <w:sz w:val="24"/>
          <w:szCs w:val="24"/>
        </w:rPr>
        <w:t>4</w:t>
      </w:r>
      <w:r w:rsidR="005436AB" w:rsidRPr="005436AB">
        <w:rPr>
          <w:sz w:val="24"/>
          <w:szCs w:val="24"/>
        </w:rPr>
        <w:t xml:space="preserve"> spisa)</w:t>
      </w:r>
      <w:r w:rsidR="000A1C40">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87708D">
        <w:rPr>
          <w:sz w:val="24"/>
          <w:szCs w:val="24"/>
          <w:lang w:eastAsia="en-US"/>
        </w:rPr>
        <w:t>8</w:t>
      </w:r>
      <w:r w:rsidR="00072ADE">
        <w:rPr>
          <w:sz w:val="24"/>
          <w:szCs w:val="24"/>
          <w:lang w:eastAsia="en-US"/>
        </w:rPr>
        <w:t>. spisa) u skladu s o</w:t>
      </w:r>
      <w:r w:rsidR="00A707D0">
        <w:rPr>
          <w:sz w:val="24"/>
          <w:szCs w:val="24"/>
          <w:lang w:eastAsia="en-US"/>
        </w:rPr>
        <w:t>dredbom čl. 28. st. 1. SZ-a.</w:t>
      </w:r>
    </w:p>
    <w:p w:rsidRDefault="003977C7" w:rsidP="001E5218" w:rsidR="003977C7">
      <w:pPr>
        <w:ind w:firstLine="708"/>
        <w:jc w:val="both"/>
        <w:rPr>
          <w:sz w:val="24"/>
          <w:szCs w:val="24"/>
          <w:lang w:eastAsia="en-US"/>
        </w:rPr>
      </w:pPr>
    </w:p>
    <w:p w:rsidRDefault="00A03D63" w:rsidP="00A664C0" w:rsidR="00DE3C80">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w:t>
      </w:r>
      <w:r w:rsidR="00CA402F">
        <w:rPr>
          <w:lang w:eastAsia="en-US"/>
        </w:rPr>
        <w:t>z</w:t>
      </w:r>
      <w:r w:rsidR="00FF1D6F">
        <w:rPr>
          <w:lang w:eastAsia="en-US"/>
        </w:rPr>
        <w:t xml:space="preserve"> prijedlog dostavio</w:t>
      </w:r>
      <w:r w:rsidR="00A664C0">
        <w:rPr>
          <w:lang w:eastAsia="en-US"/>
        </w:rPr>
        <w:t xml:space="preserve"> </w:t>
      </w:r>
      <w:r w:rsidR="00CA402F">
        <w:rPr>
          <w:lang w:eastAsia="en-US"/>
        </w:rPr>
        <w:t xml:space="preserve">popis imovine i obveza dužnika (list 16. – 19. spisa). Uvidom u navedeni popis u bitnome je utvrđeno kako dužnik </w:t>
      </w:r>
      <w:r w:rsidR="009A7DA5">
        <w:rPr>
          <w:lang w:eastAsia="en-US"/>
        </w:rPr>
        <w:t>nema pokretnina</w:t>
      </w:r>
      <w:r w:rsidR="00CA402F">
        <w:rPr>
          <w:lang w:eastAsia="en-US"/>
        </w:rPr>
        <w:t xml:space="preserve"> </w:t>
      </w:r>
      <w:r w:rsidR="009A7DA5">
        <w:rPr>
          <w:lang w:eastAsia="en-US"/>
        </w:rPr>
        <w:t xml:space="preserve">upisanih u odgovarajuće upisnike </w:t>
      </w:r>
      <w:r w:rsidR="00CA402F">
        <w:rPr>
          <w:lang w:eastAsia="en-US"/>
        </w:rPr>
        <w:t xml:space="preserve">te novčane tražbine prema trećim osobama u ukupnom iznosu od </w:t>
      </w:r>
      <w:r w:rsidR="00F751F3">
        <w:rPr>
          <w:lang w:eastAsia="en-US"/>
        </w:rPr>
        <w:t xml:space="preserve">4.503.073,44 </w:t>
      </w:r>
      <w:r w:rsidR="00CA402F">
        <w:rPr>
          <w:lang w:eastAsia="en-US"/>
        </w:rPr>
        <w:t xml:space="preserve">kn. </w:t>
      </w:r>
      <w:r w:rsidR="00F45242" w:rsidRPr="009D3D79">
        <w:t xml:space="preserve">Osim toga, iz navedenog popisa imovine i obveza </w:t>
      </w:r>
      <w:r w:rsidR="00BE529F">
        <w:t xml:space="preserve">u bitnome </w:t>
      </w:r>
      <w:r w:rsidR="00F45242" w:rsidRPr="009D3D79">
        <w:t>proizlazi kako obveze dužnika unesene u poslovne knjige dužnika iznose</w:t>
      </w:r>
      <w:r w:rsidR="00DE7573" w:rsidRPr="009D3D79">
        <w:t xml:space="preserve"> </w:t>
      </w:r>
      <w:r w:rsidR="000D0A80">
        <w:t xml:space="preserve">11.666.039,47 </w:t>
      </w:r>
      <w:r w:rsidR="00F751F3">
        <w:t>kn</w:t>
      </w:r>
      <w:r w:rsidR="007707C2">
        <w:t xml:space="preserve"> te da tražbine radnika iznose </w:t>
      </w:r>
      <w:r w:rsidR="00F751F3">
        <w:t xml:space="preserve">39.604,17 </w:t>
      </w:r>
      <w:r w:rsidR="003E593B">
        <w:t xml:space="preserve">kn </w:t>
      </w:r>
      <w:r w:rsidR="001A7FBC">
        <w:t xml:space="preserve">Nadalje, iz navedenog popisa u bitnome proizlazi da </w:t>
      </w:r>
      <w:r w:rsidR="00DE3C80">
        <w:t>dužnik nema razlučnih niti izlučnih prava.</w:t>
      </w:r>
    </w:p>
    <w:p w:rsidRDefault="00DE3C80" w:rsidP="00A664C0" w:rsidR="00DE3C80">
      <w:pPr>
        <w:pStyle w:val="Default"/>
        <w:ind w:firstLine="708"/>
        <w:jc w:val="both"/>
      </w:pPr>
    </w:p>
    <w:p w:rsidRDefault="009E65D4" w:rsidP="003E593B" w:rsidR="00B9203E">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r w:rsidRPr="00165408">
        <w:rPr>
          <w:sz w:val="24"/>
          <w:szCs w:val="24"/>
        </w:rPr>
        <w:tab/>
      </w:r>
    </w:p>
    <w:p w:rsidRDefault="009E65D4" w:rsidP="003E593B" w:rsidR="009E65D4" w:rsidRPr="003E593B">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ED0638" w:rsidP="00767921"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3E593B">
        <w:t>4</w:t>
      </w:r>
      <w:r w:rsidR="0043053B" w:rsidRPr="005436AB">
        <w:t xml:space="preserve"> spisa)</w:t>
      </w:r>
      <w:r w:rsidR="0043053B">
        <w:t xml:space="preserve"> </w:t>
      </w:r>
      <w:r w:rsidR="00C50128">
        <w:t xml:space="preserve">utvrđeno je </w:t>
      </w:r>
      <w:r w:rsidR="0043053B">
        <w:t xml:space="preserve">kako je na dan </w:t>
      </w:r>
      <w:r w:rsidR="00302AF0">
        <w:t>26</w:t>
      </w:r>
      <w:r w:rsidR="00AC2D7B">
        <w:t>. ožujka</w:t>
      </w:r>
      <w:r w:rsidR="0043053B">
        <w:t xml:space="preserve"> 201</w:t>
      </w:r>
      <w:r w:rsidR="00AC2D7B">
        <w:t>8</w:t>
      </w:r>
      <w:r w:rsidR="0043053B">
        <w:t xml:space="preserve">. na računima i novčanim sredstvima dužnika evidentirano </w:t>
      </w:r>
      <w:r w:rsidR="00302AF0">
        <w:t>27</w:t>
      </w:r>
      <w:r w:rsidR="0043053B">
        <w:t xml:space="preserve"> dan</w:t>
      </w:r>
      <w:r w:rsidR="00AC2D7B">
        <w:t>a</w:t>
      </w:r>
      <w:r w:rsidR="0043053B">
        <w:t xml:space="preserve"> neprekidne blokade odnosno ukupno </w:t>
      </w:r>
      <w:r w:rsidR="00302AF0">
        <w:t>27</w:t>
      </w:r>
      <w:r w:rsidR="0043053B">
        <w:t xml:space="preserve"> dana blokade u prethodnih 6 mjeseci zbog nepodmirenih osnova za plaćanje evidentiranih u Očevidniku </w:t>
      </w:r>
      <w:r w:rsidR="00767921">
        <w:t>redoslijeda osnova za plaćanje</w:t>
      </w:r>
      <w:r w:rsidR="00AC2D7B">
        <w:t xml:space="preserve"> </w:t>
      </w:r>
      <w:r w:rsidR="0043053B">
        <w:t xml:space="preserve">te da nepodmirene obveze na taj dan iznose </w:t>
      </w:r>
      <w:r w:rsidR="00406315">
        <w:t xml:space="preserve">11.724.266,00 </w:t>
      </w:r>
      <w:r w:rsidR="0043053B">
        <w:t>kn.</w:t>
      </w:r>
    </w:p>
    <w:p w:rsidRDefault="004B587B" w:rsidP="00406315" w:rsidR="0016347A">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2035AE" w:rsidP="00406315" w:rsidR="0043053B">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ED7EAC" w:rsidP="00406315" w:rsidR="003977C7">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43053B" w:rsidP="00406315" w:rsidR="00BC4A3A">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r w:rsidR="00764B18">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406315" w:rsidR="00764B18">
      <w:pPr>
        <w:jc w:val="both"/>
        <w:rPr>
          <w:sz w:val="24"/>
          <w:szCs w:val="24"/>
        </w:rPr>
      </w:pPr>
      <w:r>
        <w:rPr>
          <w:sz w:val="24"/>
          <w:szCs w:val="24"/>
        </w:rPr>
        <w:tab/>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w:t>
      </w:r>
      <w:r w:rsidR="00DC581F">
        <w:rPr>
          <w:sz w:val="24"/>
          <w:szCs w:val="24"/>
        </w:rPr>
        <w:lastRenderedPageBreak/>
        <w:t>38. st. 1. i 2. SZ-a, podnose se na obrascu za prijavu tražbine vjerovnika u predstečajnom postupku.</w:t>
      </w:r>
    </w:p>
    <w:p w:rsidRDefault="003977C7" w:rsidP="00406315" w:rsidR="003977C7" w:rsidRPr="00406315">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014884" w:rsidP="00406315" w:rsidR="003977C7" w:rsidRPr="00406315">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421181" w:rsidP="00A91645" w:rsidR="00406315">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406315" w:rsidP="00544C38" w:rsidR="00406315">
      <w:pPr>
        <w:ind w:firstLine="708"/>
        <w:jc w:val="both"/>
        <w:rPr>
          <w:sz w:val="24"/>
          <w:szCs w:val="24"/>
        </w:rPr>
      </w:pPr>
    </w:p>
    <w:p w:rsidRDefault="00362904" w:rsidP="00362904" w:rsidR="00362904">
      <w:pPr>
        <w:jc w:val="center"/>
        <w:rPr>
          <w:sz w:val="24"/>
          <w:szCs w:val="24"/>
        </w:rPr>
      </w:pPr>
      <w:r w:rsidRPr="004E77EF">
        <w:rPr>
          <w:sz w:val="24"/>
          <w:szCs w:val="24"/>
        </w:rPr>
        <w:t xml:space="preserve">U Zagrebu </w:t>
      </w:r>
      <w:r w:rsidR="00093090">
        <w:rPr>
          <w:sz w:val="24"/>
          <w:szCs w:val="24"/>
          <w:lang w:val="pt-BR"/>
        </w:rPr>
        <w:t>13</w:t>
      </w:r>
      <w:r w:rsidR="00406315">
        <w:rPr>
          <w:sz w:val="24"/>
          <w:szCs w:val="24"/>
          <w:lang w:val="pt-BR"/>
        </w:rPr>
        <w:t>. travnj</w:t>
      </w:r>
      <w:r w:rsidR="00E3609D">
        <w:rPr>
          <w:sz w:val="24"/>
          <w:szCs w:val="24"/>
          <w:lang w:val="pt-BR"/>
        </w:rPr>
        <w:t>a 2018</w:t>
      </w:r>
      <w:r w:rsidRPr="004E77EF">
        <w:rPr>
          <w:sz w:val="24"/>
          <w:szCs w:val="24"/>
        </w:rPr>
        <w:t>.</w:t>
      </w:r>
    </w:p>
    <w:p w:rsidRDefault="00406315" w:rsidP="00362904" w:rsidR="00406315">
      <w:pPr>
        <w:jc w:val="center"/>
        <w:rPr>
          <w:sz w:val="24"/>
          <w:szCs w:val="24"/>
        </w:rPr>
      </w:pPr>
    </w:p>
    <w:p w:rsidRDefault="00406315" w:rsidP="00362904" w:rsidR="00406315" w:rsidRPr="004E77EF">
      <w:pPr>
        <w:jc w:val="center"/>
        <w:rPr>
          <w:sz w:val="24"/>
          <w:szCs w:val="24"/>
        </w:rPr>
      </w:pPr>
    </w:p>
    <w:p w:rsidRDefault="00362904" w:rsidP="00A91645" w:rsidR="00DE4199" w:rsidRPr="004E77EF">
      <w:pPr>
        <w:ind w:firstLine="720" w:left="5760"/>
        <w:jc w:val="right"/>
        <w:rPr>
          <w:sz w:val="24"/>
          <w:szCs w:val="24"/>
        </w:rPr>
      </w:pPr>
      <w:r>
        <w:rPr>
          <w:sz w:val="24"/>
          <w:szCs w:val="24"/>
        </w:rPr>
        <w:t>Sudac</w:t>
      </w:r>
    </w:p>
    <w:p w:rsidRDefault="00362904" w:rsidP="00406315" w:rsidR="00362904">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sidR="00406315">
        <w:rPr>
          <w:sz w:val="24"/>
          <w:szCs w:val="24"/>
        </w:rPr>
        <w:t>Maja Jurovicki</w:t>
      </w:r>
      <w:r w:rsidR="00200151">
        <w:rPr>
          <w:sz w:val="24"/>
          <w:szCs w:val="24"/>
        </w:rPr>
        <w:t xml:space="preserve">, v.r. </w:t>
      </w:r>
    </w:p>
    <w:p w:rsidRDefault="00A91645" w:rsidP="00406315" w:rsidR="00A91645" w:rsidRPr="004E77EF">
      <w:pPr>
        <w:jc w:val="right"/>
        <w:rPr>
          <w:sz w:val="24"/>
          <w:szCs w:val="24"/>
        </w:rPr>
      </w:pP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200151" w:rsidP="00B056DF" w:rsidR="00200151">
      <w:pPr>
        <w:rPr>
          <w:sz w:val="24"/>
          <w:szCs w:val="24"/>
        </w:rPr>
      </w:pPr>
    </w:p>
    <w:p w:rsidRDefault="00200151" w:rsidP="004F5146" w:rsidR="00200151">
      <w:pPr>
        <w:jc w:val="right"/>
        <w:rPr>
          <w:sz w:val="24"/>
        </w:rPr>
      </w:pPr>
      <w:r>
        <w:rPr>
          <w:sz w:val="24"/>
        </w:rPr>
        <w:t>za točnost otpravka-ovlašteni službenik</w:t>
      </w:r>
    </w:p>
    <w:p w:rsidRDefault="00200151" w:rsidP="004F5146" w:rsidR="00200151">
      <w:pPr>
        <w:jc w:val="right"/>
        <w:rPr>
          <w:sz w:val="24"/>
          <w:szCs w:val="24"/>
        </w:rPr>
      </w:pPr>
      <w:r>
        <w:rPr>
          <w:sz w:val="24"/>
        </w:rPr>
        <w:t xml:space="preserve">Mirjana Gašparić </w:t>
      </w:r>
    </w:p>
    <w:p w:rsidRDefault="00B056DF" w:rsidP="00200151" w:rsidR="00B056DF" w:rsidRPr="001F4A5C">
      <w:pPr>
        <w:pStyle w:val="Odlomakpopisa"/>
        <w:ind w:left="705"/>
        <w:jc w:val="both"/>
        <w:rPr>
          <w:sz w:val="24"/>
          <w:szCs w:val="24"/>
        </w:rPr>
      </w:pPr>
    </w:p>
    <w:sectPr w:rsidSect="006C7A5A" w:rsidR="00B056DF" w:rsidRPr="001F4A5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200151">
      <w:rPr>
        <w:rStyle w:val="Brojstranice"/>
        <w:noProof/>
      </w:rPr>
      <w:t>4</w:t>
    </w:r>
    <w:r>
      <w:rPr>
        <w:rStyle w:val="Brojstranice"/>
      </w:rPr>
      <w:fldChar w:fldCharType="end"/>
    </w:r>
  </w:p>
  <w:p w:rsidRDefault="001563C6" w:rsidP="00E836A6" w:rsidR="00E836A6">
    <w:pPr>
      <w:jc w:val="right"/>
      <w:rPr>
        <w:sz w:val="24"/>
        <w:szCs w:val="24"/>
      </w:rPr>
    </w:pPr>
    <w:r>
      <w:rPr>
        <w:sz w:val="24"/>
        <w:szCs w:val="24"/>
      </w:rPr>
      <w:t>70</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876</w:t>
    </w:r>
    <w:r w:rsidR="00902939">
      <w:rPr>
        <w:sz w:val="24"/>
        <w:szCs w:val="24"/>
      </w:rPr>
      <w:t>/</w:t>
    </w:r>
    <w:r>
      <w:rPr>
        <w:sz w:val="24"/>
        <w:szCs w:val="24"/>
      </w:rPr>
      <w:t>20</w:t>
    </w:r>
    <w:r w:rsidR="00902939">
      <w:rPr>
        <w:sz w:val="24"/>
        <w:szCs w:val="24"/>
      </w:rPr>
      <w:t>1</w:t>
    </w:r>
    <w:r w:rsidR="00EA1227">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090"/>
    <w:rsid w:val="00093DCC"/>
    <w:rsid w:val="000950E9"/>
    <w:rsid w:val="00097BEA"/>
    <w:rsid w:val="000A1C40"/>
    <w:rsid w:val="000B490E"/>
    <w:rsid w:val="000B78D5"/>
    <w:rsid w:val="000C4886"/>
    <w:rsid w:val="000D0A80"/>
    <w:rsid w:val="000D129A"/>
    <w:rsid w:val="000D1BF8"/>
    <w:rsid w:val="000D6384"/>
    <w:rsid w:val="000E1A0A"/>
    <w:rsid w:val="000E3B52"/>
    <w:rsid w:val="000F29A7"/>
    <w:rsid w:val="000F5EA1"/>
    <w:rsid w:val="000F6345"/>
    <w:rsid w:val="00102FE3"/>
    <w:rsid w:val="00105C70"/>
    <w:rsid w:val="00116774"/>
    <w:rsid w:val="0012249B"/>
    <w:rsid w:val="001247BE"/>
    <w:rsid w:val="00130240"/>
    <w:rsid w:val="00132A5D"/>
    <w:rsid w:val="00137314"/>
    <w:rsid w:val="00150A80"/>
    <w:rsid w:val="00150BA2"/>
    <w:rsid w:val="00152276"/>
    <w:rsid w:val="00152FCF"/>
    <w:rsid w:val="001535CD"/>
    <w:rsid w:val="001563C6"/>
    <w:rsid w:val="00161611"/>
    <w:rsid w:val="0016323B"/>
    <w:rsid w:val="0016347A"/>
    <w:rsid w:val="00164C86"/>
    <w:rsid w:val="00166E72"/>
    <w:rsid w:val="001708B2"/>
    <w:rsid w:val="00172A8D"/>
    <w:rsid w:val="001741C7"/>
    <w:rsid w:val="00185AD7"/>
    <w:rsid w:val="00186135"/>
    <w:rsid w:val="00186749"/>
    <w:rsid w:val="001875C2"/>
    <w:rsid w:val="00190A13"/>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0151"/>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2AF0"/>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93B"/>
    <w:rsid w:val="003E5C15"/>
    <w:rsid w:val="003F342C"/>
    <w:rsid w:val="004004CC"/>
    <w:rsid w:val="00401191"/>
    <w:rsid w:val="00403EEC"/>
    <w:rsid w:val="00405725"/>
    <w:rsid w:val="0040631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56BB"/>
    <w:rsid w:val="005E6160"/>
    <w:rsid w:val="006018F8"/>
    <w:rsid w:val="00602058"/>
    <w:rsid w:val="00603157"/>
    <w:rsid w:val="006046ED"/>
    <w:rsid w:val="00612F76"/>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50AE"/>
    <w:rsid w:val="006C7A5A"/>
    <w:rsid w:val="006C7E59"/>
    <w:rsid w:val="006D361D"/>
    <w:rsid w:val="006D621E"/>
    <w:rsid w:val="006E2024"/>
    <w:rsid w:val="006E43F8"/>
    <w:rsid w:val="006E5F25"/>
    <w:rsid w:val="007021D5"/>
    <w:rsid w:val="00704661"/>
    <w:rsid w:val="0071136B"/>
    <w:rsid w:val="00712A2D"/>
    <w:rsid w:val="0071568A"/>
    <w:rsid w:val="00720611"/>
    <w:rsid w:val="00722D21"/>
    <w:rsid w:val="007238DA"/>
    <w:rsid w:val="00724F1D"/>
    <w:rsid w:val="00731085"/>
    <w:rsid w:val="007332B1"/>
    <w:rsid w:val="00746617"/>
    <w:rsid w:val="00752EE1"/>
    <w:rsid w:val="00753828"/>
    <w:rsid w:val="00760F0C"/>
    <w:rsid w:val="00761094"/>
    <w:rsid w:val="007624A6"/>
    <w:rsid w:val="00764B18"/>
    <w:rsid w:val="00767921"/>
    <w:rsid w:val="007707C2"/>
    <w:rsid w:val="0077476F"/>
    <w:rsid w:val="0077495A"/>
    <w:rsid w:val="00774A70"/>
    <w:rsid w:val="0078609A"/>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4AFF"/>
    <w:rsid w:val="0085754A"/>
    <w:rsid w:val="00860C8A"/>
    <w:rsid w:val="00863D1F"/>
    <w:rsid w:val="008676A1"/>
    <w:rsid w:val="00867C12"/>
    <w:rsid w:val="008751C5"/>
    <w:rsid w:val="0087708D"/>
    <w:rsid w:val="0088303F"/>
    <w:rsid w:val="00890972"/>
    <w:rsid w:val="008941F8"/>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557CC"/>
    <w:rsid w:val="00956C67"/>
    <w:rsid w:val="0096090C"/>
    <w:rsid w:val="009615BD"/>
    <w:rsid w:val="0096251B"/>
    <w:rsid w:val="0096509C"/>
    <w:rsid w:val="0096793C"/>
    <w:rsid w:val="00976121"/>
    <w:rsid w:val="0098262A"/>
    <w:rsid w:val="00984F17"/>
    <w:rsid w:val="00987AA8"/>
    <w:rsid w:val="00993709"/>
    <w:rsid w:val="009958C0"/>
    <w:rsid w:val="009A3E7E"/>
    <w:rsid w:val="009A7DA5"/>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727A5"/>
    <w:rsid w:val="00A76EF3"/>
    <w:rsid w:val="00A80202"/>
    <w:rsid w:val="00A82A10"/>
    <w:rsid w:val="00A84621"/>
    <w:rsid w:val="00A852CA"/>
    <w:rsid w:val="00A8551A"/>
    <w:rsid w:val="00A8669C"/>
    <w:rsid w:val="00A91645"/>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C76"/>
    <w:rsid w:val="00B769EF"/>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32DC"/>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4EDB"/>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B5F1A"/>
    <w:rsid w:val="00CC458F"/>
    <w:rsid w:val="00CD50CE"/>
    <w:rsid w:val="00CE6CB5"/>
    <w:rsid w:val="00CE7270"/>
    <w:rsid w:val="00CF1D26"/>
    <w:rsid w:val="00CF4B13"/>
    <w:rsid w:val="00D00374"/>
    <w:rsid w:val="00D03C27"/>
    <w:rsid w:val="00D0676F"/>
    <w:rsid w:val="00D079E3"/>
    <w:rsid w:val="00D1035A"/>
    <w:rsid w:val="00D16263"/>
    <w:rsid w:val="00D16751"/>
    <w:rsid w:val="00D174D3"/>
    <w:rsid w:val="00D21B8F"/>
    <w:rsid w:val="00D23174"/>
    <w:rsid w:val="00D233D2"/>
    <w:rsid w:val="00D357BC"/>
    <w:rsid w:val="00D41A83"/>
    <w:rsid w:val="00D429AB"/>
    <w:rsid w:val="00D506EC"/>
    <w:rsid w:val="00D61DFD"/>
    <w:rsid w:val="00D65377"/>
    <w:rsid w:val="00D66DED"/>
    <w:rsid w:val="00D67625"/>
    <w:rsid w:val="00D717C8"/>
    <w:rsid w:val="00D71CB6"/>
    <w:rsid w:val="00D76057"/>
    <w:rsid w:val="00D86E43"/>
    <w:rsid w:val="00D9162B"/>
    <w:rsid w:val="00D9222B"/>
    <w:rsid w:val="00D92F56"/>
    <w:rsid w:val="00DA670A"/>
    <w:rsid w:val="00DB4851"/>
    <w:rsid w:val="00DC07C5"/>
    <w:rsid w:val="00DC19E9"/>
    <w:rsid w:val="00DC581F"/>
    <w:rsid w:val="00DC7D26"/>
    <w:rsid w:val="00DD35B0"/>
    <w:rsid w:val="00DD371B"/>
    <w:rsid w:val="00DE3017"/>
    <w:rsid w:val="00DE3C80"/>
    <w:rsid w:val="00DE3E2E"/>
    <w:rsid w:val="00DE4199"/>
    <w:rsid w:val="00DE7573"/>
    <w:rsid w:val="00DF4708"/>
    <w:rsid w:val="00E04930"/>
    <w:rsid w:val="00E1254B"/>
    <w:rsid w:val="00E13010"/>
    <w:rsid w:val="00E16D0C"/>
    <w:rsid w:val="00E2142D"/>
    <w:rsid w:val="00E23AA6"/>
    <w:rsid w:val="00E24D2D"/>
    <w:rsid w:val="00E32428"/>
    <w:rsid w:val="00E3609D"/>
    <w:rsid w:val="00E50478"/>
    <w:rsid w:val="00E524AD"/>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5DF"/>
    <w:rsid w:val="00EC79CC"/>
    <w:rsid w:val="00ED0638"/>
    <w:rsid w:val="00ED1697"/>
    <w:rsid w:val="00ED3535"/>
    <w:rsid w:val="00ED7EAC"/>
    <w:rsid w:val="00EE08DB"/>
    <w:rsid w:val="00EE193F"/>
    <w:rsid w:val="00EE4B19"/>
    <w:rsid w:val="00EE7AC5"/>
    <w:rsid w:val="00F057FF"/>
    <w:rsid w:val="00F06D30"/>
    <w:rsid w:val="00F15FC8"/>
    <w:rsid w:val="00F1773D"/>
    <w:rsid w:val="00F20384"/>
    <w:rsid w:val="00F23500"/>
    <w:rsid w:val="00F34188"/>
    <w:rsid w:val="00F42F52"/>
    <w:rsid w:val="00F45242"/>
    <w:rsid w:val="00F4622A"/>
    <w:rsid w:val="00F5178C"/>
    <w:rsid w:val="00F64146"/>
    <w:rsid w:val="00F7014F"/>
    <w:rsid w:val="00F751F3"/>
    <w:rsid w:val="00F77E08"/>
    <w:rsid w:val="00F830EE"/>
    <w:rsid w:val="00F835CB"/>
    <w:rsid w:val="00F854EE"/>
    <w:rsid w:val="00F9311B"/>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200151"/>
    <w:rPr>
      <w:color w:val="808080"/>
      <w:bdr w:space="0" w:sz="0" w:color="auto" w:val="none"/>
      <w:shd w:fill="auto" w:color="auto" w:val="clear"/>
    </w:rPr>
  </w:style>
  <w:style w:customStyle="true" w:styleId="eSPISCCParagraphDefaultFont" w:type="character">
    <w:name w:val="eSPIS_CC_Paragraph Default Font"/>
    <w:basedOn w:val="Zadanifontodlomka"/>
    <w:rsid w:val="002001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015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01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01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200151"/>
    <w:rPr>
      <w:color w:val="808080"/>
      <w:bdr w:color="auto" w:space="0" w:sz="0" w:val="none"/>
      <w:shd w:color="auto" w:fill="auto" w:val="clear"/>
    </w:rPr>
  </w:style>
  <w:style w:customStyle="1" w:styleId="eSPISCCParagraphDefaultFont" w:type="character">
    <w:name w:val="eSPIS_CC_Paragraph Default Font"/>
    <w:basedOn w:val="Zadanifontodlomka"/>
    <w:rsid w:val="002001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015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01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01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St-876/2018</izvorni_sadrzaj>
    <derivirana_varijabla naziv="DomainObject.Predmet.OznakaBroj_1">St-876/2018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EXPLORER SPORT d.o.o.</izvorni_sadrzaj>
    <derivirana_varijabla naziv="DomainObject.Predmet.ProtustrankaFormated_1">  EXPLORER SPORT d.o.o.</derivirana_varijabla>
  </DomainObject.Predmet.ProtustrankaFormated>
  <DomainObject.Predmet.ProtustrankaFormatedOIB>
    <izvorni_sadrzaj>  EXPLORER SPORT d.o.o., OIB 51895238027</izvorni_sadrzaj>
    <derivirana_varijabla naziv="DomainObject.Predmet.ProtustrankaFormatedOIB_1">  EXPLORER SPORT d.o.o., OIB 51895238027</derivirana_varijabla>
  </DomainObject.Predmet.ProtustrankaFormatedOIB>
  <DomainObject.Predmet.ProtustrankaFormatedWithAdress>
    <izvorni_sadrzaj> EXPLORER SPORT d.o.o., Trnjanska 37, 10000 Zagreb</izvorni_sadrzaj>
    <derivirana_varijabla naziv="DomainObject.Predmet.ProtustrankaFormatedWithAdress_1"> EXPLORER SPORT d.o.o., Trnjanska 37, 10000 Zagreb</derivirana_varijabla>
  </DomainObject.Predmet.ProtustrankaFormatedWithAdress>
  <DomainObject.Predmet.ProtustrankaFormatedWithAdressOIB>
    <izvorni_sadrzaj> EXPLORER SPORT d.o.o., OIB 51895238027, Trnjanska 37, 10000 Zagreb</izvorni_sadrzaj>
    <derivirana_varijabla naziv="DomainObject.Predmet.ProtustrankaFormatedWithAdressOIB_1"> EXPLORER SPORT d.o.o., OIB 51895238027, Trnjanska 37, 10000 Zagreb</derivirana_varijabla>
  </DomainObject.Predmet.ProtustrankaFormatedWithAdressOIB>
  <DomainObject.Predmet.ProtustrankaWithAdress>
    <izvorni_sadrzaj>EXPLORER SPORT d.o.o. Trnjanska 37, 10000 Zagreb</izvorni_sadrzaj>
    <derivirana_varijabla naziv="DomainObject.Predmet.ProtustrankaWithAdress_1">EXPLORER SPORT d.o.o. Trnjanska 37, 10000 Zagreb</derivirana_varijabla>
  </DomainObject.Predmet.ProtustrankaWithAdress>
  <DomainObject.Predmet.ProtustrankaWithAdressOIB>
    <izvorni_sadrzaj>EXPLORER SPORT d.o.o., OIB 51895238027, Trnjanska 37, 10000 Zagreb</izvorni_sadrzaj>
    <derivirana_varijabla naziv="DomainObject.Predmet.ProtustrankaWithAdressOIB_1">EXPLORER SPORT d.o.o., OIB 51895238027, Trnjanska 37, 10000 Zagreb</derivirana_varijabla>
  </DomainObject.Predmet.ProtustrankaWithAdressOIB>
  <DomainObject.Predmet.ProtustrankaNazivFormated>
    <izvorni_sadrzaj>EXPLORER SPORT d.o.o.</izvorni_sadrzaj>
    <derivirana_varijabla naziv="DomainObject.Predmet.ProtustrankaNazivFormated_1">EXPLORER SPORT d.o.o.</derivirana_varijabla>
  </DomainObject.Predmet.ProtustrankaNazivFormated>
  <DomainObject.Predmet.ProtustrankaNazivFormatedOIB>
    <izvorni_sadrzaj>EXPLORER SPORT d.o.o., OIB 51895238027</izvorni_sadrzaj>
    <derivirana_varijabla naziv="DomainObject.Predmet.ProtustrankaNazivFormatedOIB_1">EXPLORER SPORT d.o.o., OIB 51895238027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EXPLORER SPORT d.o.o.; TIM SISTEM društvo s ograničenom odgovornošću za trgovinu</izvorni_sadrzaj>
    <derivirana_varijabla naziv="DomainObject.Predmet.StrankaFormated_1">  EXPLORER SPORT d.o.o.; TIM SISTEM društvo s ograničenom odgovornošću za trgovinu</derivirana_varijabla>
  </DomainObject.Predmet.StrankaFormated>
  <DomainObject.Predmet.StrankaFormatedOIB>
    <izvorni_sadrzaj>  EXPLORER SPORT d.o.o., OIB 51895238027; TIM SISTEM društvo s ograničenom odgovornošću za trgovinu, OIB 35072537518</izvorni_sadrzaj>
    <derivirana_varijabla naziv="DomainObject.Predmet.StrankaFormatedOIB_1">  EXPLORER SPORT d.o.o., OIB 51895238027; TIM SISTEM društvo s ograničenom odgovornošću za trgovinu, OIB 35072537518</derivirana_varijabla>
  </DomainObject.Predmet.StrankaFormatedOIB>
  <DomainObject.Predmet.StrankaFormatedWithAdress>
    <izvorni_sadrzaj> EXPLORER SPORT d.o.o., Trnjanska 37, 10000 Zagreb; TIM SISTEM društvo s ograničenom odgovornošću za trgovinu, Trnjanska cesta 37, 10000 Zagreb</izvorni_sadrzaj>
    <derivirana_varijabla naziv="DomainObject.Predmet.StrankaFormatedWithAdress_1"> EXPLORER SPORT d.o.o., Trnjanska 37, 10000 Zagreb; TIM SISTEM društvo s ograničenom odgovornošću za trgovinu, Trnjanska cesta 37, 10000 Zagreb</derivirana_varijabla>
  </DomainObject.Predmet.StrankaFormatedWithAdress>
  <DomainObject.Predmet.StrankaFormatedWithAdressOIB>
    <izvorni_sadrzaj> EXPLORER SPORT d.o.o., OIB 51895238027, Trnjanska 37, 10000 Zagreb; TIM SISTEM društvo s ograničenom odgovornošću za trgovinu, OIB 35072537518, Trnjanska cesta 37, 10000 Zagreb</izvorni_sadrzaj>
    <derivirana_varijabla naziv="DomainObject.Predmet.StrankaFormatedWithAdressOIB_1"> EXPLORER SPORT d.o.o., OIB 51895238027, Trnjanska 37, 10000 Zagreb; TIM SISTEM društvo s ograničenom odgovornošću za trgovinu, OIB 35072537518, Trnjanska cesta 37, 10000 Zagreb</derivirana_varijabla>
  </DomainObject.Predmet.StrankaFormatedWithAdressOIB>
  <DomainObject.Predmet.StrankaWithAdress>
    <izvorni_sadrzaj>EXPLORER SPORT d.o.o. Trnjanska 37,10000 Zagreb,TIM SISTEM društvo s ograničenom odgovornošću za trgovinu Trnjanska cesta 37,10000 Zagreb</izvorni_sadrzaj>
    <derivirana_varijabla naziv="DomainObject.Predmet.StrankaWithAdress_1">EXPLORER SPORT d.o.o. Trnjanska 37,10000 Zagreb,TIM SISTEM društvo s ograničenom odgovornošću za trgovinu Trnjanska cesta 37,10000 Zagreb</derivirana_varijabla>
  </DomainObject.Predmet.StrankaWithAdress>
  <DomainObject.Predmet.StrankaWithAdressOIB>
    <izvorni_sadrzaj>EXPLORER SPORT d.o.o., OIB 51895238027, Trnjanska 37,10000 Zagreb,TIM SISTEM društvo s ograničenom odgovornošću za trgovinu, OIB 35072537518, Trnjanska cesta 37,10000 Zagreb</izvorni_sadrzaj>
    <derivirana_varijabla naziv="DomainObject.Predmet.StrankaWithAdressOIB_1">EXPLORER SPORT d.o.o., OIB 51895238027, Trnjanska 37,10000 Zagreb,TIM SISTEM društvo s ograničenom odgovornošću za trgovinu, OIB 35072537518, Trnjanska cesta 37,10000 Zagreb</derivirana_varijabla>
  </DomainObject.Predmet.StrankaWithAdressOIB>
  <DomainObject.Predmet.StrankaNazivFormated>
    <izvorni_sadrzaj>EXPLORER SPORT d.o.o.,TIM SISTEM društvo s ograničenom odgovornošću za trgovinu</izvorni_sadrzaj>
    <derivirana_varijabla naziv="DomainObject.Predmet.StrankaNazivFormated_1">EXPLORER SPORT d.o.o.,TIM SISTEM društvo s ograničenom odgovornošću za trgovinu</derivirana_varijabla>
  </DomainObject.Predmet.StrankaNazivFormated>
  <DomainObject.Predmet.StrankaNazivFormatedOIB>
    <izvorni_sadrzaj>EXPLORER SPORT d.o.o., OIB 51895238027,TIM SISTEM društvo s ograničenom odgovornošću za trgovinu, OIB 35072537518</izvorni_sadrzaj>
    <derivirana_varijabla naziv="DomainObject.Predmet.StrankaNazivFormatedOIB_1">EXPLORER SPORT d.o.o., OIB 51895238027,TIM SISTEM društvo s ograničenom odgovornošću za trgovinu, OIB 35072537518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EXPLORER SPORT d.o.o.</item>
      <item>TIM SISTEM društvo s ograničenom odgovornošću za trgovinu</item>
    </izvorni_sadrzaj>
    <derivirana_varijabla naziv="DomainObject.Predmet.StrankaListFormated_1">
      <item>EXPLORER SPORT d.o.o.</item>
      <item>TIM SISTEM društvo s ograničenom odgovornošću za trgovinu</item>
    </derivirana_varijabla>
  </DomainObject.Predmet.StrankaListFormated>
  <DomainObject.Predmet.StrankaListFormatedOIB>
    <izvorni_sadrzaj>
      <item>EXPLORER SPORT d.o.o., OIB 51895238027</item>
      <item>TIM SISTEM društvo s ograničenom odgovornošću za trgovinu, OIB 35072537518</item>
    </izvorni_sadrzaj>
    <derivirana_varijabla naziv="DomainObject.Predmet.StrankaListFormatedOIB_1">
      <item>EXPLORER SPORT d.o.o., OIB 51895238027</item>
      <item>TIM SISTEM društvo s ograničenom odgovornošću za trgovinu, OIB 35072537518</item>
    </derivirana_varijabla>
  </DomainObject.Predmet.StrankaListFormatedOIB>
  <DomainObject.Predmet.StrankaListFormatedWithAdress>
    <izvorni_sadrzaj>
      <item>EXPLORER SPORT d.o.o., Trnjanska 37, 10000 Zagreb</item>
      <item>TIM SISTEM društvo s ograničenom odgovornošću za trgovinu, Trnjanska cesta 37, 10000 Zagreb</item>
    </izvorni_sadrzaj>
    <derivirana_varijabla naziv="DomainObject.Predmet.StrankaListFormatedWithAdress_1">
      <item>EXPLORER SPORT d.o.o., Trnjanska 37, 10000 Zagreb</item>
      <item>TIM SISTEM društvo s ograničenom odgovornošću za trgovinu, Trnjanska cesta 37, 10000 Zagreb</item>
    </derivirana_varijabla>
  </DomainObject.Predmet.StrankaListFormatedWithAdress>
  <DomainObject.Predmet.StrankaListFormatedWithAdressOIB>
    <izvorni_sadrzaj>
      <item>EXPLORER SPORT d.o.o., OIB 51895238027, Trnjanska 37, 10000 Zagreb</item>
      <item>TIM SISTEM društvo s ograničenom odgovornošću za trgovinu, OIB 35072537518, Trnjanska cesta 37, 10000 Zagreb</item>
    </izvorni_sadrzaj>
    <derivirana_varijabla naziv="DomainObject.Predmet.StrankaListFormatedWithAdressOIB_1">
      <item>EXPLORER SPORT d.o.o., OIB 51895238027, Trnjanska 37, 10000 Zagreb</item>
      <item>TIM SISTEM društvo s ograničenom odgovornošću za trgovinu, OIB 35072537518, Trnjanska cesta 37, 10000 Zagreb</item>
    </derivirana_varijabla>
  </DomainObject.Predmet.StrankaListFormatedWithAdressOIB>
  <DomainObject.Predmet.StrankaListNazivFormated>
    <izvorni_sadrzaj>
      <item>EXPLORER SPORT d.o.o.</item>
      <item>TIM SISTEM društvo s ograničenom odgovornošću za trgovinu</item>
    </izvorni_sadrzaj>
    <derivirana_varijabla naziv="DomainObject.Predmet.StrankaListNazivFormated_1">
      <item>EXPLORER SPORT d.o.o.</item>
      <item>TIM SISTEM društvo s ograničenom odgovornošću za trgovinu</item>
    </derivirana_varijabla>
  </DomainObject.Predmet.StrankaListNazivFormated>
  <DomainObject.Predmet.StrankaListNazivFormatedOIB>
    <izvorni_sadrzaj>
      <item>EXPLORER SPORT d.o.o., OIB 51895238027</item>
      <item>TIM SISTEM društvo s ograničenom odgovornošću za trgovinu, OIB 35072537518</item>
    </izvorni_sadrzaj>
    <derivirana_varijabla naziv="DomainObject.Predmet.StrankaListNazivFormatedOIB_1">
      <item>EXPLORER SPORT d.o.o., OIB 51895238027</item>
      <item>TIM SISTEM društvo s ograničenom odgovornošću za trgovinu, OIB 35072537518</item>
    </derivirana_varijabla>
  </DomainObject.Predmet.StrankaListNazivFormatedOIB>
  <DomainObject.Predmet.ProtuStrankaListFormated>
    <izvorni_sadrzaj>
      <item>EXPLORER SPORT d.o.o.</item>
    </izvorni_sadrzaj>
    <derivirana_varijabla naziv="DomainObject.Predmet.ProtuStrankaListFormated_1">
      <item>EXPLORER SPORT d.o.o.</item>
    </derivirana_varijabla>
  </DomainObject.Predmet.ProtuStrankaListFormated>
  <DomainObject.Predmet.ProtuStrankaListFormatedOIB>
    <izvorni_sadrzaj>
      <item>EXPLORER SPORT d.o.o., OIB 51895238027</item>
    </izvorni_sadrzaj>
    <derivirana_varijabla naziv="DomainObject.Predmet.ProtuStrankaListFormatedOIB_1">
      <item>EXPLORER SPORT d.o.o., OIB 51895238027</item>
    </derivirana_varijabla>
  </DomainObject.Predmet.ProtuStrankaListFormatedOIB>
  <DomainObject.Predmet.ProtuStrankaListFormatedWithAdress>
    <izvorni_sadrzaj>
      <item>EXPLORER SPORT d.o.o., Trnjanska 37, 10000 Zagreb</item>
    </izvorni_sadrzaj>
    <derivirana_varijabla naziv="DomainObject.Predmet.ProtuStrankaListFormatedWithAdress_1">
      <item>EXPLORER SPORT d.o.o., Trnjanska 37, 10000 Zagreb</item>
    </derivirana_varijabla>
  </DomainObject.Predmet.ProtuStrankaListFormatedWithAdress>
  <DomainObject.Predmet.ProtuStrankaListFormatedWithAdressOIB>
    <izvorni_sadrzaj>
      <item>EXPLORER SPORT d.o.o., OIB 51895238027, Trnjanska 37, 10000 Zagreb</item>
    </izvorni_sadrzaj>
    <derivirana_varijabla naziv="DomainObject.Predmet.ProtuStrankaListFormatedWithAdressOIB_1">
      <item>EXPLORER SPORT d.o.o., OIB 51895238027, Trnjanska 37, 10000 Zagreb</item>
    </derivirana_varijabla>
  </DomainObject.Predmet.ProtuStrankaListFormatedWithAdressOIB>
  <DomainObject.Predmet.ProtuStrankaListNazivFormated>
    <izvorni_sadrzaj>
      <item>EXPLORER SPORT d.o.o.</item>
    </izvorni_sadrzaj>
    <derivirana_varijabla naziv="DomainObject.Predmet.ProtuStrankaListNazivFormated_1">
      <item>EXPLORER SPORT d.o.o.</item>
    </derivirana_varijabla>
  </DomainObject.Predmet.ProtuStrankaListNazivFormated>
  <DomainObject.Predmet.ProtuStrankaListNazivFormatedOIB>
    <izvorni_sadrzaj>
      <item>EXPLORER SPORT d.o.o., OIB 51895238027</item>
    </izvorni_sadrzaj>
    <derivirana_varijabla naziv="DomainObject.Predmet.ProtuStrankaListNazivFormatedOIB_1">
      <item>EXPLORER SPORT d.o.o., OIB 51895238027</item>
    </derivirana_varijabla>
  </DomainObject.Predmet.ProtuStrankaListNazivFormatedOIB>
  <DomainObject.Predmet.OstaliListFormated>
    <izvorni_sadrzaj>
      <item>Daniel Deković</item>
    </izvorni_sadrzaj>
    <derivirana_varijabla naziv="DomainObject.Predmet.OstaliListFormated_1">
      <item>Daniel Deković</item>
    </derivirana_varijabla>
  </DomainObject.Predmet.OstaliListFormated>
  <DomainObject.Predmet.OstaliListFormatedOIB>
    <izvorni_sadrzaj>
      <item>Daniel Deković, OIB 76292704973</item>
    </izvorni_sadrzaj>
    <derivirana_varijabla naziv="DomainObject.Predmet.OstaliListFormatedOIB_1">
      <item>Daniel Deković, OIB 76292704973</item>
    </derivirana_varijabla>
  </DomainObject.Predmet.OstaliListFormatedOIB>
  <DomainObject.Predmet.OstaliListFormatedWithAdress>
    <izvorni_sadrzaj>
      <item>Daniel Deković, Novačka 329, 10000 Zagreb</item>
    </izvorni_sadrzaj>
    <derivirana_varijabla naziv="DomainObject.Predmet.OstaliListFormatedWithAdress_1">
      <item>Daniel Deković, Novačka 329, 10000 Zagreb</item>
    </derivirana_varijabla>
  </DomainObject.Predmet.OstaliListFormatedWithAdress>
  <DomainObject.Predmet.OstaliListFormatedWithAdressOIB>
    <izvorni_sadrzaj>
      <item>Daniel Deković, OIB 76292704973, Novačka 329, 10000 Zagreb</item>
    </izvorni_sadrzaj>
    <derivirana_varijabla naziv="DomainObject.Predmet.OstaliListFormatedWithAdressOIB_1">
      <item>Daniel Deković, OIB 76292704973, Novačka 329, 10000 Zagreb</item>
    </derivirana_varijabla>
  </DomainObject.Predmet.OstaliListFormatedWithAdressOIB>
  <DomainObject.Predmet.OstaliListNazivFormated>
    <izvorni_sadrzaj>
      <item>Daniel Deković</item>
    </izvorni_sadrzaj>
    <derivirana_varijabla naziv="DomainObject.Predmet.OstaliListNazivFormated_1">
      <item>Daniel Deković</item>
    </derivirana_varijabla>
  </DomainObject.Predmet.OstaliListNazivFormated>
  <DomainObject.Predmet.OstaliListNazivFormatedOIB>
    <izvorni_sadrzaj>
      <item>Daniel Deković, OIB 76292704973</item>
    </izvorni_sadrzaj>
    <derivirana_varijabla naziv="DomainObject.Predmet.OstaliListNazivFormatedOIB_1">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EXPLORER SPORT d.o.o. i dr.</izvorni_sadrzaj>
    <derivirana_varijabla naziv="DomainObject.Predmet.StrankaIDrugi_1">EXPLORER SPORT d.o.o. i dr.</derivirana_varijabla>
  </DomainObject.Predmet.StrankaIDrugi>
  <DomainObject.Predmet.ProtustrankaIDrugi>
    <izvorni_sadrzaj>EXPLORER SPORT d.o.o.</izvorni_sadrzaj>
    <derivirana_varijabla naziv="DomainObject.Predmet.ProtustrankaIDrugi_1">EXPLORER SPORT d.o.o.</derivirana_varijabla>
  </DomainObject.Predmet.ProtustrankaIDrugi>
  <DomainObject.Predmet.StrankaIDrugiAdressOIB>
    <izvorni_sadrzaj>EXPLORER SPORT d.o.o., OIB 51895238027, Trnjanska 37, 10000 Zagreb i dr.</izvorni_sadrzaj>
    <derivirana_varijabla naziv="DomainObject.Predmet.StrankaIDrugiAdressOIB_1">EXPLORER SPORT d.o.o., OIB 51895238027, Trnjanska 37, 10000 Zagreb i dr.</derivirana_varijabla>
  </DomainObject.Predmet.StrankaIDrugiAdressOIB>
  <DomainObject.Predmet.ProtustrankaIDrugiAdressOIB>
    <izvorni_sadrzaj>EXPLORER SPORT d.o.o., OIB 51895238027, Trnjanska 37, 10000 Zagreb</izvorni_sadrzaj>
    <derivirana_varijabla naziv="DomainObject.Predmet.ProtustrankaIDrugiAdressOIB_1">EXPLORER SPORT d.o.o., OIB 51895238027, Trnjanska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EXPLORER SPORT d.o.o.</item>
      <item>EXPLORER SPORT d.o.o.</item>
      <item>TIM SISTEM društvo s ograničenom odgovornošću za trgovinu</item>
      <item>Daniel Deković</item>
    </izvorni_sadrzaj>
    <derivirana_varijabla naziv="DomainObject.Predmet.SudioniciListNaziv_1">
      <item>EXPLORER SPORT d.o.o.</item>
      <item>EXPLORER SPORT d.o.o.</item>
      <item>TIM SISTEM društvo s ograničenom odgovornošću za trgovinu</item>
      <item>Daniel Deković</item>
    </derivirana_varijabla>
  </DomainObject.Predmet.SudioniciListNaziv>
  <DomainObject.Predmet.SudioniciListAdressOIB>
    <izvorni_sadrzaj>
      <item>EXPLORER SPORT d.o.o., OIB 51895238027, Trnjanska 37,10000 Zagreb</item>
      <item>EXPLORER SPORT d.o.o., OIB 51895238027, Trnjanska 37,10000 Zagreb</item>
      <item>TIM SISTEM društvo s ograničenom odgovornošću za trgovinu, OIB 35072537518, Trnjanska cesta 37,10000 Zagreb</item>
      <item>Daniel Deković, OIB 76292704973, Novačka 329,10000 Zagreb</item>
    </izvorni_sadrzaj>
    <derivirana_varijabla naziv="DomainObject.Predmet.SudioniciListAdressOIB_1">
      <item>EXPLORER SPORT d.o.o., OIB 51895238027, Trnjanska 37,10000 Zagreb</item>
      <item>EXPLORER SPORT d.o.o., OIB 51895238027, Trnjanska 37,10000 Zagreb</item>
      <item>TIM SISTEM društvo s ograničenom odgovornošću za trgovinu, OIB 35072537518, Trnjanska cesta 37,10000 Zagreb</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51895238027</item>
      <item>, OIB 51895238027</item>
      <item>, OIB 35072537518</item>
      <item>, OIB 76292704973</item>
    </izvorni_sadrzaj>
    <derivirana_varijabla naziv="DomainObject.Predmet.SudioniciListNazivOIB_1">
      <item>, OIB 51895238027</item>
      <item>, OIB 51895238027</item>
      <item>, OIB 35072537518</item>
      <item>, OIB 76292704973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268B9-8DD5-4AF9-B9C4-C6892E5D6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1481</properties:Words>
  <properties:Characters>8110</properties:Characters>
  <properties:Lines>170</properties:Lines>
  <properties:Paragraphs>45</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2018-04-12T10:41:00Z</dcterms:created>
  <dc:creator>Ante</dc:creator>
  <cp:lastModifiedBy>Mirjana Gašparić</cp:lastModifiedBy>
  <cp:lastPrinted>2018-04-13T07:27:00Z</cp:lastPrinted>
  <dcterms:modified xmlns:xsi="http://www.w3.org/2001/XMLSchema-instance" xsi:type="dcterms:W3CDTF">2018-04-13T08:30:00Z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(St-876-18  Rješenje o OTVARANJU predstečajnog postupka čl.33. i 34. SZ  NOVI SZ.docx)</vt:lpwstr>
  </prop:property>
  <prop:property name="CC_coloring" pid="4" fmtid="{D5CDD505-2E9C-101B-9397-08002B2CF9AE}">
    <vt:bool>false</vt:bool>
  </prop:property>
  <prop:property name="BrojStranica" pid="5" fmtid="{D5CDD505-2E9C-101B-9397-08002B2CF9AE}">
    <vt:i4>4</vt:i4>
  </prop:property>
</prop:Properties>
</file>