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5dd2" w14:paraId="8375dd2" w:rsidRDefault="00614217" w:rsidP="00614217" w:rsidR="00614217" w:rsidRPr="0068491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4217" w:rsidP="00614217" w:rsidR="00614217" w:rsidRPr="0068491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684912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614217" w:rsidP="00614217" w:rsidR="0061421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684912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614217" w:rsidP="00614217" w:rsidR="0061421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14217" w:rsidP="00614217" w:rsidR="00614217" w:rsidRPr="00684912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614217" w:rsidP="00614217" w:rsidR="0061421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14217" w:rsidP="00614217" w:rsidR="00614217" w:rsidRPr="005D578C">
      <w:pPr>
        <w:jc w:val="center"/>
        <w:rPr>
          <w:rFonts w:cs="Times New Roman" w:eastAsia="Times New Roman"/>
          <w:szCs w:val="24"/>
        </w:rPr>
      </w:pPr>
    </w:p>
    <w:p w:rsidRDefault="00614217" w:rsidP="00614217" w:rsidR="0061421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14217" w:rsidP="00614217" w:rsidR="00614217" w:rsidRPr="005D578C">
      <w:pPr>
        <w:rPr>
          <w:rFonts w:cs="Times New Roman" w:eastAsia="Times New Roman"/>
          <w:szCs w:val="24"/>
        </w:rPr>
      </w:pPr>
    </w:p>
    <w:p w:rsidRDefault="00614217" w:rsidP="00614217" w:rsidR="0061421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Z. B. KOP. d. o. o. Pula, Musilska 7, OIB 48922063973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130034566,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684912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2016.</w:t>
      </w:r>
    </w:p>
    <w:p w:rsidRDefault="00614217" w:rsidP="00614217" w:rsidR="00614217" w:rsidRPr="005D578C">
      <w:pPr>
        <w:rPr>
          <w:rFonts w:cs="Times New Roman" w:eastAsia="Times New Roman"/>
          <w:szCs w:val="24"/>
        </w:rPr>
      </w:pPr>
    </w:p>
    <w:p w:rsidRDefault="00614217" w:rsidP="00614217" w:rsidR="0061421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14217" w:rsidP="00614217" w:rsidR="00614217" w:rsidRPr="005D578C">
      <w:pPr>
        <w:rPr>
          <w:rFonts w:cs="Times New Roman" w:eastAsia="Times New Roman"/>
          <w:szCs w:val="24"/>
        </w:rPr>
      </w:pPr>
    </w:p>
    <w:p w:rsidRDefault="00614217" w:rsidP="00614217" w:rsidR="0061421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Z. B. KOP. d. o. o. Pula, Musilska 7, OIB 48922063973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130034566,</w:t>
      </w:r>
      <w:r w:rsidRPr="005D578C">
        <w:rPr>
          <w:rFonts w:cs="Times New Roman" w:eastAsia="Times New Roman"/>
          <w:szCs w:val="24"/>
        </w:rPr>
        <w:t xml:space="preserve"> s danom </w:t>
      </w:r>
      <w:r w:rsidR="00684912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 xml:space="preserve">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614217" w:rsidP="00614217" w:rsidR="00614217" w:rsidRPr="005D578C">
      <w:pPr>
        <w:rPr>
          <w:rFonts w:cs="Times New Roman" w:eastAsia="Times New Roman"/>
          <w:szCs w:val="24"/>
        </w:rPr>
      </w:pPr>
    </w:p>
    <w:p w:rsidRDefault="00614217" w:rsidP="00614217" w:rsidR="0061421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Nikola Delić iz Pule, Kranjčevićeva 16, OIB 58474163165.</w:t>
      </w:r>
    </w:p>
    <w:p w:rsidRDefault="00614217" w:rsidP="00614217" w:rsidR="00614217">
      <w:pPr>
        <w:rPr>
          <w:rFonts w:cs="Times New Roman" w:eastAsia="Times New Roman"/>
          <w:szCs w:val="20"/>
        </w:rPr>
      </w:pPr>
    </w:p>
    <w:p w:rsidRDefault="00614217" w:rsidP="00614217" w:rsidR="0061421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Z. B. KOP. d. o. o. Pula, Musilska 7, OIB 48922063973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130034566.</w:t>
      </w:r>
    </w:p>
    <w:p w:rsidRDefault="00614217" w:rsidP="00614217" w:rsidR="00614217">
      <w:pPr>
        <w:ind w:firstLine="709"/>
        <w:rPr>
          <w:rFonts w:cs="Times New Roman" w:eastAsia="Times New Roman"/>
          <w:szCs w:val="24"/>
        </w:rPr>
      </w:pPr>
    </w:p>
    <w:p w:rsidRDefault="00614217" w:rsidP="00614217" w:rsidR="0061421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Z. B. KOP. d. o. o. Pula, Musilska 7, OIB 48922063973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130034566.</w:t>
      </w:r>
    </w:p>
    <w:p w:rsidRDefault="00614217" w:rsidP="00614217" w:rsidR="00614217">
      <w:pPr>
        <w:rPr>
          <w:rFonts w:cs="Times New Roman" w:eastAsia="Times New Roman"/>
          <w:szCs w:val="24"/>
        </w:rPr>
      </w:pPr>
    </w:p>
    <w:p w:rsidRDefault="00614217" w:rsidP="00614217" w:rsidR="00614217" w:rsidRPr="005D578C">
      <w:pPr>
        <w:rPr>
          <w:rFonts w:cs="Times New Roman" w:eastAsia="Times New Roman"/>
          <w:szCs w:val="24"/>
        </w:rPr>
      </w:pPr>
    </w:p>
    <w:p w:rsidRDefault="00614217" w:rsidP="00614217" w:rsidR="0061421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14217" w:rsidP="00614217" w:rsidR="00614217">
      <w:pPr>
        <w:ind w:firstLine="708"/>
        <w:rPr>
          <w:rFonts w:cs="Times New Roman" w:eastAsia="Times New Roman"/>
          <w:szCs w:val="24"/>
        </w:rPr>
      </w:pPr>
    </w:p>
    <w:p w:rsidRDefault="00614217" w:rsidP="00614217" w:rsidR="0061421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Z. B. KOP. d. o. o. Pula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St-1049/2015-3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14217" w:rsidP="00614217" w:rsidR="0061421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14217" w:rsidP="00614217" w:rsidR="00614217" w:rsidRPr="005D578C">
      <w:pPr>
        <w:rPr>
          <w:rFonts w:cs="Times New Roman" w:eastAsia="Times New Roman"/>
          <w:szCs w:val="24"/>
        </w:rPr>
      </w:pPr>
    </w:p>
    <w:p w:rsidRDefault="00614217" w:rsidP="00614217" w:rsidR="0061421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84912">
        <w:rPr>
          <w:rFonts w:cs="Times New Roman" w:eastAsia="Times New Roman"/>
          <w:szCs w:val="24"/>
        </w:rPr>
        <w:t xml:space="preserve">1. travnja </w:t>
      </w:r>
      <w:r>
        <w:rPr>
          <w:rFonts w:cs="Times New Roman" w:eastAsia="Times New Roman"/>
          <w:szCs w:val="24"/>
        </w:rPr>
        <w:t>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14217" w:rsidP="00614217" w:rsidR="00614217">
      <w:pPr>
        <w:rPr>
          <w:rFonts w:cs="Times New Roman" w:eastAsia="Times New Roman"/>
          <w:szCs w:val="24"/>
        </w:rPr>
      </w:pPr>
    </w:p>
    <w:p w:rsidRDefault="00614217" w:rsidP="00614217" w:rsidR="0061421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14217" w:rsidP="00614217" w:rsidR="0061421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614217" w:rsidP="00614217" w:rsidR="00614217">
      <w:pPr>
        <w:jc w:val="left"/>
        <w:rPr>
          <w:rFonts w:cs="Times New Roman" w:eastAsia="Times New Roman"/>
          <w:szCs w:val="24"/>
        </w:rPr>
      </w:pPr>
    </w:p>
    <w:p w:rsidRDefault="00614217" w:rsidP="00614217" w:rsidR="00614217" w:rsidRPr="005D578C">
      <w:pPr>
        <w:jc w:val="left"/>
        <w:rPr>
          <w:rFonts w:cs="Times New Roman" w:eastAsia="Times New Roman"/>
          <w:szCs w:val="24"/>
        </w:rPr>
      </w:pPr>
    </w:p>
    <w:p w:rsidRDefault="00614217" w:rsidP="00614217" w:rsidR="0061421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614217" w:rsidP="00614217" w:rsidR="0061421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614217" w:rsidP="00614217" w:rsidR="006142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14217" w:rsidP="00614217" w:rsidR="00614217">
      <w:pPr>
        <w:rPr>
          <w:rFonts w:cs="Times New Roman" w:eastAsia="Times New Roman"/>
          <w:szCs w:val="24"/>
        </w:rPr>
      </w:pPr>
    </w:p>
    <w:p w:rsidRDefault="00614217" w:rsidP="00614217" w:rsidR="00614217" w:rsidRPr="005D578C">
      <w:pPr>
        <w:rPr>
          <w:rFonts w:cs="Times New Roman" w:eastAsia="Times New Roman"/>
          <w:szCs w:val="24"/>
        </w:rPr>
      </w:pPr>
    </w:p>
    <w:p w:rsidRDefault="00614217" w:rsidP="00614217" w:rsidR="0061421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14217" w:rsidP="00614217" w:rsidR="006142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14217" w:rsidP="00614217" w:rsidR="006142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Z. B. KOP. d. o. o. Pula, Musilska 7,</w:t>
      </w:r>
    </w:p>
    <w:p w:rsidRDefault="00614217" w:rsidP="00614217" w:rsidR="006142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</w:t>
      </w:r>
      <w:r w:rsidR="00D063F1">
        <w:rPr>
          <w:rFonts w:cs="Times New Roman" w:eastAsia="Times New Roman"/>
          <w:szCs w:val="24"/>
        </w:rPr>
        <w:t>e ovlaštene</w:t>
      </w:r>
      <w:r>
        <w:rPr>
          <w:rFonts w:cs="Times New Roman" w:eastAsia="Times New Roman"/>
          <w:szCs w:val="24"/>
        </w:rPr>
        <w:t xml:space="preserve"> za zastupanje dužnika – Suzana Zović, Pula, Musilska 7 i Kristijan Bile, Pula, Vodnjanska Cesta 22, </w:t>
      </w:r>
    </w:p>
    <w:p w:rsidRDefault="00614217" w:rsidP="00614217" w:rsidR="0061421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14217" w:rsidP="00614217" w:rsidR="006142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14217" w:rsidP="00614217" w:rsidR="0061421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Nikola Delić, Pula, Kranjčevićeva 16, </w:t>
      </w:r>
    </w:p>
    <w:p w:rsidRDefault="00614217" w:rsidP="00614217" w:rsidR="0061421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614217" w:rsidP="00614217" w:rsidR="006142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614217" w:rsidP="00614217" w:rsidR="0061421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614217" w:rsidP="00614217" w:rsidR="00614217"/>
    <w:p w:rsidRDefault="00614217" w:rsidP="00614217" w:rsidR="00614217"/>
    <w:p w:rsidRDefault="00614217" w:rsidP="00614217" w:rsidR="00614217"/>
    <w:p w:rsidRDefault="00614217" w:rsidP="00614217" w:rsidR="00614217"/>
    <w:p w:rsidRDefault="00614217" w:rsidP="00614217" w:rsidR="00614217"/>
    <w:p w:rsidRDefault="00614217" w:rsidP="00614217" w:rsidR="00614217"/>
    <w:p w:rsidRDefault="00614217" w:rsidP="00614217" w:rsidR="00614217"/>
    <w:p w:rsidRDefault="00614217" w:rsidP="00614217" w:rsidR="00614217"/>
    <w:p w:rsidRDefault="00614217" w:rsidP="00614217" w:rsidR="00614217"/>
    <w:p w:rsidRDefault="00614217" w:rsidP="00614217" w:rsidR="00614217"/>
    <w:p w:rsidRDefault="000962ED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217" w:rsidP="00614217" w:rsidR="00614217">
      <w:r>
        <w:separator/>
      </w:r>
    </w:p>
  </w:endnote>
  <w:endnote w:id="0" w:type="continuationSeparator">
    <w:p w:rsidRDefault="00614217" w:rsidP="00614217" w:rsidR="00614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217" w:rsidP="00614217" w:rsidR="00614217">
      <w:r>
        <w:separator/>
      </w:r>
    </w:p>
  </w:footnote>
  <w:footnote w:id="0" w:type="continuationSeparator">
    <w:p w:rsidRDefault="00614217" w:rsidP="00614217" w:rsidR="006142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217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0962ED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St-1049/2015-5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217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St-1049/2015-5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378D"/>
    <w:rsid w:val="000962ED"/>
    <w:rsid w:val="00614217"/>
    <w:rsid w:val="00684912"/>
    <w:rsid w:val="0075528E"/>
    <w:rsid w:val="0079403F"/>
    <w:rsid w:val="009D1802"/>
    <w:rsid w:val="00A8378D"/>
    <w:rsid w:val="00D0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421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421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1421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42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421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421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1421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2E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62ED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62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62E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421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1421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1421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42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421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1421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1421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6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2E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62ED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62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62E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St-1049/2015</izvorni_sadrzaj>
    <derivirana_varijabla naziv="DomainObject.Predmet.OznakaBroj_1">St-1049/2015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Z.B. KOP. d.o.o. PULA</izvorni_sadrzaj>
    <derivirana_varijabla naziv="DomainObject.Predmet.ProtustrankaFormated_1">  Z.B. KOP. d.o.o. PULA</derivirana_varijabla>
  </DomainObject.Predmet.ProtustrankaFormated>
  <DomainObject.Predmet.ProtustrankaFormatedOIB>
    <izvorni_sadrzaj>  Z.B. KOP. d.o.o. PULA, OIB 48922063973</izvorni_sadrzaj>
    <derivirana_varijabla naziv="DomainObject.Predmet.ProtustrankaFormatedOIB_1">  Z.B. KOP. d.o.o. PULA, OIB 48922063973</derivirana_varijabla>
  </DomainObject.Predmet.ProtustrankaFormatedOIB>
  <DomainObject.Predmet.ProtustrankaFormatedWithAdress>
    <izvorni_sadrzaj> Z.B. KOP. d.o.o. PULA, Musilska 7, 52100 Pula</izvorni_sadrzaj>
    <derivirana_varijabla naziv="DomainObject.Predmet.ProtustrankaFormatedWithAdress_1"> Z.B. KOP. d.o.o. PULA, Musilska 7, 52100 Pula</derivirana_varijabla>
  </DomainObject.Predmet.ProtustrankaFormatedWithAdress>
  <DomainObject.Predmet.ProtustrankaFormatedWithAdressOIB>
    <izvorni_sadrzaj> Z.B. KOP. d.o.o. PULA, OIB 48922063973, Musilska 7, 52100 Pula</izvorni_sadrzaj>
    <derivirana_varijabla naziv="DomainObject.Predmet.ProtustrankaFormatedWithAdressOIB_1"> Z.B. KOP. d.o.o. PULA, OIB 48922063973, Musilska 7, 52100 Pula</derivirana_varijabla>
  </DomainObject.Predmet.ProtustrankaFormatedWithAdressOIB>
  <DomainObject.Predmet.ProtustrankaWithAdress>
    <izvorni_sadrzaj>Z.B. KOP. d.o.o. PULA Musilska 7, 52100 Pula</izvorni_sadrzaj>
    <derivirana_varijabla naziv="DomainObject.Predmet.ProtustrankaWithAdress_1">Z.B. KOP. d.o.o. PULA Musilska 7, 52100 Pula</derivirana_varijabla>
  </DomainObject.Predmet.ProtustrankaWithAdress>
  <DomainObject.Predmet.ProtustrankaWithAdressOIB>
    <izvorni_sadrzaj>Z.B. KOP. d.o.o. PULA, OIB 48922063973, Musilska 7, 52100 Pula</izvorni_sadrzaj>
    <derivirana_varijabla naziv="DomainObject.Predmet.ProtustrankaWithAdressOIB_1">Z.B. KOP. d.o.o. PULA, OIB 48922063973, Musilska 7, 52100 Pula</derivirana_varijabla>
  </DomainObject.Predmet.ProtustrankaWithAdressOIB>
  <DomainObject.Predmet.ProtustrankaNazivFormated>
    <izvorni_sadrzaj>Z.B. KOP. d.o.o. PULA</izvorni_sadrzaj>
    <derivirana_varijabla naziv="DomainObject.Predmet.ProtustrankaNazivFormated_1">Z.B. KOP. d.o.o. PULA</derivirana_varijabla>
  </DomainObject.Predmet.ProtustrankaNazivFormated>
  <DomainObject.Predmet.ProtustrankaNazivFormatedOIB>
    <izvorni_sadrzaj>Z.B. KOP. d.o.o. PULA, OIB 48922063973</izvorni_sadrzaj>
    <derivirana_varijabla naziv="DomainObject.Predmet.ProtustrankaNazivFormatedOIB_1">Z.B. KOP. d.o.o. PULA, OIB 48922063973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62428.22</izvorni_sadrzaj>
    <derivirana_varijabla naziv="DomainObject.Predmet.TrenutnaVrijednost_1">62428.22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Z.B. KOP. d.o.o. PULA</item>
    </izvorni_sadrzaj>
    <derivirana_varijabla naziv="DomainObject.Predmet.ProtuStrankaListFormated_1">
      <item>Z.B. KOP. d.o.o. PULA</item>
    </derivirana_varijabla>
  </DomainObject.Predmet.ProtuStrankaListFormated>
  <DomainObject.Predmet.ProtuStrankaListFormatedOIB>
    <izvorni_sadrzaj>
      <item>Z.B. KOP. d.o.o. PULA, OIB 48922063973</item>
    </izvorni_sadrzaj>
    <derivirana_varijabla naziv="DomainObject.Predmet.ProtuStrankaListFormatedOIB_1">
      <item>Z.B. KOP. d.o.o. PULA, OIB 48922063973</item>
    </derivirana_varijabla>
  </DomainObject.Predmet.ProtuStrankaListFormatedOIB>
  <DomainObject.Predmet.ProtuStrankaListFormatedWithAdress>
    <izvorni_sadrzaj>
      <item>Z.B. KOP. d.o.o. PULA, Musilska 7, 52100 Pula</item>
    </izvorni_sadrzaj>
    <derivirana_varijabla naziv="DomainObject.Predmet.ProtuStrankaListFormatedWithAdress_1">
      <item>Z.B. KOP. d.o.o. PULA, Musilska 7, 52100 Pula</item>
    </derivirana_varijabla>
  </DomainObject.Predmet.ProtuStrankaListFormatedWithAdress>
  <DomainObject.Predmet.ProtuStrankaListFormatedWithAdressOIB>
    <izvorni_sadrzaj>
      <item>Z.B. KOP. d.o.o. PULA, OIB 48922063973, Musilska 7, 52100 Pula</item>
    </izvorni_sadrzaj>
    <derivirana_varijabla naziv="DomainObject.Predmet.ProtuStrankaListFormatedWithAdressOIB_1">
      <item>Z.B. KOP. d.o.o. PULA, OIB 48922063973, Musilska 7, 52100 Pula</item>
    </derivirana_varijabla>
  </DomainObject.Predmet.ProtuStrankaListFormatedWithAdressOIB>
  <DomainObject.Predmet.ProtuStrankaListNazivFormated>
    <izvorni_sadrzaj>
      <item>Z.B. KOP. d.o.o. PULA</item>
    </izvorni_sadrzaj>
    <derivirana_varijabla naziv="DomainObject.Predmet.ProtuStrankaListNazivFormated_1">
      <item>Z.B. KOP. d.o.o. PULA</item>
    </derivirana_varijabla>
  </DomainObject.Predmet.ProtuStrankaListNazivFormated>
  <DomainObject.Predmet.ProtuStrankaListNazivFormatedOIB>
    <izvorni_sadrzaj>
      <item>Z.B. KOP. d.o.o. PULA, OIB 48922063973</item>
    </izvorni_sadrzaj>
    <derivirana_varijabla naziv="DomainObject.Predmet.ProtuStrankaListNazivFormatedOIB_1">
      <item>Z.B. KOP. d.o.o. PULA, OIB 48922063973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Z.B. KOP. d.o.o. PULA</izvorni_sadrzaj>
    <derivirana_varijabla naziv="DomainObject.Predmet.ProtustrankaIDrugi_1">Z.B. KOP.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Z.B. KOP. d.o.o. PULA, OIB 48922063973, Musilska 7, 52100 Pula</izvorni_sadrzaj>
    <derivirana_varijabla naziv="DomainObject.Predmet.ProtustrankaIDrugiAdressOIB_1">Z.B. KOP. d.o.o. PULA, OIB 48922063973, Musilska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Z.B. KOP. d.o.o. PULA</item>
    </izvorni_sadrzaj>
    <derivirana_varijabla naziv="DomainObject.Predmet.SudioniciListNaziv_1">
      <item>FINANCIJSKA AGENCIJA, RC RIJEKA, PODRUŽNICA PULA, PULA</item>
      <item>Z.B. KOP.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Z.B. KOP. d.o.o. PULA, OIB 48922063973, Musilska 7,52100 Pula</item>
    </izvorni_sadrzaj>
    <derivirana_varijabla naziv="DomainObject.Predmet.SudioniciListAdressOIB_1">
      <item>FINANCIJSKA AGENCIJA, RC RIJEKA, PODRUŽNICA PULA, PULA, OIB 85821130368, Giardini 5,52100 Pula</item>
      <item>Z.B. KOP. d.o.o. PULA, OIB 48922063973, Musilska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48922063973</item>
    </izvorni_sadrzaj>
    <derivirana_varijabla naziv="DomainObject.Predmet.SudioniciListNazivOIB_1">
      <item>, OIB 85821130368</item>
      <item>, OIB 48922063973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3015</properties:Characters>
  <properties:Lines>86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2016-03-18T09:15:00Z</dcterms:created>
  <dc:creator>Mihaela Kaligari</dc:creator>
  <dc:description/>
  <cp:keywords/>
  <cp:lastModifiedBy>Tamara Žgrablić Širol</cp:lastModifiedBy>
  <cp:lastPrinted>2016-03-31T12:27:00Z</cp:lastPrinted>
  <dcterms:modified xmlns:xsi="http://www.w3.org/2001/XMLSchema-instance" xsi:type="dcterms:W3CDTF">2016-04-01T06:41:00Z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