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de09" w14:paraId="e1ede09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51F4">
        <w:tab/>
      </w:r>
      <w:r w:rsidR="004D51F4">
        <w:tab/>
      </w:r>
      <w:r w:rsidR="004D51F4">
        <w:tab/>
      </w:r>
      <w:r w:rsidR="004D51F4">
        <w:tab/>
      </w:r>
      <w:r w:rsidR="004D51F4">
        <w:tab/>
      </w:r>
      <w:r w:rsidR="004D51F4">
        <w:tab/>
      </w:r>
      <w:r w:rsidR="004D51F4">
        <w:tab/>
      </w:r>
      <w:r w:rsidR="004D51F4">
        <w:tab/>
        <w:t>Broj: 6 St-1532/17-18</w:t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3C6E" w:rsidP="00CA6487" w:rsidR="00A13C6E" w:rsidRPr="00B82754">
      <w:pPr>
        <w:ind w:hanging="720" w:left="360"/>
        <w:rPr>
          <w:sz w:val="22"/>
          <w:szCs w:val="22"/>
        </w:rPr>
      </w:pPr>
    </w:p>
    <w:p w:rsidRDefault="00CA6487" w:rsidP="00A13C6E" w:rsidR="00B75A38" w:rsidRPr="00A13C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CA6487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</w:t>
      </w:r>
      <w:proofErr w:type="spellStart"/>
      <w:r>
        <w:t>predstečajnom</w:t>
      </w:r>
      <w:proofErr w:type="spellEnd"/>
      <w:r>
        <w:t xml:space="preserve"> postupku </w:t>
      </w:r>
      <w:r w:rsidR="00A13C6E">
        <w:t>dužnika:</w:t>
      </w:r>
      <w:r w:rsidR="00846348">
        <w:rPr>
          <w:b/>
        </w:rPr>
        <w:t xml:space="preserve"> </w:t>
      </w:r>
      <w:r w:rsidR="00A13C6E">
        <w:rPr>
          <w:b/>
        </w:rPr>
        <w:t>M-PACK d.o.o. Osijek, Ul. hrvatske Republike 17B, OIB: 57811855078, MBS: 030151625</w:t>
      </w:r>
      <w:r w:rsidR="00BC5CD1">
        <w:t>,</w:t>
      </w:r>
      <w:r>
        <w:t xml:space="preserve"> dana </w:t>
      </w:r>
      <w:r w:rsidR="00A13C6E">
        <w:t>29. prosinca</w:t>
      </w:r>
      <w:r w:rsidR="00846348">
        <w:t xml:space="preserve"> 2017. g.,</w:t>
      </w:r>
    </w:p>
    <w:p w:rsidRDefault="00585968" w:rsidP="00CA6487" w:rsidR="00585968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585968" w:rsidP="007124E2" w:rsidR="00585968">
      <w:pPr>
        <w:jc w:val="both"/>
      </w:pPr>
    </w:p>
    <w:p w:rsidRDefault="00A13C6E" w:rsidP="007124E2" w:rsidR="00A13C6E">
      <w:pPr>
        <w:jc w:val="both"/>
      </w:pPr>
    </w:p>
    <w:p w:rsidRDefault="00D057BF" w:rsidP="00585968" w:rsidR="00585968">
      <w:pPr>
        <w:pStyle w:val="Odlomakpopisa"/>
        <w:numPr>
          <w:ilvl w:val="0"/>
          <w:numId w:val="36"/>
        </w:numPr>
        <w:ind w:firstLine="1636" w:left="142"/>
      </w:pPr>
      <w:r>
        <w:t xml:space="preserve">Odgađa se ročište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r w:rsidR="00A13C6E" w:rsidRPr="00A13C6E">
        <w:t>M-PACK d.o.o. Osijek, Ul. hrvatske Republike 17B, OIB: 57811855078, MBS: 030151625</w:t>
      </w:r>
      <w:r w:rsidR="00A13C6E">
        <w:rPr>
          <w:b/>
        </w:rPr>
        <w:t xml:space="preserve"> </w:t>
      </w:r>
      <w:r>
        <w:t xml:space="preserve">zakazano za </w:t>
      </w:r>
      <w:r w:rsidR="00A13C6E">
        <w:t>11. siječanj 2018</w:t>
      </w:r>
      <w:r w:rsidR="00585968">
        <w:t>. g. u 1</w:t>
      </w:r>
      <w:r w:rsidR="00A13C6E">
        <w:t>2</w:t>
      </w:r>
      <w:r w:rsidR="00585968">
        <w:t xml:space="preserve">,00 sati </w:t>
      </w:r>
    </w:p>
    <w:p w:rsidRDefault="00585968" w:rsidP="00585968" w:rsidR="00585968">
      <w:pPr>
        <w:pStyle w:val="Odlomakpopisa"/>
        <w:numPr>
          <w:ilvl w:val="0"/>
          <w:numId w:val="36"/>
        </w:numPr>
        <w:ind w:firstLine="1636" w:left="142"/>
      </w:pPr>
      <w:r>
        <w:t xml:space="preserve">Slijedeće ročište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r w:rsidR="00A13C6E" w:rsidRPr="00A13C6E">
        <w:t>M-PACK d.o.o. Osijek, Ul. hrvatske Republike 17B, OIB: 57811855078, MBS: 030151625</w:t>
      </w:r>
      <w:r w:rsidR="00A13C6E">
        <w:rPr>
          <w:b/>
        </w:rPr>
        <w:t xml:space="preserve"> </w:t>
      </w:r>
      <w:r>
        <w:t xml:space="preserve">zakazuje se za </w:t>
      </w:r>
      <w:r w:rsidR="00A13C6E" w:rsidRPr="00A13C6E">
        <w:rPr>
          <w:b/>
        </w:rPr>
        <w:t>13. veljače 2018. g.</w:t>
      </w:r>
      <w:r w:rsidRPr="00A13C6E">
        <w:rPr>
          <w:b/>
        </w:rPr>
        <w:t xml:space="preserve"> u 1</w:t>
      </w:r>
      <w:r w:rsidR="00A13C6E" w:rsidRPr="00A13C6E">
        <w:rPr>
          <w:b/>
        </w:rPr>
        <w:t>2</w:t>
      </w:r>
      <w:r w:rsidRPr="00A13C6E">
        <w:rPr>
          <w:b/>
        </w:rPr>
        <w:t>,00 sati</w:t>
      </w:r>
      <w:r>
        <w:t xml:space="preserve"> </w:t>
      </w:r>
      <w:r w:rsidRPr="00A13C6E">
        <w:rPr>
          <w:b/>
        </w:rPr>
        <w:t xml:space="preserve">u zgradi Trgovačkog suda u Osijeku, Zagrebačka 2, soba broj </w:t>
      </w:r>
      <w:r w:rsidR="00A13C6E" w:rsidRPr="00A13C6E">
        <w:rPr>
          <w:b/>
        </w:rPr>
        <w:t>36</w:t>
      </w:r>
      <w:r w:rsidRPr="00A13C6E">
        <w:rPr>
          <w:b/>
        </w:rPr>
        <w:t xml:space="preserve"> II kat</w:t>
      </w:r>
      <w:r>
        <w:t xml:space="preserve"> na koje se pozivaju: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povjerenik,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dužnik</w:t>
      </w:r>
    </w:p>
    <w:p w:rsidRDefault="00585968" w:rsidP="00585968" w:rsidR="00585968">
      <w:pPr>
        <w:pStyle w:val="Odlomakpopisa"/>
        <w:numPr>
          <w:ilvl w:val="0"/>
          <w:numId w:val="37"/>
        </w:numPr>
      </w:pPr>
      <w:r>
        <w:t>vjerovnici koji su prijavili tražbinu.</w:t>
      </w:r>
    </w:p>
    <w:p w:rsidRDefault="00585968" w:rsidP="00A13C6E" w:rsidR="00E350DF">
      <w:pPr>
        <w:ind w:firstLine="708"/>
      </w:pPr>
      <w:r>
        <w:t xml:space="preserve">Ročište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r w:rsidR="00A13C6E">
        <w:rPr>
          <w:b/>
        </w:rPr>
        <w:t xml:space="preserve">M-PACK d.o.o. Osijek, Ul. hrvatske Republike 17B, OIB: 57811855078, MBS: 030151625 </w:t>
      </w:r>
      <w:r>
        <w:t>održat će se i ako nisu nazočni vjerovnici koji su prijavili tražbinu (čl. 46 st. 2 i 3 SZ).</w:t>
      </w:r>
      <w:r w:rsidR="00D057BF">
        <w:t xml:space="preserve"> </w:t>
      </w:r>
    </w:p>
    <w:p w:rsidRDefault="00585968" w:rsidP="00585968" w:rsidR="00585968">
      <w:pPr>
        <w:ind w:firstLine="708"/>
      </w:pPr>
    </w:p>
    <w:p w:rsidRDefault="00A13C6E" w:rsidP="00585968" w:rsidR="00A13C6E">
      <w:pPr>
        <w:ind w:firstLine="708"/>
      </w:pPr>
    </w:p>
    <w:p w:rsidRDefault="00585968" w:rsidP="00A13C6E" w:rsidR="00585968">
      <w:pPr>
        <w:ind w:firstLine="708"/>
        <w:jc w:val="center"/>
      </w:pPr>
      <w:r>
        <w:t>Obrazloženje</w:t>
      </w:r>
    </w:p>
    <w:p w:rsidRDefault="00E350DF" w:rsidP="00A13C6E" w:rsidR="00E350DF"/>
    <w:p w:rsidRDefault="00A13C6E" w:rsidP="00A13C6E" w:rsidR="00A13C6E"/>
    <w:p w:rsidRDefault="00585968" w:rsidP="00585968" w:rsidR="00A13C6E">
      <w:pPr>
        <w:ind w:firstLine="708"/>
        <w:jc w:val="both"/>
      </w:pPr>
      <w:r>
        <w:t xml:space="preserve">Podneskom od </w:t>
      </w:r>
      <w:r w:rsidR="00A13C6E">
        <w:t>28. prosinca</w:t>
      </w:r>
      <w:r>
        <w:t xml:space="preserve"> 2017. g. </w:t>
      </w:r>
      <w:r w:rsidR="00A13C6E">
        <w:t>upućen e-</w:t>
      </w:r>
      <w:proofErr w:type="spellStart"/>
      <w:r w:rsidR="00A13C6E">
        <w:t>mailom</w:t>
      </w:r>
      <w:proofErr w:type="spellEnd"/>
      <w:r w:rsidR="00A13C6E">
        <w:t xml:space="preserve"> FINA RC Osijek izvijestila je sud da je rok do kojeg su dužnik i povjerenik dužni dostaviti očitovanje u odnosu na tražbine vjerovnika ističe 5. veljače 2018. g., a radni tim FINE ima još rok od 3 dana za </w:t>
      </w: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4D51F4" w:rsidP="004D51F4" w:rsidR="004D51F4">
      <w:pPr>
        <w:ind w:firstLine="708" w:left="5664"/>
      </w:pPr>
      <w:r>
        <w:t>Broj: 6 St-1532/17-18</w:t>
      </w:r>
    </w:p>
    <w:p w:rsidRDefault="004D51F4" w:rsidP="004D51F4" w:rsidR="004D51F4">
      <w:pPr>
        <w:ind w:firstLine="708" w:left="5664"/>
      </w:pPr>
      <w:bookmarkStart w:name="_GoBack" w:id="0"/>
      <w:bookmarkEnd w:id="0"/>
    </w:p>
    <w:p w:rsidRDefault="00A13C6E" w:rsidP="00A13C6E" w:rsidR="00A13C6E">
      <w:pPr>
        <w:jc w:val="both"/>
      </w:pPr>
    </w:p>
    <w:p w:rsidRDefault="00A13C6E" w:rsidP="00A13C6E" w:rsidR="00A13C6E">
      <w:pPr>
        <w:jc w:val="both"/>
      </w:pPr>
    </w:p>
    <w:p w:rsidRDefault="00A13C6E" w:rsidP="00A13C6E" w:rsidR="00585968">
      <w:pPr>
        <w:jc w:val="both"/>
      </w:pPr>
      <w:r>
        <w:t xml:space="preserve">objavu istog slijedom čega je valjalo </w:t>
      </w:r>
      <w:r w:rsidR="00585968">
        <w:t>sukladno čl. 34, 43 i 46 Stečajnog zakona (NN br. 71/15</w:t>
      </w:r>
      <w:r>
        <w:t xml:space="preserve"> i 104/17)</w:t>
      </w:r>
      <w:r w:rsidR="00585968">
        <w:t xml:space="preserve"> odlučiti kao u izreci.</w:t>
      </w:r>
    </w:p>
    <w:p w:rsidRDefault="00585968" w:rsidP="00585968" w:rsidR="00585968">
      <w:pPr>
        <w:ind w:firstLine="708"/>
        <w:jc w:val="both"/>
      </w:pPr>
    </w:p>
    <w:p w:rsidRDefault="00585968" w:rsidP="00585968" w:rsidR="00585968">
      <w:pPr>
        <w:ind w:firstLine="708"/>
        <w:jc w:val="both"/>
      </w:pPr>
    </w:p>
    <w:p w:rsidRDefault="00585968" w:rsidP="00A13C6E" w:rsidR="00585968">
      <w:pPr>
        <w:jc w:val="both"/>
      </w:pPr>
    </w:p>
    <w:p w:rsidRDefault="00DC4C82" w:rsidP="007124E2" w:rsidR="00DC4C82">
      <w:pPr>
        <w:pStyle w:val="Tijeloteksta"/>
        <w:rPr>
          <w:bCs/>
        </w:rPr>
      </w:pPr>
    </w:p>
    <w:p w:rsidRDefault="00245F06" w:rsidP="00493FB5" w:rsidR="000731FE">
      <w:pPr>
        <w:jc w:val="center"/>
      </w:pPr>
      <w:r>
        <w:t xml:space="preserve">U Osijeku </w:t>
      </w:r>
      <w:r w:rsidR="00A13C6E">
        <w:t>29. prosinca</w:t>
      </w:r>
      <w:r w:rsidR="00846348">
        <w:t xml:space="preserve"> 2017. g.</w:t>
      </w:r>
      <w:r w:rsidR="000731FE">
        <w:t xml:space="preserve"> </w:t>
      </w:r>
    </w:p>
    <w:p w:rsidRDefault="00E350DF" w:rsidP="00493FB5" w:rsidR="00E350DF">
      <w:pPr>
        <w:jc w:val="center"/>
      </w:pPr>
    </w:p>
    <w:p w:rsidRDefault="00E350DF" w:rsidP="00493FB5" w:rsidR="00E350DF">
      <w:pPr>
        <w:jc w:val="center"/>
      </w:pPr>
    </w:p>
    <w:p w:rsidRDefault="0070172A" w:rsidP="0006449A" w:rsidR="0070172A">
      <w:r>
        <w:t xml:space="preserve">               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585968" w:rsidP="00D65948" w:rsidR="00585968">
      <w:pPr>
        <w:jc w:val="both"/>
      </w:pPr>
    </w:p>
    <w:p w:rsidRDefault="00585968" w:rsidP="00D65948" w:rsidR="00585968">
      <w:pPr>
        <w:jc w:val="both"/>
      </w:pP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 xml:space="preserve">e-oglasna ploča </w:t>
      </w:r>
      <w:r w:rsidR="00E350DF">
        <w:t xml:space="preserve">uz podnesak </w:t>
      </w:r>
      <w:r w:rsidR="00E07D67">
        <w:t>FINE od 28.12.2017. g.</w:t>
      </w:r>
    </w:p>
    <w:p w:rsidRDefault="00A13C6E" w:rsidP="00585968" w:rsidR="00A13C6E">
      <w:pPr>
        <w:pStyle w:val="Tijeloteksta"/>
        <w:numPr>
          <w:ilvl w:val="0"/>
          <w:numId w:val="35"/>
        </w:numPr>
        <w:jc w:val="left"/>
      </w:pPr>
      <w:r>
        <w:t xml:space="preserve">povjerenik Jadranka </w:t>
      </w:r>
      <w:proofErr w:type="spellStart"/>
      <w:r>
        <w:t>Šeput</w:t>
      </w:r>
      <w:proofErr w:type="spellEnd"/>
    </w:p>
    <w:p w:rsidRDefault="00E07D67" w:rsidP="00585968" w:rsidR="00E07D67">
      <w:pPr>
        <w:pStyle w:val="Tijeloteksta"/>
        <w:numPr>
          <w:ilvl w:val="0"/>
          <w:numId w:val="35"/>
        </w:numPr>
        <w:jc w:val="left"/>
      </w:pPr>
      <w:r>
        <w:t>dužnik</w:t>
      </w:r>
    </w:p>
    <w:p w:rsidRDefault="00A13C6E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R-13.2.</w:t>
      </w:r>
    </w:p>
    <w:p w:rsidRDefault="005F4699" w:rsidP="000F7BC0" w:rsidR="005F4699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846348" w:rsidP="004D51F4" w:rsidR="00A80446" w:rsidRPr="00BB737A">
      <w:pPr>
        <w:jc w:val="both"/>
      </w:pPr>
      <w:r w:rsidRPr="00BB737A">
        <w:t xml:space="preserve">                                                                                          </w:t>
      </w:r>
    </w:p>
    <w:p w:rsidRDefault="005F474F" w:rsidP="00A80446" w:rsidR="005F474F">
      <w:pPr>
        <w:jc w:val="both"/>
      </w:pPr>
    </w:p>
    <w:sectPr w:rsidSect="00B75A38" w:rsidR="005F474F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D7B" w:rsidR="001E6D7B">
      <w:r>
        <w:separator/>
      </w:r>
    </w:p>
  </w:endnote>
  <w:endnote w:id="0" w:type="continuationSeparator">
    <w:p w:rsidRDefault="001E6D7B" w:rsidR="001E6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D7B" w:rsidR="001E6D7B">
      <w:r>
        <w:separator/>
      </w:r>
    </w:p>
  </w:footnote>
  <w:footnote w:id="0" w:type="continuationSeparator">
    <w:p w:rsidRDefault="001E6D7B" w:rsidR="001E6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3724926"/>
      <w:docPartObj>
        <w:docPartGallery w:val="Page Numbers (Top of Page)"/>
        <w:docPartUnique/>
      </w:docPartObj>
    </w:sdtPr>
    <w:sdtEndPr/>
    <w:sdtContent>
      <w:p w:rsidRDefault="00E07D67" w:rsidR="00E07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1F4">
          <w:rPr>
            <w:noProof/>
          </w:rPr>
          <w:t>1</w:t>
        </w:r>
        <w:r>
          <w:fldChar w:fldCharType="end"/>
        </w:r>
      </w:p>
    </w:sdtContent>
  </w:sdt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B9019C2"/>
    <w:multiLevelType w:val="hybridMultilevel"/>
    <w:tmpl w:val="A6ACA002"/>
    <w:lvl w:tplc="B830B192" w:ilvl="0">
      <w:start w:val="1"/>
      <w:numFmt w:val="bullet"/>
      <w:lvlText w:val="-"/>
      <w:lvlJc w:val="left"/>
      <w:pPr>
        <w:ind w:hanging="360" w:left="213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3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1130F3"/>
    <w:multiLevelType w:val="hybridMultilevel"/>
    <w:tmpl w:val="50F88E40"/>
    <w:lvl w:tplc="388844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3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25"/>
  </w:num>
  <w:num w:numId="6">
    <w:abstractNumId w:val="8"/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4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8"/>
  </w:num>
  <w:num w:numId="20">
    <w:abstractNumId w:val="12"/>
  </w:num>
  <w:num w:numId="21">
    <w:abstractNumId w:val="3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32"/>
  </w:num>
  <w:num w:numId="34">
    <w:abstractNumId w:val="18"/>
  </w:num>
  <w:num w:numId="35">
    <w:abstractNumId w:val="6"/>
  </w:num>
  <w:num w:numId="36">
    <w:abstractNumId w:val="30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6D7B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1F4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5968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57F3F"/>
    <w:rsid w:val="00861AE7"/>
    <w:rsid w:val="008676EE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13C6E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10EBB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7BF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07D67"/>
    <w:rsid w:val="00E1321F"/>
    <w:rsid w:val="00E154A9"/>
    <w:rsid w:val="00E3357C"/>
    <w:rsid w:val="00E350DF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C6FC2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1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5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1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5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St-1532/2017</izvorni_sadrzaj>
    <derivirana_varijabla naziv="DomainObject.Predmet.OznakaBroj_1">St-1532/2017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prosinca 2017.</izvorni_sadrzaj>
    <derivirana_varijabla naziv="DomainObject.Predmet.SpisIzvanSuda.DatumIzlazaSpisa_1">27.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ŽALBA</izvorni_sadrzaj>
    <derivirana_varijabla naziv="DomainObject.Predmet.SpisIzvanSuda.RazlogIzlaskaSpisa_1">ŽALBA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društvo s ograničenom odgovornošću za proizvodnju i usluge</izvorni_sadrzaj>
    <derivirana_varijabla naziv="DomainObject.Predmet.StrankaFormated_1">  M-PACK društvo s ograničenom odgovornošću za proizvodnju i usluge</derivirana_varijabla>
  </DomainObject.Predmet.StrankaFormated>
  <DomainObject.Predmet.StrankaFormatedOIB>
    <izvorni_sadrzaj>  M-PACK društvo s ograničenom odgovornošću za proizvodnju i usluge, OIB 57811855078</izvorni_sadrzaj>
    <derivirana_varijabla naziv="DomainObject.Predmet.StrankaFormatedOIB_1">  M-PACK društvo s ograničenom odgovornošću za proizvodnju i usluge, OIB 57811855078</derivirana_varijabla>
  </DomainObject.Predmet.StrankaFormatedOIB>
  <DomainObject.Predmet.StrankaFormatedWithAdress>
    <izvorni_sadrzaj> M-PACK društvo s ograničenom odgovornošću za proizvodnju i usluge, Ulica Hrvatske Republike 17B, 31000 Osijek</izvorni_sadrzaj>
    <derivirana_varijabla naziv="DomainObject.Predmet.StrankaFormatedWithAdress_1"> M-PACK društvo s ograničenom odgovornošću za proizvodnju i usluge, Ulica Hrvatske Republike 17B, 31000 Osijek</derivirana_varijabla>
  </DomainObject.Predmet.StrankaFormatedWithAdress>
  <DomainObject.Predmet.StrankaFormatedWithAdressOIB>
    <izvorni_sadrzaj> M-PACK društvo s ograničenom odgovornošću za proizvodnju i usluge, OIB 57811855078, Ulica Hrvatske Republike 17B, 31000 Osijek</izvorni_sadrzaj>
    <derivirana_varijabla naziv="DomainObject.Predmet.StrankaFormatedWithAdressOIB_1"> M-PACK društvo s ograničenom odgovornošću za proizvodnju i usluge, OIB 57811855078, Ulica Hrvatske Republike 17B, 31000 Osijek</derivirana_varijabla>
  </DomainObject.Predmet.StrankaFormatedWithAdressOIB>
  <DomainObject.Predmet.StrankaWithAdress>
    <izvorni_sadrzaj>M-PACK društvo s ograničenom odgovornošću za proizvodnju i usluge Ulica Hrvatske Republike 17B,31000 Osijek</izvorni_sadrzaj>
    <derivirana_varijabla naziv="DomainObject.Predmet.StrankaWithAdress_1">M-PACK društvo s ograničenom odgovornošću za proizvodnju i usluge Ulica Hrvatske Republike 17B,31000 Osijek</derivirana_varijabla>
  </DomainObject.Predmet.StrankaWithAdress>
  <DomainObject.Predmet.StrankaWithAdressOIB>
    <izvorni_sadrzaj>M-PACK društvo s ograničenom odgovornošću za proizvodnju i usluge, OIB 57811855078, Ulica Hrvatske Republike 17B,31000 Osijek</izvorni_sadrzaj>
    <derivirana_varijabla naziv="DomainObject.Predmet.StrankaWithAdressOIB_1">M-PACK društvo s ograničenom odgovornošću za proizvodnju i usluge, OIB 57811855078, Ulica Hrvatske Republike 17B,31000 Osijek</derivirana_varijabla>
  </DomainObject.Predmet.StrankaWithAdressOIB>
  <DomainObject.Predmet.StrankaNazivFormated>
    <izvorni_sadrzaj>M-PACK društvo s ograničenom odgovornošću za proizvodnju i usluge</izvorni_sadrzaj>
    <derivirana_varijabla naziv="DomainObject.Predmet.StrankaNazivFormated_1">M-PACK društvo s ograničenom odgovornošću za proizvodnju i usluge</derivirana_varijabla>
  </DomainObject.Predmet.StrankaNazivFormated>
  <DomainObject.Predmet.StrankaNazivFormatedOIB>
    <izvorni_sadrzaj>M-PACK društvo s ograničenom odgovornošću za proizvodnju i usluge, OIB 57811855078</izvorni_sadrzaj>
    <derivirana_varijabla naziv="DomainObject.Predmet.StrankaNazivFormatedOIB_1">M-PACK društvo s ograničenom odgovornošću za proizvodnju i usluge, OIB 57811855078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M-PACK društvo s ograničenom odgovornošću za proizvodnju i usluge</item>
    </izvorni_sadrzaj>
    <derivirana_varijabla naziv="DomainObject.Predmet.StrankaListFormated_1">
      <item>M-PACK društvo s ograničenom odgovornošću za proizvodnju i usluge</item>
    </derivirana_varijabla>
  </DomainObject.Predmet.StrankaListFormated>
  <DomainObject.Predmet.StrankaListFormatedOIB>
    <izvorni_sadrzaj>
      <item>M-PACK društvo s ograničenom odgovornošću za proizvodnju i usluge, OIB 57811855078</item>
    </izvorni_sadrzaj>
    <derivirana_varijabla naziv="DomainObject.Predmet.StrankaListFormatedOIB_1">
      <item>M-PACK društvo s ograničenom odgovornošću za proizvodnju i usluge, OIB 57811855078</item>
    </derivirana_varijabla>
  </DomainObject.Predmet.StrankaListFormatedOIB>
  <DomainObject.Predmet.StrankaListFormatedWithAdress>
    <izvorni_sadrzaj>
      <item>M-PACK društvo s ograničenom odgovornošću za proizvodnju i usluge, Ulica Hrvatske Republike 17B, 31000 Osijek</item>
    </izvorni_sadrzaj>
    <derivirana_varijabla naziv="DomainObject.Predmet.StrankaListFormatedWithAdress_1">
      <item>M-PACK društvo s ograničenom odgovornošću za proizvodnju i usluge, Ulica Hrvatske Republike 17B, 31000 Osijek</item>
    </derivirana_varijabla>
  </DomainObject.Predmet.StrankaListFormatedWithAdress>
  <DomainObject.Predmet.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StrankaListFormatedWithAdressOIB_1">
      <item>M-PACK društvo s ograničenom odgovornošću za proizvodnju i usluge, OIB 57811855078, Ulica Hrvatske Republike 17B, 31000 Osijek</item>
    </derivirana_varijabla>
  </DomainObject.Predmet.StrankaListFormatedWithAdressOIB>
  <DomainObject.Predmet.StrankaListNazivFormated>
    <izvorni_sadrzaj>
      <item>M-PACK društvo s ograničenom odgovornošću za proizvodnju i usluge</item>
    </izvorni_sadrzaj>
    <derivirana_varijabla naziv="DomainObject.Predmet.StrankaListNazivFormated_1">
      <item>M-PACK društvo s ograničenom odgovornošću za proizvodnju i usluge</item>
    </derivirana_varijabla>
  </DomainObject.Predmet.StrankaListNazivFormated>
  <DomainObject.Predmet.StrankaListNazivFormatedOIB>
    <izvorni_sadrzaj>
      <item>M-PACK društvo s ograničenom odgovornošću za proizvodnju i usluge, OIB 57811855078</item>
    </izvorni_sadrzaj>
    <derivirana_varijabla naziv="DomainObject.Predmet.StrankaListNazivFormatedOIB_1">
      <item>M-PACK društvo s ograničenom odgovornošću za proizvodnju i usluge, OIB 57811855078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društvo s ograničenom odgovornošću za proizvodnju i usluge</izvorni_sadrzaj>
    <derivirana_varijabla naziv="DomainObject.Predmet.StrankaIDrugi_1">M-PACK društvo s ograničenom odgovornošću za proizvodnju i usluge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M-PACK društvo s ograničenom odgovornošću za proizvodnju i usluge, OIB 57811855078, Ulica Hrvatske Republike 17B, 31000 Osijek</izvorni_sadrzaj>
    <derivirana_varijabla naziv="DomainObject.Predmet.StrankaIDrugiAdressOIB_1">M-PACK društvo s ograničenom odgovornošću za proizvodnju i usluge, OIB 57811855078, Ulica Hrvatske Republike 17B, 31000 Osijek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M-PACK društvo s ograničenom odgovornošću za proizvodnju i usluge</item>
    </izvorni_sadrzaj>
    <derivirana_varijabla naziv="DomainObject.Predmet.SudioniciListNaziv_1">
      <item>M-PACK društvo s ograničenom odgovornošću za proizvodnju i usluge</item>
      <item>M-PACK društvo s ograničenom odgovornošću za proizvodnju i usluge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izvorni_sadrzaj>
    <derivirana_varijabla naziv="DomainObject.Predmet.SudioniciListAdressOIB_1"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57811855078</item>
    </izvorni_sadrzaj>
    <derivirana_varijabla naziv="DomainObject.Predmet.SudioniciListNazivOIB_1">
      <item>, OIB 57811855078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6BD85-3F6E-4DBF-967E-7EE55DF5E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304</properties:Words>
  <properties:Characters>1468</properties:Characters>
  <properties:Lines>118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2017-03-01T09:26:00Z</dcterms:created>
  <dc:creator>hermanj</dc:creator>
  <cp:lastModifiedBy>Danijela Sekulić</cp:lastModifiedBy>
  <cp:lastPrinted>2017-12-29T08:14:00Z</cp:lastPrinted>
  <dcterms:modified xmlns:xsi="http://www.w3.org/2001/XMLSchema-instance" xsi:type="dcterms:W3CDTF">2017-12-29T08:27:00Z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