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d2b5" w14:paraId="5b5d2b5" w:rsidRDefault="000438A4" w:rsidP="000438A4" w:rsidR="000438A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8A4" w:rsidP="000438A4" w:rsidR="000438A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438A4" w:rsidP="000438A4" w:rsidR="000438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438A4" w:rsidP="000438A4" w:rsidR="000438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438A4" w:rsidP="000438A4" w:rsidR="000438A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438A4" w:rsidP="000438A4" w:rsidR="000438A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438A4" w:rsidP="000438A4" w:rsidR="000438A4" w:rsidRPr="005D578C">
      <w:pPr>
        <w:jc w:val="center"/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HOME AND LAND d. o. o. Pula, Ozad Arene 1, OIB 21988897911, MBS 130009696,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26. veljače 2016.</w:t>
      </w: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HOME AND LAND d. o. o. Pula, Ozad Arene 1, OIB 21988897911, MBS 130009696,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26.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0438A4" w:rsidP="000438A4" w:rsidR="000438A4">
      <w:pPr>
        <w:ind w:firstLine="708"/>
        <w:rPr>
          <w:rFonts w:cs="Times New Roman" w:eastAsia="Times New Roman"/>
          <w:szCs w:val="20"/>
        </w:rPr>
      </w:pPr>
    </w:p>
    <w:p w:rsidRDefault="000438A4" w:rsidP="000438A4" w:rsidR="000438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HOME AND LAND d. o. o. Pula, Ozad Arene 1, OIB 21988897911, MBS 130009696.</w:t>
      </w:r>
    </w:p>
    <w:p w:rsidRDefault="000438A4" w:rsidP="000438A4" w:rsidR="000438A4">
      <w:pPr>
        <w:rPr>
          <w:rFonts w:cs="Times New Roman" w:eastAsia="Times New Roman"/>
          <w:szCs w:val="24"/>
        </w:rPr>
      </w:pPr>
    </w:p>
    <w:p w:rsidRDefault="000438A4" w:rsidP="000438A4" w:rsidR="000438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HOME AND LAND d. o. o. Pula, Ozad Arene 1, OIB 21988897911, MBS 130009696.</w:t>
      </w:r>
    </w:p>
    <w:p w:rsidRDefault="000438A4" w:rsidP="000438A4" w:rsidR="000438A4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438A4" w:rsidP="000438A4" w:rsidR="000438A4">
      <w:pPr>
        <w:ind w:firstLine="708"/>
        <w:rPr>
          <w:rFonts w:cs="Times New Roman" w:eastAsia="Times New Roman"/>
          <w:szCs w:val="24"/>
        </w:rPr>
      </w:pPr>
    </w:p>
    <w:p w:rsidRDefault="000438A4" w:rsidP="000438A4" w:rsidR="000438A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HOME AND LAND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St-565/2015-3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438A4" w:rsidP="000438A4" w:rsidR="000438A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438A4" w:rsidP="000438A4" w:rsidR="000438A4" w:rsidRPr="005D578C">
      <w:pPr>
        <w:jc w:val="center"/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438A4" w:rsidP="000438A4" w:rsidR="000438A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868A8">
        <w:rPr>
          <w:rFonts w:cs="Times New Roman" w:eastAsia="Times New Roman"/>
          <w:szCs w:val="24"/>
        </w:rPr>
        <w:t xml:space="preserve">, v. r. </w:t>
      </w:r>
    </w:p>
    <w:p w:rsidRDefault="000438A4" w:rsidP="000438A4" w:rsidR="000438A4">
      <w:pPr>
        <w:jc w:val="left"/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left"/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438A4" w:rsidP="000438A4" w:rsidR="000438A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438A4" w:rsidP="000438A4" w:rsidR="000438A4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rPr>
          <w:rFonts w:cs="Times New Roman" w:eastAsia="Times New Roman"/>
          <w:szCs w:val="24"/>
        </w:rPr>
      </w:pPr>
    </w:p>
    <w:p w:rsidRDefault="000438A4" w:rsidP="000438A4" w:rsidR="000438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HOME AND LAND d. o. o. Pula, Ozad Arene 1, </w:t>
      </w:r>
    </w:p>
    <w:p w:rsidRDefault="00F86BDA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0438A4">
        <w:rPr>
          <w:rFonts w:cs="Times New Roman" w:eastAsia="Times New Roman"/>
          <w:szCs w:val="24"/>
        </w:rPr>
        <w:t xml:space="preserve"> za zastupanje dužnika –</w:t>
      </w:r>
      <w:r w:rsidR="000438A4">
        <w:rPr>
          <w:rFonts w:cs="Times New Roman" w:eastAsia="Times New Roman"/>
          <w:szCs w:val="20"/>
        </w:rPr>
        <w:t xml:space="preserve"> Robert Dimitrijevic, Velika Britanija i Sj. Irska, SE16 7TG London, 1 Sweden Gate, 5 Baltic Quay i Neda Tomić, Pula, Ozad Arene 1, </w:t>
      </w:r>
    </w:p>
    <w:p w:rsidRDefault="000438A4" w:rsidP="000438A4" w:rsidR="000438A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438A4" w:rsidP="000438A4" w:rsidR="000438A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438A4" w:rsidP="000438A4" w:rsidR="000438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438A4" w:rsidP="000438A4" w:rsidR="000438A4"/>
    <w:p w:rsidRDefault="000438A4" w:rsidP="000438A4" w:rsidR="000438A4"/>
    <w:p w:rsidRDefault="000438A4" w:rsidP="000438A4" w:rsidR="000438A4"/>
    <w:p w:rsidRDefault="000438A4" w:rsidP="000438A4" w:rsidR="000438A4"/>
    <w:p w:rsidRDefault="000438A4" w:rsidP="000438A4" w:rsidR="000438A4"/>
    <w:p w:rsidRDefault="00A158A3" w:rsidR="00387208"/>
    <w:sectPr w:rsidSect="002668B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8A4" w:rsidP="000438A4" w:rsidR="000438A4">
      <w:r>
        <w:separator/>
      </w:r>
    </w:p>
  </w:endnote>
  <w:endnote w:id="0" w:type="continuationSeparator">
    <w:p w:rsidRDefault="000438A4" w:rsidP="000438A4" w:rsidR="0004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8A4" w:rsidP="000438A4" w:rsidR="000438A4">
      <w:r>
        <w:separator/>
      </w:r>
    </w:p>
  </w:footnote>
  <w:footnote w:id="0" w:type="continuationSeparator">
    <w:p w:rsidRDefault="000438A4" w:rsidP="000438A4" w:rsidR="00043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8A4" w:rsidP="002668B3" w:rsidR="002668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158A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St-565/2015-5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8A4" w:rsidP="002668B3" w:rsidR="002668B3" w:rsidRPr="00A074C3">
    <w:pPr>
      <w:pStyle w:val="Zaglavlje"/>
      <w:jc w:val="right"/>
      <w:rPr>
        <w:szCs w:val="24"/>
      </w:rPr>
    </w:pPr>
    <w:r>
      <w:rPr>
        <w:szCs w:val="24"/>
      </w:rPr>
      <w:t>11 St-565/2015-5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8C2"/>
    <w:rsid w:val="000438A4"/>
    <w:rsid w:val="000868A8"/>
    <w:rsid w:val="001B18C2"/>
    <w:rsid w:val="0075528E"/>
    <w:rsid w:val="0079403F"/>
    <w:rsid w:val="00A158A3"/>
    <w:rsid w:val="00F8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38A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8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438A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38A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3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38A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8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58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58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58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38A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8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438A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38A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3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38A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8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58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58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58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AND LAND d.o.o. Pula</izvorni_sadrzaj>
    <derivirana_varijabla naziv="DomainObject.Predmet.ProtustrankaFormated_1">  HOME AND LAND d.o.o. Pula</derivirana_varijabla>
  </DomainObject.Predmet.ProtustrankaFormated>
  <DomainObject.Predmet.ProtustrankaFormatedOIB>
    <izvorni_sadrzaj>  HOME AND LAND d.o.o. Pula, OIB 21988897911</izvorni_sadrzaj>
    <derivirana_varijabla naziv="DomainObject.Predmet.ProtustrankaFormatedOIB_1">  HOME AND LAND d.o.o. Pula, OIB 21988897911</derivirana_varijabla>
  </DomainObject.Predmet.ProtustrankaFormatedOIB>
  <DomainObject.Predmet.ProtustrankaFormatedWithAdress>
    <izvorni_sadrzaj> HOME AND LAND d.o.o. Pula, Ozad Arene 1, 52100 Pula</izvorni_sadrzaj>
    <derivirana_varijabla naziv="DomainObject.Predmet.ProtustrankaFormatedWithAdress_1"> HOME AND LAND d.o.o. Pula, Ozad Arene 1, 52100 Pula</derivirana_varijabla>
  </DomainObject.Predmet.ProtustrankaFormatedWithAdress>
  <DomainObject.Predmet.ProtustrankaFormatedWithAdressOIB>
    <izvorni_sadrzaj> HOME AND LAND d.o.o. Pula, OIB 21988897911, Ozad Arene 1, 52100 Pula</izvorni_sadrzaj>
    <derivirana_varijabla naziv="DomainObject.Predmet.ProtustrankaFormatedWithAdressOIB_1"> HOME AND LAND d.o.o. Pula, OIB 21988897911, Ozad Arene 1, 52100 Pula</derivirana_varijabla>
  </DomainObject.Predmet.ProtustrankaFormatedWithAdressOIB>
  <DomainObject.Predmet.ProtustrankaWithAdress>
    <izvorni_sadrzaj>HOME AND LAND d.o.o. Pula Ozad Arene 1, 52100 Pula</izvorni_sadrzaj>
    <derivirana_varijabla naziv="DomainObject.Predmet.ProtustrankaWithAdress_1">HOME AND LAND d.o.o. Pula Ozad Arene 1, 52100 Pula</derivirana_varijabla>
  </DomainObject.Predmet.ProtustrankaWithAdress>
  <DomainObject.Predmet.ProtustrankaWithAdressOIB>
    <izvorni_sadrzaj>HOME AND LAND d.o.o. Pula, OIB 21988897911, Ozad Arene 1, 52100 Pula</izvorni_sadrzaj>
    <derivirana_varijabla naziv="DomainObject.Predmet.ProtustrankaWithAdressOIB_1">HOME AND LAND d.o.o. Pula, OIB 21988897911, Ozad Arene 1, 52100 Pula</derivirana_varijabla>
  </DomainObject.Predmet.ProtustrankaWithAdressOIB>
  <DomainObject.Predmet.ProtustrankaNazivFormated>
    <izvorni_sadrzaj>HOME AND LAND d.o.o. Pula</izvorni_sadrzaj>
    <derivirana_varijabla naziv="DomainObject.Predmet.ProtustrankaNazivFormated_1">HOME AND LAND d.o.o. Pula</derivirana_varijabla>
  </DomainObject.Predmet.ProtustrankaNazivFormated>
  <DomainObject.Predmet.ProtustrankaNazivFormatedOIB>
    <izvorni_sadrzaj>HOME AND LAND d.o.o. Pula, OIB 21988897911</izvorni_sadrzaj>
    <derivirana_varijabla naziv="DomainObject.Predmet.ProtustrankaNazivFormatedOIB_1">HOME AND LAND d.o.o. Pula, OIB 21988897911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10932.69</izvorni_sadrzaj>
    <derivirana_varijabla naziv="DomainObject.Predmet.TrenutnaVrijednost_1">10932.69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HOME AND LAND d.o.o. Pula</item>
    </izvorni_sadrzaj>
    <derivirana_varijabla naziv="DomainObject.Predmet.ProtuStrankaListFormated_1">
      <item>HOME AND LAND d.o.o. Pula</item>
    </derivirana_varijabla>
  </DomainObject.Predmet.ProtuStrankaListFormated>
  <DomainObject.Predmet.ProtuStrankaListFormatedOIB>
    <izvorni_sadrzaj>
      <item>HOME AND LAND d.o.o. Pula, OIB 21988897911</item>
    </izvorni_sadrzaj>
    <derivirana_varijabla naziv="DomainObject.Predmet.ProtuStrankaListFormatedOIB_1">
      <item>HOME AND LAND d.o.o. Pula, OIB 21988897911</item>
    </derivirana_varijabla>
  </DomainObject.Predmet.ProtuStrankaListFormatedOIB>
  <DomainObject.Predmet.ProtuStrankaListFormatedWithAdress>
    <izvorni_sadrzaj>
      <item>HOME AND LAND d.o.o. Pula, Ozad Arene 1, 52100 Pula</item>
    </izvorni_sadrzaj>
    <derivirana_varijabla naziv="DomainObject.Predmet.ProtuStrankaListFormatedWithAdress_1">
      <item>HOME AND LAND d.o.o. Pula, Ozad Arene 1, 52100 Pula</item>
    </derivirana_varijabla>
  </DomainObject.Predmet.ProtuStrankaListFormatedWithAdress>
  <DomainObject.Predmet.ProtuStrankaListFormatedWithAdressOIB>
    <izvorni_sadrzaj>
      <item>HOME AND LAND d.o.o. Pula, OIB 21988897911, Ozad Arene 1, 52100 Pula</item>
    </izvorni_sadrzaj>
    <derivirana_varijabla naziv="DomainObject.Predmet.ProtuStrankaListFormatedWithAdressOIB_1">
      <item>HOME AND LAND d.o.o. Pula, OIB 21988897911, Ozad Arene 1, 52100 Pula</item>
    </derivirana_varijabla>
  </DomainObject.Predmet.ProtuStrankaListFormatedWithAdressOIB>
  <DomainObject.Predmet.ProtuStrankaListNazivFormated>
    <izvorni_sadrzaj>
      <item>HOME AND LAND d.o.o. Pula</item>
    </izvorni_sadrzaj>
    <derivirana_varijabla naziv="DomainObject.Predmet.ProtuStrankaListNazivFormated_1">
      <item>HOME AND LAND d.o.o. Pula</item>
    </derivirana_varijabla>
  </DomainObject.Predmet.ProtuStrankaListNazivFormated>
  <DomainObject.Predmet.ProtuStrankaListNazivFormatedOIB>
    <izvorni_sadrzaj>
      <item>HOME AND LAND d.o.o. Pula, OIB 21988897911</item>
    </izvorni_sadrzaj>
    <derivirana_varijabla naziv="DomainObject.Predmet.ProtuStrankaListNazivFormatedOIB_1">
      <item>HOME AND LAND d.o.o. Pula, OIB 21988897911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HOME AND LAND d.o.o. Pula</izvorni_sadrzaj>
    <derivirana_varijabla naziv="DomainObject.Predmet.ProtustrankaIDrugi_1">HOME AND LAND d.o.o. Pula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HOME AND LAND d.o.o. Pula, OIB 21988897911, Ozad Arene 1, 52100 Pula</izvorni_sadrzaj>
    <derivirana_varijabla naziv="DomainObject.Predmet.ProtustrankaIDrugiAdressOIB_1">HOME AND LAND d.o.o. Pula, OIB 21988897911, Ozad Arene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HOME AND LAND d.o.o. Pula</item>
    </izvorni_sadrzaj>
    <derivirana_varijabla naziv="DomainObject.Predmet.SudioniciListNaziv_1">
      <item>FINANCIJSKA AGENCIJA, RC RIJEKA, PODRUŽNICA PULA</item>
      <item>HOME AND LAND d.o.o. Pula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HOME AND LAND d.o.o. Pula, OIB 21988897911, Ozad Arene 1,52100 Pula</item>
    </izvorni_sadrzaj>
    <derivirana_varijabla naziv="DomainObject.Predmet.SudioniciListAdressOIB_1">
      <item>FINANCIJSKA AGENCIJA, RC RIJEKA, PODRUŽNICA PULA, OIB 85821130368, Ulica grada Vukovara 70,Zagreb</item>
      <item>HOME AND LAND d.o.o. Pula, OIB 21988897911, Ozad Arene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21988897911</item>
    </izvorni_sadrzaj>
    <derivirana_varijabla naziv="DomainObject.Predmet.SudioniciListNazivOIB_1">
      <item>, OIB 85821130368</item>
      <item>, OIB 21988897911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3225</properties:Characters>
  <properties:Lines>84</properties:Lines>
  <properties:Paragraphs>30</properties:Paragraphs>
  <properties:TotalTime>10</properties:TotalTime>
  <properties:ScaleCrop>false</properties:ScaleCrop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2016-02-25T09:24:00Z</dcterms:created>
  <dc:creator>Mihaela Kaligari</dc:creator>
  <dc:description/>
  <cp:keywords/>
  <cp:lastModifiedBy>Mihaela Kaligari</cp:lastModifiedBy>
  <dcterms:modified xmlns:xsi="http://www.w3.org/2001/XMLSchema-instance" xsi:type="dcterms:W3CDTF">2016-02-26T07:50:00Z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