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7b48" w14:paraId="cb87b48" w:rsidRDefault="000838C8" w:rsidR="000838C8">
      <w:pPr>
        <w15:collapsed w:val="false"/>
      </w:pPr>
      <w:bookmarkStart w:name="_GoBack" w:id="0"/>
      <w:bookmarkEnd w:id="0"/>
    </w:p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9A1F33">
        <w:t>0</w:t>
      </w:r>
      <w:proofErr w:type="spellEnd"/>
      <w:r w:rsidR="009A1F33">
        <w:t>. St-</w:t>
      </w:r>
      <w:proofErr w:type="spellStart"/>
      <w:r w:rsidR="009A1F33">
        <w:t>7065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dana 5. studenog </w:t>
      </w:r>
      <w:proofErr w:type="spellStart"/>
      <w:r>
        <w:t>2015</w:t>
      </w:r>
      <w:proofErr w:type="spellEnd"/>
      <w:r>
        <w:t>.,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 xml:space="preserve">I           Za dužnika </w:t>
      </w:r>
      <w:r w:rsidR="009A1F33">
        <w:t xml:space="preserve">Sport </w:t>
      </w:r>
      <w:proofErr w:type="spellStart"/>
      <w:r w:rsidR="009A1F33">
        <w:t>Reakt</w:t>
      </w:r>
      <w:proofErr w:type="spellEnd"/>
      <w:r w:rsidR="009A1F33">
        <w:t xml:space="preserve"> d.o.o., Zagreb, Zinke </w:t>
      </w:r>
      <w:proofErr w:type="spellStart"/>
      <w:r w:rsidR="009A1F33">
        <w:t>Kunc</w:t>
      </w:r>
      <w:proofErr w:type="spellEnd"/>
      <w:r w:rsidR="009A1F33">
        <w:t xml:space="preserve"> 3 A, </w:t>
      </w:r>
      <w:proofErr w:type="spellStart"/>
      <w:r w:rsidR="009A1F33">
        <w:t>OIB</w:t>
      </w:r>
      <w:proofErr w:type="spellEnd"/>
      <w:r w:rsidR="009A1F33">
        <w:t>:</w:t>
      </w:r>
      <w:proofErr w:type="spellStart"/>
      <w:r w:rsidR="009A1F33">
        <w:t>43161746860</w:t>
      </w:r>
      <w:proofErr w:type="spellEnd"/>
      <w:r w:rsidR="00AA4B9B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r w:rsidR="00874080">
        <w:t>71.509,76</w:t>
      </w:r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786371" w:rsidP="00116C98" w:rsidR="00116C98">
      <w:pPr>
        <w:jc w:val="center"/>
      </w:pPr>
      <w:r>
        <w:t>Zagreb, 09</w:t>
      </w:r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16C98"/>
    <w:rsid w:val="001C0399"/>
    <w:rsid w:val="002542BB"/>
    <w:rsid w:val="00256032"/>
    <w:rsid w:val="00362F82"/>
    <w:rsid w:val="003E66CC"/>
    <w:rsid w:val="00546A55"/>
    <w:rsid w:val="00564843"/>
    <w:rsid w:val="006600C8"/>
    <w:rsid w:val="007173B3"/>
    <w:rsid w:val="00786371"/>
    <w:rsid w:val="00874080"/>
    <w:rsid w:val="00907D31"/>
    <w:rsid w:val="00953C76"/>
    <w:rsid w:val="009A1F33"/>
    <w:rsid w:val="009D1770"/>
    <w:rsid w:val="00AA4B9B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A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A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7065</izvorni_sadrzaj>
    <derivirana_varijabla naziv="DomainObject.Predmet.Broj_1">7065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St-7065/2015</izvorni_sadrzaj>
    <derivirana_varijabla naziv="DomainObject.Predmet.OznakaBroj_1">St-7065/2015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Reakt d.o.o. zastupanog po punomoćniku Saša Brkić; Dimitrija Gavriloski</izvorni_sadrzaj>
    <derivirana_varijabla naziv="DomainObject.Predmet.ProtustrankaFormated_1">  Sport Reakt d.o.o. zastupanog po punomoćniku Saša Brkić; Dimitrija Gavriloski</derivirana_varijabla>
  </DomainObject.Predmet.ProtustrankaFormated>
  <DomainObject.Predmet.ProtustrankaFormatedOIB>
    <izvorni_sadrzaj>  Sport Reakt d.o.o., OIB 43161746860 zastupanog po punomoćniku Saša Brkić; Dimitrija Gavriloski</izvorni_sadrzaj>
    <derivirana_varijabla naziv="DomainObject.Predmet.ProtustrankaFormatedOIB_1">  Sport Reakt d.o.o., OIB 43161746860 zastupanog po punomoćniku Saša Brkić; Dimitrija Gavriloski</derivirana_varijabla>
  </DomainObject.Predmet.ProtustrankaFormatedOIB>
  <DomainObject.Predmet.ProtustrankaFormatedWithAdress>
    <izvorni_sadrzaj> Sport Reakt d.o.o., Zinke Kunc 3/A, 10000 Zagreb zastupanog po punomoćniku Saša Brkić; Dimitrija Gavriloski</izvorni_sadrzaj>
    <derivirana_varijabla naziv="DomainObject.Predmet.ProtustrankaFormatedWithAdress_1"> Sport Reakt d.o.o., Zinke Kunc 3/A, 10000 Zagreb zastupanog po punomoćniku Saša Brkić; Dimitrija Gavriloski</derivirana_varijabla>
  </DomainObject.Predmet.ProtustrankaFormatedWithAdress>
  <DomainObject.Predmet.ProtustrankaFormatedWithAdressOIB>
    <izvorni_sadrzaj> Sport Reakt d.o.o., OIB 43161746860, Zinke Kunc 3/A, 10000 Zagreb zastupanog po punomoćniku Saša Brkić; Dimitrija Gavriloski</izvorni_sadrzaj>
    <derivirana_varijabla naziv="DomainObject.Predmet.ProtustrankaFormatedWithAdressOIB_1"> Sport Reakt d.o.o., OIB 43161746860, Zinke Kunc 3/A, 10000 Zagreb zastupanog po punomoćniku Saša Brkić; Dimitrija Gavriloski</derivirana_varijabla>
  </DomainObject.Predmet.ProtustrankaFormatedWithAdressOIB>
  <DomainObject.Predmet.ProtustrankaWithAdress>
    <izvorni_sadrzaj>Sport Reakt d.o.o. Zinke Kunc 3/A, 10000 Zagreb</izvorni_sadrzaj>
    <derivirana_varijabla naziv="DomainObject.Predmet.ProtustrankaWithAdress_1">Sport Reakt d.o.o. Zinke Kunc 3/A, 10000 Zagreb</derivirana_varijabla>
  </DomainObject.Predmet.ProtustrankaWithAdress>
  <DomainObject.Predmet.ProtustrankaWithAdressOIB>
    <izvorni_sadrzaj>Sport Reakt d.o.o., OIB 43161746860, Zinke Kunc 3/A, 10000 Zagreb</izvorni_sadrzaj>
    <derivirana_varijabla naziv="DomainObject.Predmet.ProtustrankaWithAdressOIB_1">Sport Reakt d.o.o., OIB 43161746860, Zinke Kunc 3/A, 10000 Zagreb</derivirana_varijabla>
  </DomainObject.Predmet.ProtustrankaWithAdressOIB>
  <DomainObject.Predmet.ProtustrankaNazivFormated>
    <izvorni_sadrzaj>Sport Reakt d.o.o.</izvorni_sadrzaj>
    <derivirana_varijabla naziv="DomainObject.Predmet.ProtustrankaNazivFormated_1">Sport Reakt d.o.o.</derivirana_varijabla>
  </DomainObject.Predmet.ProtustrankaNazivFormated>
  <DomainObject.Predmet.ProtustrankaNazivFormatedOIB>
    <izvorni_sadrzaj>Sport Reakt d.o.o., OIB 43161746860</izvorni_sadrzaj>
    <derivirana_varijabla naziv="DomainObject.Predmet.ProtustrankaNazivFormatedOIB_1">Sport Reakt d.o.o., OIB 43161746860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Reakt d.o.o. zastupanog po punomoćniku Saša Brkić; Dimitrija Gavriloski</item>
    </izvorni_sadrzaj>
    <derivirana_varijabla naziv="DomainObject.Predmet.ProtuStrankaListFormated_1">
      <item>Sport Reakt d.o.o. zastupanog po punomoćniku Saša Brkić; Dimitrija Gavriloski</item>
    </derivirana_varijabla>
  </DomainObject.Predmet.ProtuStrankaListFormated>
  <DomainObject.Predmet.ProtuStrankaListFormatedOIB>
    <izvorni_sadrzaj>
      <item>Sport Reakt d.o.o., OIB 43161746860 zastupanog po punomoćniku Saša Brkić; Dimitrija Gavriloski</item>
    </izvorni_sadrzaj>
    <derivirana_varijabla naziv="DomainObject.Predmet.ProtuStrankaListFormatedOIB_1">
      <item>Sport Reakt d.o.o., OIB 43161746860 zastupanog po punomoćniku Saša Brkić; Dimitrija Gavriloski</item>
    </derivirana_varijabla>
  </DomainObject.Predmet.ProtuStrankaListFormatedOIB>
  <DomainObject.Predmet.ProtuStrankaListFormatedWithAdress>
    <izvorni_sadrzaj>
      <item>Sport Reakt d.o.o., Zinke Kunc 3/A, 10000 Zagreb zastupanog po punomoćniku Saša Brkić; Dimitrija Gavriloski</item>
    </izvorni_sadrzaj>
    <derivirana_varijabla naziv="DomainObject.Predmet.ProtuStrankaListFormatedWithAdress_1">
      <item>Sport Reakt d.o.o., Zinke Kunc 3/A, 10000 Zagreb zastupanog po punomoćniku Saša Brkić; Dimitrija Gavriloski</item>
    </derivirana_varijabla>
  </DomainObject.Predmet.ProtuStrankaListFormatedWithAdress>
  <DomainObject.Predmet.ProtuStrankaListFormatedWithAdressOIB>
    <izvorni_sadrzaj>
      <item>Sport Reakt d.o.o., OIB 43161746860, Zinke Kunc 3/A, 10000 Zagreb zastupanog po punomoćniku Saša Brkić; Dimitrija Gavriloski</item>
    </izvorni_sadrzaj>
    <derivirana_varijabla naziv="DomainObject.Predmet.ProtuStrankaListFormatedWithAdressOIB_1">
      <item>Sport Reakt d.o.o., OIB 43161746860, Zinke Kunc 3/A, 10000 Zagreb zastupanog po punomoćniku Saša Brkić; Dimitrija Gavriloski</item>
    </derivirana_varijabla>
  </DomainObject.Predmet.ProtuStrankaListFormatedWithAdressOIB>
  <DomainObject.Predmet.ProtuStrankaListNazivFormated>
    <izvorni_sadrzaj>
      <item>Sport Reakt d.o.o.</item>
    </izvorni_sadrzaj>
    <derivirana_varijabla naziv="DomainObject.Predmet.ProtuStrankaListNazivFormated_1">
      <item>Sport Reakt d.o.o.</item>
    </derivirana_varijabla>
  </DomainObject.Predmet.ProtuStrankaListNazivFormated>
  <DomainObject.Predmet.ProtuStrankaListNazivFormatedOIB>
    <izvorni_sadrzaj>
      <item>Sport Reakt d.o.o., OIB 43161746860</item>
    </izvorni_sadrzaj>
    <derivirana_varijabla naziv="DomainObject.Predmet.ProtuStrankaListNazivFormatedOIB_1">
      <item>Sport Reakt d.o.o., OIB 43161746860</item>
    </derivirana_varijabla>
  </DomainObject.Predmet.ProtuStrankaListNazivFormatedOIB>
  <DomainObject.Predmet.OstaliListFormated>
    <izvorni_sadrzaj>
      <item>Saša Brkić punomoćnik sudionika u postupku Sport Reakt d.o.o.</item>
      <item>Dimitrija Gavriloski punomoćnik sudionika u postupku Sport Reakt d.o.o.</item>
    </izvorni_sadrzaj>
    <derivirana_varijabla naziv="DomainObject.Predmet.OstaliListFormated_1">
      <item>Saša Brkić punomoćnik sudionika u postupku Sport Reakt d.o.o.</item>
      <item>Dimitrija Gavriloski punomoćnik sudionika u postupku Sport Reakt d.o.o.</item>
    </derivirana_varijabla>
  </DomainObject.Predmet.OstaliListFormated>
  <DomainObject.Predmet.OstaliListFormatedOIB>
    <izvorni_sadrzaj>
      <item>Saša Brkić, OIB 00488667574 punomoćnik sudionika u postupku Sport Reakt d.o.o.</item>
      <item>Dimitrija Gavriloski, OIB 00488667574 punomoćnik sudionika u postupku Sport Reakt d.o.o.</item>
    </izvorni_sadrzaj>
    <derivirana_varijabla naziv="DomainObject.Predmet.OstaliListFormatedOIB_1">
      <item>Saša Brkić, OIB 00488667574 punomoćnik sudionika u postupku Sport Reakt d.o.o.</item>
      <item>Dimitrija Gavriloski, OIB 00488667574 punomoćnik sudionika u postupku Sport Reakt d.o.o.</item>
    </derivirana_varijabla>
  </DomainObject.Predmet.OstaliListFormatedOIB>
  <DomainObject.Predmet.OstaliListFormatedWithAdress>
    <izvorni_sadrzaj>
      <item>Saša Brkić, Cesta Františka foita 002, Velenje punomoćnik sudionika u postupku Sport Reakt d.o.o.</item>
      <item>Dimitrija Gavriloski, Cesta Františka Foita 002, Velenje punomoćnik sudionika u postupku Sport Reakt d.o.o.</item>
    </izvorni_sadrzaj>
    <derivirana_varijabla naziv="DomainObject.Predmet.OstaliListFormatedWithAdress_1">
      <item>Saša Brkić, Cesta Františka foita 002, Velenje punomoćnik sudionika u postupku Sport Reakt d.o.o.</item>
      <item>Dimitrija Gavriloski, Cesta Františka Foita 002, Velenje punomoćnik sudionika u postupku Sport Reakt d.o.o.</item>
    </derivirana_varijabla>
  </DomainObject.Predmet.OstaliListFormatedWithAdress>
  <DomainObject.Predmet.OstaliListFormatedWithAdressOIB>
    <izvorni_sadrzaj>
      <item>Saša Brkić, OIB 00488667574, Cesta Františka foita 002, Velenje punomoćnik sudionika u postupku Sport Reakt d.o.o.</item>
      <item>Dimitrija Gavriloski, OIB 00488667574, Cesta Františka Foita 002, Velenje punomoćnik sudionika u postupku Sport Reakt d.o.o.</item>
    </izvorni_sadrzaj>
    <derivirana_varijabla naziv="DomainObject.Predmet.OstaliListFormatedWithAdressOIB_1">
      <item>Saša Brkić, OIB 00488667574, Cesta Františka foita 002, Velenje punomoćnik sudionika u postupku Sport Reakt d.o.o.</item>
      <item>Dimitrija Gavriloski, OIB 00488667574, Cesta Františka Foita 002, Velenje punomoćnik sudionika u postupku Sport Reakt d.o.o.</item>
    </derivirana_varijabla>
  </DomainObject.Predmet.OstaliListFormatedWithAdressOIB>
  <DomainObject.Predmet.OstaliListNazivFormated>
    <izvorni_sadrzaj>
      <item>Saša Brkić</item>
      <item>Dimitrija Gavriloski</item>
    </izvorni_sadrzaj>
    <derivirana_varijabla naziv="DomainObject.Predmet.OstaliListNazivFormated_1">
      <item>Saša Brkić</item>
      <item>Dimitrija Gavriloski</item>
    </derivirana_varijabla>
  </DomainObject.Predmet.OstaliListNazivFormated>
  <DomainObject.Predmet.OstaliListNazivFormatedOIB>
    <izvorni_sadrzaj>
      <item>Saša Brkić, OIB 00488667574</item>
      <item>Dimitrija Gavriloski, OIB 00488667574</item>
    </izvorni_sadrzaj>
    <derivirana_varijabla naziv="DomainObject.Predmet.OstaliListNazivFormatedOIB_1">
      <item>Saša Brkić, OIB 00488667574</item>
      <item>Dimitrija Gavriloski, OIB 00488667574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Reakt d.o.o.</izvorni_sadrzaj>
    <derivirana_varijabla naziv="DomainObject.Predmet.ProtustrankaIDrugi_1">Sport Reakt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 Reakt d.o.o., OIB 43161746860, Zinke Kunc 3/A, 10000 Zagreb</izvorni_sadrzaj>
    <derivirana_varijabla naziv="DomainObject.Predmet.ProtustrankaIDrugiAdressOIB_1">Sport Reakt d.o.o., OIB 43161746860, Zinke Kunc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Reakt d.o.o.</item>
      <item>FINA Regionalni centar Zagreb</item>
      <item>Saša Brkić</item>
      <item>Dimitrija Gavriloski</item>
    </izvorni_sadrzaj>
    <derivirana_varijabla naziv="DomainObject.Predmet.SudioniciListNaziv_1">
      <item>Sport Reakt d.o.o.</item>
      <item>FINA Regionalni centar Zagreb</item>
      <item>Saša Brkić</item>
      <item>Dimitrija Gavriloski</item>
    </derivirana_varijabla>
  </DomainObject.Predmet.SudioniciListNaziv>
  <DomainObject.Predmet.SudioniciListAdressOIB>
    <izvorni_sadrzaj>
      <item>Sport Reakt d.o.o., OIB 43161746860, Zinke Kunc 3/A,10000 Zagreb</item>
      <item>FINA Regionalni centar Zagreb, OIB 85821130368, Trg svibanjskih žrtava 1995. 1,10000 Zagreb</item>
      <item>Saša Brkić, OIB 00488667574, Cesta Františka foita 002,Velenje</item>
      <item>Dimitrija Gavriloski, OIB 00488667574, Cesta Františka Foita 002,Velenje</item>
    </izvorni_sadrzaj>
    <derivirana_varijabla naziv="DomainObject.Predmet.SudioniciListAdressOIB_1">
      <item>Sport Reakt d.o.o., OIB 43161746860, Zinke Kunc 3/A,10000 Zagreb</item>
      <item>FINA Regionalni centar Zagreb, OIB 85821130368, Trg svibanjskih žrtava 1995. 1,10000 Zagreb</item>
      <item>Saša Brkić, OIB 00488667574, Cesta Františka foita 002,Velenje</item>
      <item>Dimitrija Gavriloski, OIB 00488667574, Cesta Františka Foita 002,Velenje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43161746860</item>
      <item>, OIB 85821130368</item>
      <item>, OIB 00488667574</item>
      <item>, OIB 00488667574</item>
    </izvorni_sadrzaj>
    <derivirana_varijabla naziv="DomainObject.Predmet.SudioniciListNazivOIB_1">
      <item>, OIB 43161746860</item>
      <item>, OIB 85821130368</item>
      <item>, OIB 00488667574</item>
      <item>, OIB 00488667574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239</properties:Words>
  <properties:Characters>1299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2016-02-09T08:56:00Z</dcterms:created>
  <dc:creator>Korisnik</dc:creator>
  <cp:lastModifiedBy>Maja Kovač</cp:lastModifiedBy>
  <cp:lastPrinted>2016-02-09T08:38:00Z</cp:lastPrinted>
  <dcterms:modified xmlns:xsi="http://www.w3.org/2001/XMLSchema-instance" xsi:type="dcterms:W3CDTF">2016-02-09T08:56:00Z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