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bea6" w14:paraId="c10bea6"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D424B0" w:rsidP="00D424B0" w:rsidR="00D424B0">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MIDIA j.d.o.o., Ernestinovo, Vladimira Nazora 61, MBS: 030175687, OIB: 04275637639</w:t>
      </w:r>
      <w:r>
        <w:rPr>
          <w:color w:val="000000"/>
        </w:rPr>
        <w:t xml:space="preserve">, dana 6. ožujka 2018. godine </w:t>
      </w:r>
    </w:p>
    <w:p w:rsidRDefault="00816829" w:rsidP="00982B65" w:rsidR="00816829">
      <w:pPr>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D424B0" w:rsidRPr="00D424B0">
        <w:t>Ivica Brkić, OIB: 21336865105</w:t>
      </w:r>
      <w:r>
        <w:t xml:space="preserve">, </w:t>
      </w:r>
      <w:r w:rsidR="00D424B0" w:rsidRPr="00D424B0">
        <w:t>Ernestinovo, Vladimira Nazora 61</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r>
      <w:r w:rsidRPr="002079D1">
        <w:t>-predujam od 1.000,00 kn u Fond za namirenje troškova stečajnog postupka na žiro-račun</w:t>
      </w:r>
      <w:r w:rsidRPr="00047B69">
        <w:t xml:space="preserve">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2079D1">
        <w:t>166</w:t>
      </w:r>
      <w:r>
        <w:t>-1</w:t>
      </w:r>
      <w:r w:rsidR="00816829">
        <w:t>8</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2079D1">
        <w:t>Ivici Brkić, OIB: 21336865105, Ernestinovo, Vladimira Nazora 61</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87524">
        <w:t>4. U  p</w:t>
      </w:r>
      <w:r w:rsidRPr="00087524">
        <w:rPr>
          <w:rFonts w:eastAsia="Calibri"/>
        </w:rPr>
        <w:t>isano</w:t>
      </w:r>
      <w:r w:rsidRPr="00087524">
        <w:t>m izvješću</w:t>
      </w:r>
      <w:r w:rsidRPr="00087524">
        <w:rPr>
          <w:rFonts w:eastAsia="Calibri"/>
        </w:rPr>
        <w:t xml:space="preserve"> o financijsko-gospodar</w:t>
      </w:r>
      <w:r w:rsidRPr="00087524">
        <w:t>skom stanju dužnika, među ostalim, trebaju</w:t>
      </w:r>
      <w:r w:rsidRPr="00087524">
        <w:rPr>
          <w:rFonts w:eastAsia="Calibri"/>
        </w:rPr>
        <w:t xml:space="preserve"> biti</w:t>
      </w:r>
      <w:r w:rsidRPr="00047B69">
        <w:rPr>
          <w:rFonts w:eastAsia="Calibri"/>
        </w:rPr>
        <w:t xml:space="preserve">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087524">
        <w:t>MIDIA j.d.o.o., Ernestinovo, Vladimira Nazora 61, MBS: 030175687, OIB: 04275637639</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087524" w:rsidP="00087524" w:rsidR="00087524">
      <w:pPr>
        <w:ind w:firstLine="708"/>
        <w:jc w:val="both"/>
      </w:pPr>
      <w:r w:rsidRPr="002C39B9">
        <w:t xml:space="preserve">Podneskom zaprimljenim, kod ovog suda dana </w:t>
      </w:r>
      <w:r>
        <w:t>18. prosinca 2017.</w:t>
      </w:r>
      <w:r w:rsidRPr="002C39B9">
        <w:t xml:space="preserve"> godine, vjerovnik</w:t>
      </w:r>
      <w:r>
        <w:t xml:space="preserve"> REPUBLIKA HRVATSKA Ministarstvo financija, Porezna uprava Područni ured Osijek, OIB: 18683136487, zastupana po Županijskom državnom odvjetništvu u Osijeku, podnijela je  prijedlog za otvaranjem stečajnog postupka nad dužnikom MIDIA j.d.o.o., Ernestinovo, Vladimira Nazora 61, MBS: 030175687, OIB: 04275637639, uz koji prijedlog je dostavila dokaz o postojanju svoje tražbine i postojanju stečajnog razloga iz članka 6. stav 2. Stečajnog zakona: nesposobnosti za plaćanje.</w:t>
      </w:r>
    </w:p>
    <w:p w:rsidRDefault="00FB0514" w:rsidP="001C7928" w:rsidR="001C7928">
      <w:pPr>
        <w:ind w:firstLine="708"/>
        <w:jc w:val="both"/>
      </w:pPr>
      <w:r>
        <w:t xml:space="preserve">   </w:t>
      </w:r>
      <w:r w:rsidR="00EA166B">
        <w:t xml:space="preserve"> </w:t>
      </w:r>
      <w:r w:rsidR="001C7928">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524830">
        <w:t>6</w:t>
      </w:r>
      <w:r w:rsidR="00DC507F">
        <w:t>. ožujka</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8954D6" w:rsidR="008F7AF0">
      <w:pPr>
        <w:jc w:val="both"/>
      </w:pPr>
      <w:r w:rsidRPr="00047B69">
        <w:t xml:space="preserve">1. </w:t>
      </w:r>
      <w:proofErr w:type="spellStart"/>
      <w:r>
        <w:t>z.z</w:t>
      </w:r>
      <w:proofErr w:type="spellEnd"/>
      <w:r>
        <w:t>.</w:t>
      </w:r>
      <w:r w:rsidRPr="00047B69">
        <w:t xml:space="preserve"> dužnika </w:t>
      </w:r>
      <w:r w:rsidR="00107C28" w:rsidRPr="00726A47">
        <w:t>Ivica Brkić, Ernestinovo, Vladimira Nazora 61</w:t>
      </w:r>
    </w:p>
    <w:p w:rsidRDefault="00BD59EA" w:rsidP="008954D6" w:rsidR="008954D6">
      <w:pPr>
        <w:jc w:val="both"/>
      </w:pPr>
      <w:r w:rsidRPr="00047B69">
        <w:t xml:space="preserve">2. dužnik </w:t>
      </w:r>
      <w:r w:rsidR="00107C28">
        <w:t>MIDIA j.d.o.o., Ernestinovo, Vladimira Nazora 61</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312430">
        <w:rPr>
          <w:color w:val="000000"/>
        </w:rPr>
        <w:t>25</w:t>
      </w:r>
      <w:r w:rsidR="008F7AF0">
        <w:rPr>
          <w:color w:val="000000"/>
        </w:rPr>
        <w:t>.4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4933" w:rsidR="008B4933">
      <w:r>
        <w:separator/>
      </w:r>
    </w:p>
  </w:endnote>
  <w:endnote w:id="0" w:type="continuationSeparator">
    <w:p w:rsidRDefault="008B4933" w:rsidR="008B49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4933" w:rsidR="008B4933">
      <w:r>
        <w:separator/>
      </w:r>
    </w:p>
  </w:footnote>
  <w:footnote w:id="0" w:type="continuationSeparator">
    <w:p w:rsidRDefault="008B4933" w:rsidR="008B49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6443">
      <w:rPr>
        <w:rStyle w:val="Brojstranice"/>
        <w:noProof/>
      </w:rPr>
      <w:t>3</w:t>
    </w:r>
    <w:r>
      <w:rPr>
        <w:rStyle w:val="Brojstranice"/>
      </w:rPr>
      <w:fldChar w:fldCharType="end"/>
    </w:r>
  </w:p>
  <w:p w:rsidRDefault="006C10BE" w:rsidP="006C10BE" w:rsidR="006C10BE">
    <w:pPr>
      <w:pStyle w:val="Zaglavlje"/>
      <w:jc w:val="right"/>
    </w:pPr>
    <w:r>
      <w:t>7 St-166/18-10</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0BE" w:rsidP="006C10BE" w:rsidR="006C10BE">
    <w:pPr>
      <w:pStyle w:val="Zaglavlje"/>
      <w:jc w:val="right"/>
    </w:pPr>
    <w:r>
      <w:t>7 St-166/18-10</w:t>
    </w:r>
  </w:p>
  <w:p w:rsidRDefault="00BF3E59" w:rsidP="006C10BE" w:rsidR="00BF3E59" w:rsidRPr="006C10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524"/>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D7DF2"/>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07C28"/>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9D1"/>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2430"/>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4830"/>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10BE"/>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27525"/>
    <w:rsid w:val="00731F97"/>
    <w:rsid w:val="00734E0A"/>
    <w:rsid w:val="0073568B"/>
    <w:rsid w:val="00735AF2"/>
    <w:rsid w:val="00736075"/>
    <w:rsid w:val="00736A22"/>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829"/>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4933"/>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8F7AF0"/>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5A4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2B65"/>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6443"/>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2FA4"/>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1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75EF9"/>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24B0"/>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07F"/>
    <w:rsid w:val="00DC5E34"/>
    <w:rsid w:val="00DC7EA3"/>
    <w:rsid w:val="00DD157F"/>
    <w:rsid w:val="00DD1593"/>
    <w:rsid w:val="00DD3504"/>
    <w:rsid w:val="00DD58B4"/>
    <w:rsid w:val="00DD6F38"/>
    <w:rsid w:val="00DD7E77"/>
    <w:rsid w:val="00DE05E4"/>
    <w:rsid w:val="00DE1274"/>
    <w:rsid w:val="00DE15C1"/>
    <w:rsid w:val="00DE1D08"/>
    <w:rsid w:val="00DE41EA"/>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66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51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E41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6443"/>
    <w:rPr>
      <w:color w:val="808080"/>
      <w:bdr w:space="0" w:sz="0" w:color="auto" w:val="none"/>
      <w:shd w:fill="CCFFFF" w:color="auto" w:val="clear"/>
    </w:rPr>
  </w:style>
  <w:style w:customStyle="true" w:styleId="eSPISCCParagraphDefaultFont" w:type="character">
    <w:name w:val="eSPIS_CC_Paragraph Default Font"/>
    <w:basedOn w:val="Naglaeno"/>
    <w:rsid w:val="009A644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A6443"/>
    <w:rPr>
      <w:b/>
      <w:bCs/>
      <w:bdr w:space="0" w:sz="0" w:color="auto" w:val="none"/>
      <w:shd w:fill="FFFFCC" w:color="auto" w:val="clear"/>
      <w:lang w:val="hr-HR"/>
    </w:rPr>
  </w:style>
  <w:style w:customStyle="true" w:styleId="PozadinaSvijetloCrvena" w:type="character">
    <w:name w:val="Pozadina_SvijetloCrvena"/>
    <w:basedOn w:val="eSPISCCParagraphDefaultFont"/>
    <w:rsid w:val="009A644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A644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E41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A6443"/>
    <w:rPr>
      <w:color w:val="808080"/>
      <w:bdr w:color="auto" w:space="0" w:sz="0" w:val="none"/>
      <w:shd w:color="auto" w:fill="CCFFFF" w:val="clear"/>
    </w:rPr>
  </w:style>
  <w:style w:customStyle="1" w:styleId="eSPISCCParagraphDefaultFont" w:type="character">
    <w:name w:val="eSPIS_CC_Paragraph Default Font"/>
    <w:basedOn w:val="Naglaeno"/>
    <w:rsid w:val="009A644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A6443"/>
    <w:rPr>
      <w:b/>
      <w:bCs/>
      <w:bdr w:color="auto" w:space="0" w:sz="0" w:val="none"/>
      <w:shd w:color="auto" w:fill="FFFFCC" w:val="clear"/>
      <w:lang w:val="hr-HR"/>
    </w:rPr>
  </w:style>
  <w:style w:customStyle="1" w:styleId="PozadinaSvijetloCrvena" w:type="character">
    <w:name w:val="Pozadina_SvijetloCrvena"/>
    <w:basedOn w:val="eSPISCCParagraphDefaultFont"/>
    <w:rsid w:val="009A644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A644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01792521">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275501">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033928">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9773764">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804205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526108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6087489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46582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MIDIA jednostavno društvo s ograničenom odgovornošću za trgovinu i usluge zastupanog po punomoćniku Ivica Brkić</izvorni_sadrzaj>
    <derivirana_varijabla naziv="DomainObject.Predmet.ProtustrankaFormated_1">  MIDIA jednostavno društvo s ograničenom odgovornošću za trgovinu i usluge zastupanog po punomoćniku Ivica Brkić</derivirana_varijabla>
  </DomainObject.Predmet.ProtustrankaFormated>
  <DomainObject.Predmet.ProtustrankaFormatedOIB>
    <izvorni_sadrzaj>  MIDIA jednostavno društvo s ograničenom odgovornošću za trgovinu i usluge, OIB 04275637639 zastupanog po punomoćniku Ivica Brkić</izvorni_sadrzaj>
    <derivirana_varijabla naziv="DomainObject.Predmet.ProtustrankaFormatedOIB_1">  MIDIA jednostavno društvo s ograničenom odgovornošću za trgovinu i usluge, OIB 04275637639 zastupanog po punomoćniku Ivica Brkić</derivirana_varijabla>
  </DomainObject.Predmet.ProtustrankaFormatedOIB>
  <DomainObject.Predmet.ProtustrankaFormatedWithAdress>
    <izvorni_sadrzaj> MIDIA jednostavno društvo s ograničenom odgovornošću za trgovinu i usluge, Vladimira Nazora 61, 31216 Ernestinovo zastupanog po punomoćniku Ivica Brkić</izvorni_sadrzaj>
    <derivirana_varijabla naziv="DomainObject.Predmet.ProtustrankaFormatedWithAdress_1"> MIDIA jednostavno društvo s ograničenom odgovornošću za trgovinu i usluge, Vladimira Nazora 61, 31216 Ernestinovo zastupanog po punomoćniku Ivica Brkić</derivirana_varijabla>
  </DomainObject.Predmet.ProtustrankaFormatedWithAdress>
  <DomainObject.Predmet.ProtustrankaFormatedWithAdressOIB>
    <izvorni_sadrzaj> MIDIA jednostavno društvo s ograničenom odgovornošću za trgovinu i usluge, OIB 04275637639, Vladimira Nazora 61, 31216 Ernestinovo zastupanog po punomoćniku Ivica Brkić</izvorni_sadrzaj>
    <derivirana_varijabla naziv="DomainObject.Predmet.ProtustrankaFormatedWithAdressOIB_1"> MIDIA jednostavno društvo s ograničenom odgovornošću za trgovinu i usluge, OIB 04275637639, Vladimira Nazora 61, 31216 Ernestinovo zastupanog po punomoćniku Ivica Brkić</derivirana_varijabla>
  </DomainObject.Predmet.ProtustrankaFormatedWithAdressOIB>
  <DomainObject.Predmet.ProtustrankaWithAdress>
    <izvorni_sadrzaj>MIDIA jednostavno društvo s ograničenom odgovornošću za trgovinu i usluge Vladimira Nazora 61, 31216 Ernestinovo</izvorni_sadrzaj>
    <derivirana_varijabla naziv="DomainObject.Predmet.ProtustrankaWithAdress_1">MIDIA jednostavno društvo s ograničenom odgovornošću za trgovinu i usluge Vladimira Nazora 61, 31216 Ernestinovo</derivirana_varijabla>
  </DomainObject.Predmet.ProtustrankaWithAdress>
  <DomainObject.Predmet.ProtustrankaWithAdressOIB>
    <izvorni_sadrzaj>MIDIA jednostavno društvo s ograničenom odgovornošću za trgovinu i usluge, OIB 04275637639, Vladimira Nazora 61, 31216 Ernestinovo</izvorni_sadrzaj>
    <derivirana_varijabla naziv="DomainObject.Predmet.ProtustrankaWithAdressOIB_1">MIDIA jednostavno društvo s ograničenom odgovornošću za trgovinu i usluge, OIB 04275637639, Vladimira Nazora 61, 31216 Ernestinovo</derivirana_varijabla>
  </DomainObject.Predmet.ProtustrankaWithAdressOIB>
  <DomainObject.Predmet.ProtustrankaNazivFormated>
    <izvorni_sadrzaj>MIDIA jednostavno društvo s ograničenom odgovornošću za trgovinu i usluge</izvorni_sadrzaj>
    <derivirana_varijabla naziv="DomainObject.Predmet.ProtustrankaNazivFormated_1">MIDIA jednostavno društvo s ograničenom odgovornošću za trgovinu i usluge</derivirana_varijabla>
  </DomainObject.Predmet.ProtustrankaNazivFormated>
  <DomainObject.Predmet.ProtustrankaNazivFormatedOIB>
    <izvorni_sadrzaj>MIDIA jednostavno društvo s ograničenom odgovornošću za trgovinu i usluge, OIB 04275637639</izvorni_sadrzaj>
    <derivirana_varijabla naziv="DomainObject.Predmet.ProtustrankaNazivFormatedOIB_1">MIDIA jednostavno društvo s ograničenom odgovornošću za trgovinu i usluge, OIB 04275637639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MIDIA jednostavno društvo s ograničenom odgovornošću za trgovinu i usluge zastupanog po punomoćniku Ivica Brkić</item>
    </izvorni_sadrzaj>
    <derivirana_varijabla naziv="DomainObject.Predmet.ProtuStrankaListFormated_1">
      <item>MIDIA jednostavno društvo s ograničenom odgovornošću za trgovinu i usluge zastupanog po punomoćniku Ivica Brkić</item>
    </derivirana_varijabla>
  </DomainObject.Predmet.ProtuStrankaListFormated>
  <DomainObject.Predmet.ProtuStrankaListFormatedOIB>
    <izvorni_sadrzaj>
      <item>MIDIA jednostavno društvo s ograničenom odgovornošću za trgovinu i usluge, OIB 04275637639 zastupanog po punomoćniku Ivica Brkić</item>
    </izvorni_sadrzaj>
    <derivirana_varijabla naziv="DomainObject.Predmet.ProtuStrankaListFormatedOIB_1">
      <item>MIDIA jednostavno društvo s ograničenom odgovornošću za trgovinu i usluge, OIB 04275637639 zastupanog po punomoćniku Ivica Brkić</item>
    </derivirana_varijabla>
  </DomainObject.Predmet.ProtuStrankaListFormatedOIB>
  <DomainObject.Predmet.ProtuStrankaListFormatedWithAdress>
    <izvorni_sadrzaj>
      <item>MIDIA jednostavno društvo s ograničenom odgovornošću za trgovinu i usluge, Vladimira Nazora 61, 31216 Ernestinovo zastupanog po punomoćniku Ivica Brkić</item>
    </izvorni_sadrzaj>
    <derivirana_varijabla naziv="DomainObject.Predmet.ProtuStrankaListFormatedWithAdress_1">
      <item>MIDIA jednostavno društvo s ograničenom odgovornošću za trgovinu i usluge, Vladimira Nazora 61, 31216 Ernestinovo zastupanog po punomoćniku Ivica Brkić</item>
    </derivirana_varijabla>
  </DomainObject.Predmet.ProtuStrankaListFormatedWithAdress>
  <DomainObject.Predmet.ProtuStrankaListFormatedWithAdressOIB>
    <izvorni_sadrzaj>
      <item>MIDIA jednostavno društvo s ograničenom odgovornošću za trgovinu i usluge, OIB 04275637639, Vladimira Nazora 61, 31216 Ernestinovo zastupanog po punomoćniku Ivica Brkić</item>
    </izvorni_sadrzaj>
    <derivirana_varijabla naziv="DomainObject.Predmet.ProtuStrankaListFormatedWithAdressOIB_1">
      <item>MIDIA jednostavno društvo s ograničenom odgovornošću za trgovinu i usluge, OIB 04275637639, Vladimira Nazora 61, 31216 Ernestinovo zastupanog po punomoćniku Ivica Brkić</item>
    </derivirana_varijabla>
  </DomainObject.Predmet.ProtuStrankaListFormatedWithAdressOIB>
  <DomainObject.Predmet.ProtuStrankaListNazivFormated>
    <izvorni_sadrzaj>
      <item>MIDIA jednostavno društvo s ograničenom odgovornošću za trgovinu i usluge</item>
    </izvorni_sadrzaj>
    <derivirana_varijabla naziv="DomainObject.Predmet.ProtuStrankaListNazivFormated_1">
      <item>MIDIA jednostavno društvo s ograničenom odgovornošću za trgovinu i usluge</item>
    </derivirana_varijabla>
  </DomainObject.Predmet.ProtuStrankaListNazivFormated>
  <DomainObject.Predmet.ProtuStrankaListNazivFormatedOIB>
    <izvorni_sadrzaj>
      <item>MIDIA jednostavno društvo s ograničenom odgovornošću za trgovinu i usluge, OIB 04275637639</item>
    </izvorni_sadrzaj>
    <derivirana_varijabla naziv="DomainObject.Predmet.ProtuStrankaListNazivFormatedOIB_1">
      <item>MIDIA jednostavno društvo s ograničenom odgovornošću za trgovinu i usluge, OIB 04275637639</item>
    </derivirana_varijabla>
  </DomainObject.Predmet.ProtuStrankaListNazivFormatedOIB>
  <DomainObject.Predmet.OstaliListFormated>
    <izvorni_sadrzaj>
      <item>Županijsko državno odvjetništvo u Osijeku punomoćnik sudionika u postupku RH MF PU PODRUČNI URED OSIJEK</item>
      <item>Ivica Brkić punomoćnik sudionika u postupku MIDIA jednostavno društvo s ograničenom odgovornošću za trgovinu i usluge</item>
    </izvorni_sadrzaj>
    <derivirana_varijabla naziv="DomainObject.Predmet.OstaliListFormated_1">
      <item>Županijsko državno odvjetništvo u Osijeku punomoćnik sudionika u postupku RH MF PU PODRUČNI URED OSIJEK</item>
      <item>Ivica Brkić punomoćnik sudionika u postupku MIDIA jednostavno društvo s ograničenom odgovornošću za trgovinu i usluge</item>
    </derivirana_varijabla>
  </DomainObject.Predmet.OstaliListFormated>
  <DomainObject.Predmet.OstaliListFormatedOIB>
    <izvorni_sadrzaj>
      <item>Županijsko državno odvjetništvo u Osijeku, OIB 61379160880 punomoćnik sudionika u postupku RH MF PU PODRUČNI URED OSIJEK</item>
      <item>Ivica Brkić, OIB 21336865105 punomoćnik sudionika u postupku MIDIA jednostavno društvo s ograničenom odgovornošću za trgovinu i usluge</item>
    </izvorni_sadrzaj>
    <derivirana_varijabla naziv="DomainObject.Predmet.OstaliListFormatedOIB_1">
      <item>Županijsko državno odvjetništvo u Osijeku, OIB 61379160880 punomoćnik sudionika u postupku RH MF PU PODRUČNI URED OSIJEK</item>
      <item>Ivica Brkić, OIB 21336865105 punomoćnik sudionika u postupku MIDIA jednostavno društvo s ograničenom odgovornošću za trgovinu i usluge</item>
    </derivirana_varijabla>
  </DomainObject.Predmet.OstaliListFormatedOIB>
  <DomainObject.Predmet.OstaliListFormatedWithAdress>
    <izvorni_sadrzaj>
      <item>Županijsko državno odvjetništvo u Osijeku, Kapucinska 21, 31000 Osijek punomoćnik sudionika u postupku RH MF PU PODRUČNI URED OSIJEK</item>
      <item>Ivica Brkić, Vladimira Nazora 61, 31216 Ernestinovo punomoćnik sudionika u postupku MIDIA jednostavno društvo s ograničenom odgovornošću za trgovinu i usluge</item>
    </izvorni_sadrzaj>
    <derivirana_varijabla naziv="DomainObject.Predmet.OstaliListFormatedWithAdress_1">
      <item>Županijsko državno odvjetništvo u Osijeku, Kapucinska 21, 31000 Osijek punomoćnik sudionika u postupku RH MF PU PODRUČNI URED OSIJEK</item>
      <item>Ivica Brkić, Vladimira Nazora 61, 31216 Ernestinovo punomoćnik sudionika u postupku MIDIA jednostavno društvo s ograničenom odgovornošću za trgovinu i usluge</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OSIJEK</item>
      <item>Ivica Brkić, OIB 21336865105, Vladimira Nazora 61, 31216 Ernestinovo punomoćnik sudionika u postupku MIDIA jednostavno društvo s ograničenom odgovornošću za trgovinu i usluge</item>
    </izvorni_sadrzaj>
    <derivirana_varijabla naziv="DomainObject.Predmet.OstaliListFormatedWithAdressOIB_1">
      <item>Županijsko državno odvjetništvo u Osijeku, OIB 61379160880, Kapucinska 21, 31000 Osijek punomoćnik sudionika u postupku RH MF PU PODRUČNI URED OSIJEK</item>
      <item>Ivica Brkić, OIB 21336865105, Vladimira Nazora 61, 31216 Ernestinovo punomoćnik sudionika u postupku MIDIA jednostavno društvo s ograničenom odgovornošću za trgovinu i usluge</item>
    </derivirana_varijabla>
  </DomainObject.Predmet.OstaliListFormatedWithAdressOIB>
  <DomainObject.Predmet.OstaliListNazivFormated>
    <izvorni_sadrzaj>
      <item>Županijsko državno odvjetništvo u Osijeku</item>
      <item>Ivica Brkić</item>
    </izvorni_sadrzaj>
    <derivirana_varijabla naziv="DomainObject.Predmet.OstaliListNazivFormated_1">
      <item>Županijsko državno odvjetništvo u Osijeku</item>
      <item>Ivica Brkić</item>
    </derivirana_varijabla>
  </DomainObject.Predmet.OstaliListNazivFormated>
  <DomainObject.Predmet.OstaliListNazivFormatedOIB>
    <izvorni_sadrzaj>
      <item>Županijsko državno odvjetništvo u Osijeku, OIB 61379160880</item>
      <item>Ivica Brkić, OIB 21336865105</item>
    </izvorni_sadrzaj>
    <derivirana_varijabla naziv="DomainObject.Predmet.OstaliListNazivFormatedOIB_1">
      <item>Županijsko državno odvjetništvo u Osijeku, OIB 61379160880</item>
      <item>Ivica Brkić, OIB 21336865105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MIDIA jednostavno društvo s ograničenom odgovornošću za trgovinu i usluge</izvorni_sadrzaj>
    <derivirana_varijabla naziv="DomainObject.Predmet.ProtustrankaIDrugi_1">MIDIA jednostavno društvo s ograničenom odgovornošću za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MIDIA jednostavno društvo s ograničenom odgovornošću za trgovinu i usluge, OIB 04275637639, Vladimira Nazora 61, 31216 Ernestinovo</izvorni_sadrzaj>
    <derivirana_varijabla naziv="DomainObject.Predmet.ProtustrankaIDrugiAdressOIB_1">MIDIA jednostavno društvo s ograničenom odgovornošću za trgovinu i usluge, OIB 04275637639, Vladimira Nazora 61, 31216 Ernestinovo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MIDIA jednostavno društvo s ograničenom odgovornošću za trgovinu i usluge</item>
      <item>RH MF PU PODRUČNI URED OSIJEK</item>
      <item>Županijsko državno odvjetništvo u Osijeku</item>
      <item>Ivica Brkić</item>
    </izvorni_sadrzaj>
    <derivirana_varijabla naziv="DomainObject.Predmet.SudioniciListNaziv_1">
      <item>MIDIA jednostavno društvo s ograničenom odgovornošću za trgovinu i usluge</item>
      <item>RH MF PU PODRUČNI URED OSIJEK</item>
      <item>Županijsko državno odvjetništvo u Osijeku</item>
      <item>Ivica Brkić</item>
    </derivirana_varijabla>
  </DomainObject.Predmet.SudioniciListNaziv>
  <DomainObject.Predmet.SudioniciListAdressOIB>
    <izvorni_sadrzaj>
      <item>MIDIA jednostavno društvo s ograničenom odgovornošću za trgovinu i usluge, OIB 04275637639, Vladimira Nazora 61,31216 Ernestinovo</item>
      <item>RH MF PU PODRUČNI URED OSIJEK, OIB 18683136487</item>
      <item>Županijsko državno odvjetništvo u Osijeku, OIB 61379160880, Kapucinska 21,31000 Osijek</item>
      <item>Ivica Brkić, OIB 21336865105, Vladimira Nazora 61,31216 Ernestinovo</item>
    </izvorni_sadrzaj>
    <derivirana_varijabla naziv="DomainObject.Predmet.SudioniciListAdressOIB_1">
      <item>MIDIA jednostavno društvo s ograničenom odgovornošću za trgovinu i usluge, OIB 04275637639, Vladimira Nazora 61,31216 Ernestinovo</item>
      <item>RH MF PU PODRUČNI URED OSIJEK, OIB 18683136487</item>
      <item>Županijsko državno odvjetništvo u Osijeku, OIB 61379160880, Kapucinska 21,31000 Osijek</item>
      <item>Ivica Brkić, OIB 21336865105, Vladimira Nazora 61,31216 Ernestinovo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04275637639</item>
      <item>, OIB 18683136487</item>
      <item>, OIB 61379160880</item>
      <item>, OIB 21336865105</item>
    </izvorni_sadrzaj>
    <derivirana_varijabla naziv="DomainObject.Predmet.SudioniciListNazivOIB_1">
      <item>, OIB 04275637639</item>
      <item>, OIB 18683136487</item>
      <item>, OIB 61379160880</item>
      <item>, OIB 21336865105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A3D30-6446-4C94-9E25-94D11AC4D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850</properties:Words>
  <properties:Characters>4724</properties:Characters>
  <properties:Lines>191</properties:Lines>
  <properties:Paragraphs>44</properties:Paragraphs>
  <properties:TotalTime>461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2018-03-06T12:36:00Z</cp:lastPrinted>
  <dcterms:modified xmlns:xsi="http://www.w3.org/2001/XMLSchema-instance" xsi:type="dcterms:W3CDTF">2018-03-06T12:36:00Z</dcterms:modified>
  <cp:revision>694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(166-18 ZK poziv sve.docx)</vt:lpwstr>
  </prop:property>
  <prop:property name="CC_coloring" pid="4" fmtid="{D5CDD505-2E9C-101B-9397-08002B2CF9AE}">
    <vt:bool>true</vt:bool>
  </prop:property>
  <prop:property name="BrojStranica" pid="5" fmtid="{D5CDD505-2E9C-101B-9397-08002B2CF9AE}">
    <vt:i4>4</vt:i4>
  </prop:property>
</prop:Properties>
</file>