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d426" w14:paraId="377d426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D446C5" w:rsidRPr="00D446C5">
        <w:rPr>
          <w:rFonts w:cs="Times New Roman" w:hAnsi="Times New Roman" w:ascii="Times New Roman"/>
          <w:sz w:val="24"/>
          <w:szCs w:val="24"/>
        </w:rPr>
        <w:t>Broj: 2/St-2261/2016</w:t>
      </w:r>
      <w:r w:rsidR="00D446C5">
        <w:rPr>
          <w:rFonts w:cs="Times New Roman" w:hAnsi="Times New Roman" w:ascii="Times New Roman"/>
          <w:sz w:val="24"/>
          <w:szCs w:val="24"/>
        </w:rPr>
        <w:t>-</w:t>
      </w:r>
      <w:r w:rsidR="00E62223">
        <w:rPr>
          <w:rFonts w:cs="Times New Roman" w:hAnsi="Times New Roman" w:ascii="Times New Roman"/>
          <w:sz w:val="24"/>
          <w:szCs w:val="24"/>
        </w:rPr>
        <w:t>15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D446C5" w:rsidRPr="00D446C5">
        <w:rPr>
          <w:rFonts w:cs="Times New Roman" w:hAnsi="Times New Roman" w:ascii="Times New Roman"/>
          <w:sz w:val="24"/>
          <w:szCs w:val="24"/>
        </w:rPr>
        <w:t>CIPELICA j.d.o.o. za trgovinu i usluge, OIB: 31070238543 sa sjedištem u Hrvatskih branitelja 17 A, Bartolovci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CB66A4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940A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25491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DA006C" w:rsidRPr="00DA006C">
        <w:rPr>
          <w:rFonts w:cs="Times New Roman" w:hAnsi="Times New Roman" w:ascii="Times New Roman"/>
          <w:sz w:val="24"/>
          <w:szCs w:val="24"/>
        </w:rPr>
        <w:t>CIPELICA j.d.o.o. za trgovinu i usluge, OIB: 31070238543 sa sjedištem u Hrvatskih branitelja 17 A, Bartolovci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DA006C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DA006C" w:rsidRPr="00DA006C">
        <w:rPr>
          <w:rFonts w:cs="Times New Roman" w:hAnsi="Times New Roman" w:ascii="Times New Roman"/>
          <w:color w:themeColor="text1" w:val="000000"/>
          <w:sz w:val="24"/>
          <w:szCs w:val="24"/>
        </w:rPr>
        <w:t>Jelena Kordić, E. Kvaternika 44 A,  Višnjevac, OIB: 78573539971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01166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A006C" w:rsidRPr="00DA006C">
        <w:rPr>
          <w:rFonts w:cs="Times New Roman" w:hAnsi="Times New Roman" w:ascii="Times New Roman"/>
          <w:sz w:val="24"/>
          <w:szCs w:val="24"/>
        </w:rPr>
        <w:t>CIPELICA j.d.o.o. za trgovinu i usluge, OIB: 31070238543 sa sjedištem u Hrvatskih branitelja 17 A, Bartolovci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B3288B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F3055A">
        <w:rPr>
          <w:rFonts w:cs="Times New Roman" w:hAnsi="Times New Roman" w:ascii="Times New Roman"/>
          <w:sz w:val="24"/>
          <w:szCs w:val="24"/>
        </w:rPr>
        <w:t>21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F3055A">
        <w:rPr>
          <w:rFonts w:cs="Times New Roman" w:hAnsi="Times New Roman" w:ascii="Times New Roman"/>
          <w:sz w:val="24"/>
          <w:szCs w:val="24"/>
        </w:rPr>
        <w:t>rujna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46311F">
        <w:rPr>
          <w:rFonts w:cs="Times New Roman" w:hAnsi="Times New Roman" w:ascii="Times New Roman"/>
          <w:sz w:val="24"/>
          <w:szCs w:val="24"/>
        </w:rPr>
        <w:t>2016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A44E9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F3055A">
        <w:rPr>
          <w:rFonts w:cs="Times New Roman" w:hAnsi="Times New Roman" w:ascii="Times New Roman"/>
          <w:sz w:val="24"/>
          <w:szCs w:val="24"/>
        </w:rPr>
        <w:t>133.296,66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>ima jednu zaposlenu osobu.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4A31CD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06AFD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9F7B59">
        <w:rPr>
          <w:rFonts w:cs="Times New Roman" w:hAnsi="Times New Roman" w:ascii="Times New Roman"/>
          <w:sz w:val="24"/>
          <w:szCs w:val="24"/>
        </w:rPr>
        <w:t>nitko nije pristupio.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2A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4A31CD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4A31CD" w:rsidRPr="004A31CD">
        <w:rPr>
          <w:rFonts w:cs="Times New Roman" w:hAnsi="Times New Roman" w:ascii="Times New Roman"/>
          <w:b/>
          <w:sz w:val="24"/>
          <w:szCs w:val="24"/>
        </w:rPr>
        <w:t>Zitka Tomakić, Bartolovci, Hrvatskih Branitelja 17/A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A12" w:rsidP="00922784" w:rsidR="00871A12">
      <w:pPr>
        <w:spacing w:lineRule="auto" w:line="240" w:after="0"/>
      </w:pPr>
      <w:r>
        <w:separator/>
      </w:r>
    </w:p>
  </w:endnote>
  <w:endnote w:id="0" w:type="continuationSeparator">
    <w:p w:rsidRDefault="00871A12" w:rsidP="00922784" w:rsidR="00871A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02F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A12" w:rsidP="00922784" w:rsidR="00871A12">
      <w:pPr>
        <w:spacing w:lineRule="auto" w:line="240" w:after="0"/>
      </w:pPr>
      <w:r>
        <w:separator/>
      </w:r>
    </w:p>
  </w:footnote>
  <w:footnote w:id="0" w:type="continuationSeparator">
    <w:p w:rsidRDefault="00871A12" w:rsidP="00922784" w:rsidR="00871A1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83453"/>
    <w:rsid w:val="002B0D54"/>
    <w:rsid w:val="002D44C8"/>
    <w:rsid w:val="002D58F9"/>
    <w:rsid w:val="003028D3"/>
    <w:rsid w:val="00305EEC"/>
    <w:rsid w:val="00314332"/>
    <w:rsid w:val="00323C4C"/>
    <w:rsid w:val="00336363"/>
    <w:rsid w:val="0034305C"/>
    <w:rsid w:val="00375002"/>
    <w:rsid w:val="0037574E"/>
    <w:rsid w:val="00377FF7"/>
    <w:rsid w:val="00395A98"/>
    <w:rsid w:val="003A7463"/>
    <w:rsid w:val="003B0B88"/>
    <w:rsid w:val="003D69FF"/>
    <w:rsid w:val="00413772"/>
    <w:rsid w:val="00425491"/>
    <w:rsid w:val="00433015"/>
    <w:rsid w:val="00440340"/>
    <w:rsid w:val="0045519D"/>
    <w:rsid w:val="00456EE6"/>
    <w:rsid w:val="0046311F"/>
    <w:rsid w:val="004709F8"/>
    <w:rsid w:val="00480198"/>
    <w:rsid w:val="0048411F"/>
    <w:rsid w:val="004A1E19"/>
    <w:rsid w:val="004A31CD"/>
    <w:rsid w:val="004A46B0"/>
    <w:rsid w:val="004B223B"/>
    <w:rsid w:val="004F4FDC"/>
    <w:rsid w:val="0052504A"/>
    <w:rsid w:val="005754D0"/>
    <w:rsid w:val="005849E5"/>
    <w:rsid w:val="005E7F64"/>
    <w:rsid w:val="00644551"/>
    <w:rsid w:val="006749EF"/>
    <w:rsid w:val="006A4C83"/>
    <w:rsid w:val="006C1049"/>
    <w:rsid w:val="006D6FE4"/>
    <w:rsid w:val="006D7B66"/>
    <w:rsid w:val="006F2F2C"/>
    <w:rsid w:val="00727925"/>
    <w:rsid w:val="007521AA"/>
    <w:rsid w:val="00781F77"/>
    <w:rsid w:val="00792AC2"/>
    <w:rsid w:val="007C5B18"/>
    <w:rsid w:val="007C60C7"/>
    <w:rsid w:val="008071ED"/>
    <w:rsid w:val="0081122F"/>
    <w:rsid w:val="008242F5"/>
    <w:rsid w:val="00831177"/>
    <w:rsid w:val="00832BC8"/>
    <w:rsid w:val="00840486"/>
    <w:rsid w:val="0085245A"/>
    <w:rsid w:val="008606D6"/>
    <w:rsid w:val="00862877"/>
    <w:rsid w:val="00871A12"/>
    <w:rsid w:val="008C7FAA"/>
    <w:rsid w:val="008E021E"/>
    <w:rsid w:val="008F0686"/>
    <w:rsid w:val="008F0C95"/>
    <w:rsid w:val="008F36FE"/>
    <w:rsid w:val="00922784"/>
    <w:rsid w:val="009424CC"/>
    <w:rsid w:val="00946358"/>
    <w:rsid w:val="009653F4"/>
    <w:rsid w:val="00987EC8"/>
    <w:rsid w:val="009E2034"/>
    <w:rsid w:val="009E2268"/>
    <w:rsid w:val="009F7872"/>
    <w:rsid w:val="009F7B59"/>
    <w:rsid w:val="00A06AFD"/>
    <w:rsid w:val="00A15748"/>
    <w:rsid w:val="00A35712"/>
    <w:rsid w:val="00A36CF2"/>
    <w:rsid w:val="00A74766"/>
    <w:rsid w:val="00A9222F"/>
    <w:rsid w:val="00A92A0C"/>
    <w:rsid w:val="00A940A9"/>
    <w:rsid w:val="00AA6537"/>
    <w:rsid w:val="00AD3E05"/>
    <w:rsid w:val="00AF2F58"/>
    <w:rsid w:val="00B076AC"/>
    <w:rsid w:val="00B07D39"/>
    <w:rsid w:val="00B27556"/>
    <w:rsid w:val="00B3288B"/>
    <w:rsid w:val="00B35447"/>
    <w:rsid w:val="00B73DA3"/>
    <w:rsid w:val="00BA0244"/>
    <w:rsid w:val="00BB45B8"/>
    <w:rsid w:val="00BB7A95"/>
    <w:rsid w:val="00BD1CB9"/>
    <w:rsid w:val="00BF2B6A"/>
    <w:rsid w:val="00C05413"/>
    <w:rsid w:val="00C16091"/>
    <w:rsid w:val="00C36BCA"/>
    <w:rsid w:val="00C86EA5"/>
    <w:rsid w:val="00CB66A4"/>
    <w:rsid w:val="00CC7C6F"/>
    <w:rsid w:val="00D007E0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C02F1"/>
    <w:rsid w:val="00EE4EF5"/>
    <w:rsid w:val="00F3055A"/>
    <w:rsid w:val="00F305C9"/>
    <w:rsid w:val="00F423BB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2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2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2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2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2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2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2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2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133296.66</izvorni_sadrzaj>
    <derivirana_varijabla naziv="DomainObject.Predmet.InicijalnaVrijednost_1">133296.66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St-2261/2016</izvorni_sadrzaj>
    <derivirana_varijabla naziv="DomainObject.Predmet.OznakaBroj_1">St-2261/2016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CIPELICA j.d.o.o. za trgovinu i usluge</izvorni_sadrzaj>
    <derivirana_varijabla naziv="DomainObject.Predmet.ProtustrankaFormated_1">  CIPELICA j.d.o.o. za trgovinu i usluge</derivirana_varijabla>
  </DomainObject.Predmet.ProtustrankaFormated>
  <DomainObject.Predmet.ProtustrankaFormatedOIB>
    <izvorni_sadrzaj>  CIPELICA j.d.o.o. za trgovinu i usluge, OIB 31070238543</izvorni_sadrzaj>
    <derivirana_varijabla naziv="DomainObject.Predmet.ProtustrankaFormatedOIB_1">  CIPELICA j.d.o.o. za trgovinu i usluge, OIB 31070238543</derivirana_varijabla>
  </DomainObject.Predmet.ProtustrankaFormatedOIB>
  <DomainObject.Predmet.ProtustrankaFormatedWithAdress>
    <izvorni_sadrzaj> CIPELICA j.d.o.o. za trgovinu i usluge, Hrvatskih branitelja 17 A , 35252 Bartolovci</izvorni_sadrzaj>
    <derivirana_varijabla naziv="DomainObject.Predmet.ProtustrankaFormatedWithAdress_1"> CIPELICA j.d.o.o. za trgovinu i usluge, Hrvatskih branitelja 17 A , 35252 Bartolovci</derivirana_varijabla>
  </DomainObject.Predmet.ProtustrankaFormatedWithAdress>
  <DomainObject.Predmet.ProtustrankaFormatedWithAdressOIB>
    <izvorni_sadrzaj> CIPELICA j.d.o.o. za trgovinu i usluge, OIB 31070238543, Hrvatskih branitelja 17 A , 35252 Bartolovci</izvorni_sadrzaj>
    <derivirana_varijabla naziv="DomainObject.Predmet.ProtustrankaFormatedWithAdressOIB_1"> CIPELICA j.d.o.o. za trgovinu i usluge, OIB 31070238543, Hrvatskih branitelja 17 A , 35252 Bartolovci</derivirana_varijabla>
  </DomainObject.Predmet.ProtustrankaFormatedWithAdressOIB>
  <DomainObject.Predmet.ProtustrankaWithAdress>
    <izvorni_sadrzaj>CIPELICA j.d.o.o. za trgovinu i usluge Hrvatskih branitelja 17 A , 35252 Bartolovci</izvorni_sadrzaj>
    <derivirana_varijabla naziv="DomainObject.Predmet.ProtustrankaWithAdress_1">CIPELICA j.d.o.o. za trgovinu i usluge Hrvatskih branitelja 17 A , 35252 Bartolovci</derivirana_varijabla>
  </DomainObject.Predmet.ProtustrankaWithAdress>
  <DomainObject.Predmet.ProtustrankaWithAdressOIB>
    <izvorni_sadrzaj>CIPELICA j.d.o.o. za trgovinu i usluge, OIB 31070238543, Hrvatskih branitelja 17 A , 35252 Bartolovci</izvorni_sadrzaj>
    <derivirana_varijabla naziv="DomainObject.Predmet.ProtustrankaWithAdressOIB_1">CIPELICA j.d.o.o. za trgovinu i usluge, OIB 31070238543, Hrvatskih branitelja 17 A , 35252 Bartolovci</derivirana_varijabla>
  </DomainObject.Predmet.ProtustrankaWithAdressOIB>
  <DomainObject.Predmet.ProtustrankaNazivFormated>
    <izvorni_sadrzaj>CIPELICA j.d.o.o. za trgovinu i usluge</izvorni_sadrzaj>
    <derivirana_varijabla naziv="DomainObject.Predmet.ProtustrankaNazivFormated_1">CIPELICA j.d.o.o. za trgovinu i usluge</derivirana_varijabla>
  </DomainObject.Predmet.ProtustrankaNazivFormated>
  <DomainObject.Predmet.ProtustrankaNazivFormatedOIB>
    <izvorni_sadrzaj>CIPELICA j.d.o.o. za trgovinu i usluge, OIB 31070238543</izvorni_sadrzaj>
    <derivirana_varijabla naziv="DomainObject.Predmet.ProtustrankaNazivFormatedOIB_1">CIPELICA j.d.o.o. za trgovinu i usluge, OIB 31070238543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CIPELICA j.d.o.o. za trgovinu i usluge</item>
    </izvorni_sadrzaj>
    <derivirana_varijabla naziv="DomainObject.Predmet.ProtuStrankaListFormated_1">
      <item>CIPELICA j.d.o.o. za trgovinu i usluge</item>
    </derivirana_varijabla>
  </DomainObject.Predmet.ProtuStrankaListFormated>
  <DomainObject.Predmet.ProtuStrankaListFormatedOIB>
    <izvorni_sadrzaj>
      <item>CIPELICA j.d.o.o. za trgovinu i usluge, OIB 31070238543</item>
    </izvorni_sadrzaj>
    <derivirana_varijabla naziv="DomainObject.Predmet.ProtuStrankaListFormatedOIB_1">
      <item>CIPELICA j.d.o.o. za trgovinu i usluge, OIB 31070238543</item>
    </derivirana_varijabla>
  </DomainObject.Predmet.ProtuStrankaListFormatedOIB>
  <DomainObject.Predmet.ProtuStrankaListFormatedWithAdress>
    <izvorni_sadrzaj>
      <item>CIPELICA j.d.o.o. za trgovinu i usluge, Hrvatskih branitelja 17 A , 35252 Bartolovci</item>
    </izvorni_sadrzaj>
    <derivirana_varijabla naziv="DomainObject.Predmet.ProtuStrankaListFormatedWithAdress_1">
      <item>CIPELICA j.d.o.o. za trgovinu i usluge, Hrvatskih branitelja 17 A , 35252 Bartolovci</item>
    </derivirana_varijabla>
  </DomainObject.Predmet.ProtuStrankaListFormatedWithAdress>
  <DomainObject.Predmet.ProtuStrankaListFormatedWithAdressOIB>
    <izvorni_sadrzaj>
      <item>CIPELICA j.d.o.o. za trgovinu i usluge, OIB 31070238543, Hrvatskih branitelja 17 A , 35252 Bartolovci</item>
    </izvorni_sadrzaj>
    <derivirana_varijabla naziv="DomainObject.Predmet.ProtuStrankaListFormatedWithAdressOIB_1">
      <item>CIPELICA j.d.o.o. za trgovinu i usluge, OIB 31070238543, Hrvatskih branitelja 17 A , 35252 Bartolovci</item>
    </derivirana_varijabla>
  </DomainObject.Predmet.ProtuStrankaListFormatedWithAdressOIB>
  <DomainObject.Predmet.ProtuStrankaListNazivFormated>
    <izvorni_sadrzaj>
      <item>CIPELICA j.d.o.o. za trgovinu i usluge</item>
    </izvorni_sadrzaj>
    <derivirana_varijabla naziv="DomainObject.Predmet.ProtuStrankaListNazivFormated_1">
      <item>CIPELICA j.d.o.o. za trgovinu i usluge</item>
    </derivirana_varijabla>
  </DomainObject.Predmet.ProtuStrankaListNazivFormated>
  <DomainObject.Predmet.ProtuStrankaListNazivFormatedOIB>
    <izvorni_sadrzaj>
      <item>CIPELICA j.d.o.o. za trgovinu i usluge, OIB 31070238543</item>
    </izvorni_sadrzaj>
    <derivirana_varijabla naziv="DomainObject.Predmet.ProtuStrankaListNazivFormatedOIB_1">
      <item>CIPELICA j.d.o.o. za trgovinu i usluge, OIB 31070238543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CIPELICA j.d.o.o. za trgovinu i usluge</izvorni_sadrzaj>
    <derivirana_varijabla naziv="DomainObject.Predmet.ProtustrankaIDrugi_1">CIPELICA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CIPELICA j.d.o.o. za trgovinu i usluge, OIB 31070238543, Hrvatskih branitelja 17 A , 35252 Bartolovci</izvorni_sadrzaj>
    <derivirana_varijabla naziv="DomainObject.Predmet.ProtustrankaIDrugiAdressOIB_1">CIPELICA j.d.o.o. za trgovinu i usluge, OIB 31070238543, Hrvatskih branitelja 17 A , 35252 Bartolovci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CIPELICA j.d.o.o. za trgovinu i usluge</item>
    </izvorni_sadrzaj>
    <derivirana_varijabla naziv="DomainObject.Predmet.SudioniciListNaziv_1">
      <item>Financijska agencija</item>
      <item>CIPELICA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CIPELICA j.d.o.o. za trgovinu i usluge, OIB 31070238543, Hrvatskih branitelja 17 A ,35252 Bartolovci</item>
    </izvorni_sadrzaj>
    <derivirana_varijabla naziv="DomainObject.Predmet.SudioniciListAdressOIB_1">
      <item>Financijska agencija, OIB 85821130368, Ulica grada Vukovara 70,10000 Zagreb</item>
      <item>CIPELICA j.d.o.o. za trgovinu i usluge, OIB 31070238543, Hrvatskih branitelja 17 A ,35252 Bartolovci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31070238543</item>
    </izvorni_sadrzaj>
    <derivirana_varijabla naziv="DomainObject.Predmet.SudioniciListNazivOIB_1">
      <item>, OIB 85821130368</item>
      <item>, OIB 31070238543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St-2261/2016-10</izvorni_sadrzaj>
    <derivirana_varijabla naziv="DomainObject.PredzadnjaOdlukaIzPredmeta.Oznaka_1">St-2261/2016-10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F096B-1090-4E27-ADC4-4F3BD8191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599</properties:Words>
  <properties:Characters>3071</properties:Characters>
  <properties:Lines>107</properties:Lines>
  <properties:Paragraphs>38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2018-10-30T11:37:00Z</cp:lastPrinted>
  <dcterms:modified xmlns:xsi="http://www.w3.org/2001/XMLSchema-instance" xsi:type="dcterms:W3CDTF">2018-10-30T12:24:00Z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