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a1bb" w14:paraId="5e2a1bb" w:rsidRDefault="00C25A15" w:rsidP="00C25A15" w:rsidR="00C25A15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>
        <w:rPr>
          <w:noProof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5A15" w:rsidP="00C25A15" w:rsidR="00C25A15" w:rsidRPr="00382CB4">
      <w:pPr>
        <w:jc w:val="both"/>
      </w:pPr>
      <w:r>
        <w:t xml:space="preserve">   </w:t>
      </w:r>
      <w:r w:rsidRPr="00382CB4">
        <w:t>REPUBLIKA HRVATSKA</w:t>
      </w:r>
    </w:p>
    <w:p w:rsidRDefault="00C25A15" w:rsidP="00C25A15" w:rsidR="00C25A15">
      <w:pPr>
        <w:jc w:val="both"/>
      </w:pPr>
      <w:r w:rsidRPr="00382CB4">
        <w:t>TRGOVAČKI SUD U PAZINU</w:t>
      </w:r>
    </w:p>
    <w:p w:rsidRDefault="00C25A15" w:rsidP="00C25A15" w:rsidR="000014E8">
      <w:r>
        <w:t xml:space="preserve">           Pazin, Dršćevka 1</w:t>
      </w:r>
      <w:r w:rsidRPr="00382CB4">
        <w:tab/>
      </w:r>
      <w:r w:rsidRPr="00382CB4">
        <w:tab/>
      </w:r>
    </w:p>
    <w:p w:rsidRDefault="00530D22" w:rsidP="00530D22" w:rsidR="00530D22" w:rsidRPr="003C2EA0">
      <w:pPr>
        <w:jc w:val="center"/>
        <w:rPr>
          <w:b/>
        </w:rPr>
      </w:pPr>
      <w:r w:rsidRPr="003C2EA0">
        <w:rPr>
          <w:b/>
        </w:rPr>
        <w:t>stečajni dužnik:</w:t>
      </w:r>
    </w:p>
    <w:p w:rsidRDefault="008B0153" w:rsidP="009977FB" w:rsidR="009977FB">
      <w:pPr>
        <w:jc w:val="center"/>
        <w:rPr>
          <w:b/>
        </w:rPr>
      </w:pPr>
      <w:r w:rsidRPr="008B0153">
        <w:rPr>
          <w:b/>
        </w:rPr>
        <w:t>ATTINIANUM d.o.o. "u stečaju"  Vodnjan, Trgovačka 143, OIB: 57869516415</w:t>
      </w:r>
    </w:p>
    <w:tbl>
      <w:tblPr>
        <w:tblW w:type="dxa" w:w="16100"/>
        <w:tblInd w:type="dxa" w:w="-963"/>
        <w:tblLook w:val="04A0" w:noVBand="1" w:noHBand="0" w:lastColumn="0" w:firstColumn="1" w:lastRow="0" w:firstRow="1"/>
      </w:tblPr>
      <w:tblGrid>
        <w:gridCol w:w="690"/>
        <w:gridCol w:w="2079"/>
        <w:gridCol w:w="2898"/>
        <w:gridCol w:w="1783"/>
        <w:gridCol w:w="1559"/>
        <w:gridCol w:w="1676"/>
        <w:gridCol w:w="1255"/>
        <w:gridCol w:w="1275"/>
        <w:gridCol w:w="1303"/>
        <w:gridCol w:w="1582"/>
      </w:tblGrid>
      <w:tr w:rsidTr="00294D39" w:rsidR="00C25A15" w:rsidRPr="00FA5D85">
        <w:trPr>
          <w:trHeight w:val="420"/>
        </w:trPr>
        <w:tc>
          <w:tcPr>
            <w:tcW w:type="dxa" w:w="16100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25A15" w:rsidP="00C25A15" w:rsidR="00C25A15" w:rsidRPr="00282E3A">
            <w:pPr>
              <w:jc w:val="center"/>
              <w:rPr>
                <w:b/>
                <w:bCs/>
              </w:rPr>
            </w:pPr>
            <w:r w:rsidRPr="00282E3A">
              <w:rPr>
                <w:b/>
                <w:bCs/>
              </w:rPr>
              <w:t>TABLICA PRIJAVLJENIH TRAŽBINA</w:t>
            </w:r>
            <w:r w:rsidRPr="00282E3A">
              <w:rPr>
                <w:b/>
                <w:bCs/>
              </w:rPr>
              <w:br/>
              <w:t>- VJEROVNICI PRVOG VIŠEG ISPLATNOG REDA</w:t>
            </w:r>
          </w:p>
        </w:tc>
      </w:tr>
      <w:tr w:rsidTr="00294D39" w:rsidR="00C25A15" w:rsidRPr="00FA5D85">
        <w:trPr>
          <w:trHeight w:val="420"/>
        </w:trPr>
        <w:tc>
          <w:tcPr>
            <w:tcW w:type="dxa" w:w="16100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</w:tr>
      <w:tr w:rsidTr="00294D39" w:rsidR="00C25A15" w:rsidRPr="00FA5D85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28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6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  <w:b/>
                <w:bCs/>
              </w:rPr>
            </w:pPr>
          </w:p>
        </w:tc>
        <w:tc>
          <w:tcPr>
            <w:tcW w:type="dxa" w:w="1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</w:p>
        </w:tc>
      </w:tr>
      <w:tr w:rsidTr="00294D39" w:rsidR="00C25A15" w:rsidRPr="00FA5D85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Naziv vjerovnika</w:t>
            </w:r>
          </w:p>
        </w:tc>
        <w:tc>
          <w:tcPr>
            <w:tcW w:type="dxa" w:w="28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Adresa</w:t>
            </w:r>
          </w:p>
        </w:tc>
        <w:tc>
          <w:tcPr>
            <w:tcW w:type="dxa" w:w="1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OIB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Ukupno prijavljeno</w:t>
            </w:r>
          </w:p>
        </w:tc>
        <w:tc>
          <w:tcPr>
            <w:tcW w:type="dxa" w:w="16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Utvrđeno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Utvrđeno</w:t>
            </w:r>
            <w:r w:rsidRPr="00294D39">
              <w:rPr>
                <w:b/>
                <w:bCs/>
              </w:rPr>
              <w:br/>
              <w:t>%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Osporeno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Osporeno</w:t>
            </w:r>
            <w:r w:rsidRPr="00294D39">
              <w:rPr>
                <w:b/>
                <w:bCs/>
              </w:rPr>
              <w:br/>
              <w:t>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Osporavatelj</w:t>
            </w:r>
          </w:p>
        </w:tc>
      </w:tr>
      <w:tr w:rsidTr="00294D39" w:rsidR="00C25A15" w:rsidRPr="00FA5D85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0153" w:rsidP="008B0153" w:rsidR="00C25A15" w:rsidRPr="00FA5D85">
            <w:pPr>
              <w:rPr>
                <w:rFonts w:hAnsi="Calibri" w:ascii="Calibri"/>
              </w:rPr>
            </w:pPr>
            <w:r>
              <w:t xml:space="preserve">Cetina Ivana, </w:t>
            </w:r>
          </w:p>
        </w:tc>
        <w:tc>
          <w:tcPr>
            <w:tcW w:type="dxa" w:w="2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0153" w:rsidP="008B0153" w:rsidR="00C25A15" w:rsidRPr="00FA5D85">
            <w:pPr>
              <w:rPr>
                <w:rFonts w:hAnsi="Calibri" w:ascii="Calibri"/>
              </w:rPr>
            </w:pPr>
            <w:r>
              <w:t>Vodnjan, Trgovačka 143</w:t>
            </w:r>
          </w:p>
        </w:tc>
        <w:tc>
          <w:tcPr>
            <w:tcW w:type="dxa" w:w="1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0153" w:rsidP="008B0153" w:rsidR="00C25A15" w:rsidRPr="00FA5D85">
            <w:pPr>
              <w:rPr>
                <w:rFonts w:hAnsi="Calibri" w:ascii="Calibri"/>
              </w:rPr>
            </w:pPr>
            <w:r>
              <w:t>62756733937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361F9" w:rsidP="002361F9" w:rsidR="00C25A15" w:rsidRPr="00FA5D85">
            <w:pPr>
              <w:jc w:val="center"/>
              <w:rPr>
                <w:rFonts w:hAnsi="Calibri" w:ascii="Calibri"/>
              </w:rPr>
            </w:pPr>
            <w:r>
              <w:t>52.780,59 kn</w:t>
            </w:r>
          </w:p>
        </w:tc>
        <w:tc>
          <w:tcPr>
            <w:tcW w:type="dxa" w:w="1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361F9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52.780,59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 </w:t>
            </w:r>
          </w:p>
        </w:tc>
      </w:tr>
      <w:tr w:rsidTr="00294D39" w:rsidR="00C25A15" w:rsidRPr="00FA5D85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0153" w:rsidP="008B0153" w:rsidR="00C25A15" w:rsidRPr="00FA5D85">
            <w:pPr>
              <w:rPr>
                <w:rFonts w:hAnsi="Calibri" w:ascii="Calibri"/>
              </w:rPr>
            </w:pPr>
            <w:r>
              <w:t>Brščić Ljubica</w:t>
            </w:r>
          </w:p>
        </w:tc>
        <w:tc>
          <w:tcPr>
            <w:tcW w:type="dxa" w:w="2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0153" w:rsidP="008B0153" w:rsidR="00C25A15" w:rsidRPr="00FA5D85">
            <w:pPr>
              <w:rPr>
                <w:rFonts w:hAnsi="Calibri" w:ascii="Calibri"/>
              </w:rPr>
            </w:pPr>
            <w:r>
              <w:t>Vodnjan, Trgovačka 129</w:t>
            </w:r>
          </w:p>
        </w:tc>
        <w:tc>
          <w:tcPr>
            <w:tcW w:type="dxa" w:w="1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B0153" w:rsidP="00C25A15" w:rsidR="00C25A15" w:rsidRPr="00FA5D85">
            <w:pPr>
              <w:rPr>
                <w:rFonts w:hAnsi="Calibri" w:ascii="Calibri"/>
              </w:rPr>
            </w:pPr>
            <w:r>
              <w:t>37995523872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361F9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4.917,84</w:t>
            </w:r>
            <w:r w:rsidR="0074034E">
              <w:t xml:space="preserve"> kn</w:t>
            </w:r>
          </w:p>
        </w:tc>
        <w:tc>
          <w:tcPr>
            <w:tcW w:type="dxa" w:w="1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361F9" w:rsidP="00C25A15" w:rsidR="00C25A15" w:rsidRPr="00FA5D85">
            <w:pPr>
              <w:jc w:val="center"/>
              <w:rPr>
                <w:rFonts w:hAnsi="Calibri" w:ascii="Calibri"/>
              </w:rPr>
            </w:pPr>
            <w:r>
              <w:t>4.917,84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 xml:space="preserve"> </w:t>
            </w:r>
          </w:p>
        </w:tc>
      </w:tr>
      <w:tr w:rsidTr="00294D39" w:rsidR="00C25A15" w:rsidRPr="00FA5D85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2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294D39" w:rsidR="00C25A15" w:rsidRPr="00FA5D85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289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jc w:val="center"/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</w:rPr>
            </w:pPr>
            <w:r w:rsidRPr="00FA5D85">
              <w:rPr>
                <w:rFonts w:hAnsi="Calibri" w:ascii="Calibri"/>
              </w:rPr>
              <w:t> </w:t>
            </w:r>
          </w:p>
        </w:tc>
      </w:tr>
      <w:tr w:rsidTr="00294D39" w:rsidR="00C25A15" w:rsidRPr="00FA5D85">
        <w:trPr>
          <w:trHeight w:val="300"/>
        </w:trPr>
        <w:tc>
          <w:tcPr>
            <w:tcW w:type="dxa" w:w="74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9137D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U</w:t>
            </w:r>
            <w:r w:rsidR="00C25A15" w:rsidRPr="00294D39">
              <w:rPr>
                <w:b/>
                <w:bCs/>
              </w:rPr>
              <w:t>kupno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361F9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57.698,43</w:t>
            </w:r>
            <w:r w:rsidR="00FF2273" w:rsidRPr="00294D39">
              <w:rPr>
                <w:b/>
                <w:bCs/>
              </w:rPr>
              <w:t xml:space="preserve"> kn</w:t>
            </w:r>
          </w:p>
        </w:tc>
        <w:tc>
          <w:tcPr>
            <w:tcW w:type="dxa" w:w="1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361F9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57.698,43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294D39">
            <w:pPr>
              <w:jc w:val="center"/>
              <w:rPr>
                <w:b/>
                <w:bCs/>
              </w:rPr>
            </w:pPr>
            <w:r w:rsidRPr="00294D39">
              <w:rPr>
                <w:b/>
                <w:bCs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FA5D85">
            <w:pPr>
              <w:rPr>
                <w:rFonts w:hAnsi="Calibri" w:ascii="Calibri"/>
                <w:b/>
                <w:bCs/>
              </w:rPr>
            </w:pPr>
            <w:r w:rsidRPr="00FA5D85">
              <w:rPr>
                <w:rFonts w:hAnsi="Calibri" w:ascii="Calibri"/>
                <w:b/>
                <w:bCs/>
              </w:rPr>
              <w:t> </w:t>
            </w:r>
          </w:p>
        </w:tc>
      </w:tr>
    </w:tbl>
    <w:p w:rsidRDefault="00C25A15" w:rsidP="00C25A15" w:rsidR="00C25A15">
      <w:pPr>
        <w:ind w:firstLine="708" w:left="9912"/>
        <w:jc w:val="both"/>
      </w:pPr>
    </w:p>
    <w:tbl>
      <w:tblPr>
        <w:tblW w:type="dxa" w:w="16097"/>
        <w:tblInd w:type="dxa" w:w="-963"/>
        <w:tblLayout w:type="fixed"/>
        <w:tblLook w:val="04A0" w:noVBand="1" w:noHBand="0" w:lastColumn="0" w:firstColumn="1" w:lastRow="0" w:firstRow="1"/>
      </w:tblPr>
      <w:tblGrid>
        <w:gridCol w:w="787"/>
        <w:gridCol w:w="2411"/>
        <w:gridCol w:w="2551"/>
        <w:gridCol w:w="1559"/>
        <w:gridCol w:w="1700"/>
        <w:gridCol w:w="1843"/>
        <w:gridCol w:w="992"/>
        <w:gridCol w:w="1363"/>
        <w:gridCol w:w="1275"/>
        <w:gridCol w:w="1616"/>
      </w:tblGrid>
      <w:tr w:rsidTr="00196F4D" w:rsidR="00282E3A" w:rsidRPr="009F7CD1">
        <w:trPr>
          <w:trHeight w:val="420"/>
        </w:trPr>
        <w:tc>
          <w:tcPr>
            <w:tcW w:type="dxa" w:w="16097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  <w:r w:rsidRPr="009F7CD1">
              <w:rPr>
                <w:b/>
                <w:bCs/>
              </w:rPr>
              <w:t>ABLICA PRIJAVLJENIH TRAŽBINA</w:t>
            </w:r>
            <w:r w:rsidRPr="009F7CD1">
              <w:rPr>
                <w:b/>
                <w:bCs/>
              </w:rPr>
              <w:br/>
              <w:t xml:space="preserve">- VJEROVNICI </w:t>
            </w:r>
            <w:r>
              <w:rPr>
                <w:b/>
                <w:bCs/>
              </w:rPr>
              <w:t>DRUGOG</w:t>
            </w:r>
            <w:r w:rsidRPr="009F7CD1">
              <w:rPr>
                <w:b/>
                <w:bCs/>
              </w:rPr>
              <w:t xml:space="preserve"> VIŠEG ISPLATNOG REDA</w:t>
            </w:r>
            <w:r>
              <w:rPr>
                <w:b/>
                <w:bCs/>
              </w:rPr>
              <w:t xml:space="preserve"> -</w:t>
            </w:r>
          </w:p>
        </w:tc>
      </w:tr>
      <w:tr w:rsidTr="00196F4D" w:rsidR="00282E3A" w:rsidRPr="009F7CD1">
        <w:trPr>
          <w:trHeight w:val="420"/>
        </w:trPr>
        <w:tc>
          <w:tcPr>
            <w:tcW w:type="dxa" w:w="16097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282E3A" w:rsidP="00196F4D" w:rsidR="00282E3A" w:rsidRPr="009F7CD1">
            <w:pPr>
              <w:rPr>
                <w:b/>
                <w:bCs/>
              </w:rPr>
            </w:pPr>
          </w:p>
        </w:tc>
      </w:tr>
      <w:tr w:rsidTr="004867F6" w:rsidR="00282E3A" w:rsidRPr="009F7CD1">
        <w:trPr>
          <w:trHeight w:val="480"/>
        </w:trPr>
        <w:tc>
          <w:tcPr>
            <w:tcW w:type="dxa" w:w="7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rPr>
                <w:b/>
                <w:bCs/>
              </w:rPr>
            </w:pPr>
          </w:p>
        </w:tc>
        <w:tc>
          <w:tcPr>
            <w:tcW w:type="dxa" w:w="24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rPr>
                <w:b/>
                <w:bCs/>
              </w:rPr>
            </w:pPr>
          </w:p>
        </w:tc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rPr>
                <w:b/>
                <w:bCs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rPr>
                <w:b/>
                <w:bCs/>
              </w:rPr>
            </w:pP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rPr>
                <w:b/>
                <w:bCs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rPr>
                <w:b/>
                <w:bCs/>
              </w:rPr>
            </w:pPr>
          </w:p>
        </w:tc>
      </w:tr>
      <w:tr w:rsidTr="004867F6" w:rsidR="00282E3A" w:rsidRPr="009F7CD1">
        <w:trPr>
          <w:trHeight w:val="6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4867F6" w:rsidR="00282E3A" w:rsidRPr="009F7CD1">
        <w:trPr>
          <w:trHeight w:val="300"/>
        </w:trPr>
        <w:tc>
          <w:tcPr>
            <w:tcW w:type="dxa" w:w="7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</w:pPr>
            <w:r>
              <w:t>1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1B76" w:rsidP="00196F4D" w:rsidR="00282E3A" w:rsidRPr="009F7CD1">
            <w:r>
              <w:t>HEP - Opskrba d.o.o. Zagreb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1B76" w:rsidP="00196F4D" w:rsidR="00282E3A" w:rsidRPr="009F7CD1">
            <w:r>
              <w:t>Zagreb, Grada Vukovara 37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1B76" w:rsidP="00196F4D" w:rsidR="00282E3A" w:rsidRPr="009F7CD1">
            <w:pPr>
              <w:jc w:val="center"/>
            </w:pPr>
            <w:r>
              <w:t>63073332379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1B76" w:rsidP="00196F4D" w:rsidR="00282E3A" w:rsidRPr="009F7CD1">
            <w:pPr>
              <w:jc w:val="center"/>
            </w:pPr>
            <w:r>
              <w:t xml:space="preserve">8.186,20 </w:t>
            </w:r>
            <w:r w:rsidR="00282E3A">
              <w:t>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1B76" w:rsidP="00196F4D" w:rsidR="00282E3A" w:rsidRPr="009F7CD1">
            <w:pPr>
              <w:jc w:val="center"/>
            </w:pPr>
            <w:r>
              <w:t xml:space="preserve">8.186,20 </w:t>
            </w:r>
            <w:r w:rsidR="00282E3A">
              <w:t>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r w:rsidRPr="009F7CD1">
              <w:t xml:space="preserve"> </w:t>
            </w:r>
          </w:p>
        </w:tc>
      </w:tr>
      <w:tr w:rsidTr="004867F6" w:rsidR="00282E3A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>
            <w:pPr>
              <w:jc w:val="center"/>
            </w:pPr>
            <w:r>
              <w:lastRenderedPageBreak/>
              <w:t>2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27C2D" w:rsidP="00196F4D" w:rsidR="00282E3A">
            <w:r>
              <w:t>Hrvatske vode, Zagreb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27C2D" w:rsidP="00196F4D" w:rsidR="00282E3A" w:rsidRPr="009F7CD1">
            <w:r>
              <w:t>Grada Vukovara 220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27C2D" w:rsidP="00A92EC6" w:rsidR="00282E3A">
            <w:pPr>
              <w:jc w:val="center"/>
            </w:pPr>
            <w:r>
              <w:t>28921383001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27C2D" w:rsidP="00196F4D" w:rsidR="00282E3A">
            <w:pPr>
              <w:jc w:val="center"/>
            </w:pPr>
            <w:r>
              <w:t xml:space="preserve">423,14 </w:t>
            </w:r>
            <w:r w:rsidR="00282E3A">
              <w:t>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27C2D" w:rsidP="00196F4D" w:rsidR="00282E3A">
            <w:pPr>
              <w:jc w:val="center"/>
            </w:pPr>
            <w:r>
              <w:t xml:space="preserve">423,14 </w:t>
            </w:r>
            <w:r w:rsidR="00282E3A">
              <w:t>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 w:rsidRPr="009F7CD1"/>
        </w:tc>
      </w:tr>
      <w:tr w:rsidTr="004867F6" w:rsidR="00282E3A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12839" w:rsidP="00196F4D" w:rsidR="00282E3A">
            <w:pPr>
              <w:jc w:val="center"/>
            </w:pPr>
            <w:r>
              <w:t>3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27C2D" w:rsidP="00196F4D" w:rsidR="00282E3A">
            <w:r>
              <w:t>HEP-Operator distribucijskog sustava d.o.o. Elektroistra Pula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12839" w:rsidP="00196F4D" w:rsidR="00282E3A">
            <w:r>
              <w:t>Pula, Vergijeva 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12839" w:rsidP="00196F4D" w:rsidR="00282E3A">
            <w:pPr>
              <w:jc w:val="center"/>
            </w:pPr>
            <w:r>
              <w:t>46830600751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12839" w:rsidP="00196F4D" w:rsidR="00282E3A">
            <w:pPr>
              <w:jc w:val="center"/>
            </w:pPr>
            <w:r>
              <w:t xml:space="preserve">2.062,24 </w:t>
            </w:r>
            <w:r w:rsidR="00282E3A">
              <w:t>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12839" w:rsidP="00196F4D" w:rsidR="00282E3A">
            <w:pPr>
              <w:jc w:val="center"/>
            </w:pPr>
            <w:r>
              <w:t xml:space="preserve">2.062,24 </w:t>
            </w:r>
            <w:r w:rsidR="00282E3A">
              <w:t>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>
            <w:pPr>
              <w:jc w:val="center"/>
            </w:pPr>
            <w:r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>
            <w:pPr>
              <w:jc w:val="center"/>
            </w:pPr>
            <w: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>
            <w:pPr>
              <w:jc w:val="center"/>
            </w:pPr>
            <w: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 w:rsidRPr="009F7CD1"/>
        </w:tc>
      </w:tr>
      <w:tr w:rsidTr="004867F6" w:rsidR="00282E3A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12839" w:rsidP="00196F4D" w:rsidR="00282E3A">
            <w:pPr>
              <w:jc w:val="center"/>
            </w:pPr>
            <w:r>
              <w:t>4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12839" w:rsidP="00212839" w:rsidR="00282E3A">
            <w:r>
              <w:t>REPUBLIKA HRVATSKA, Ministarstvo financija, Porezna uprava, Područni ured Istra, Hrvatsko primorje, Gorski kotar i Lika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16EF1" w:rsidP="00196F4D" w:rsidR="00282E3A">
            <w:r>
              <w:t>Zagreb, K</w:t>
            </w:r>
            <w:r w:rsidRPr="005A03F9">
              <w:t>atančićeva 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76D53" w:rsidP="00196F4D" w:rsidR="00282E3A">
            <w:pPr>
              <w:jc w:val="center"/>
            </w:pPr>
            <w:r w:rsidRPr="005A03F9">
              <w:t>52634238587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76D53" w:rsidP="00196F4D" w:rsidR="00282E3A">
            <w:pPr>
              <w:jc w:val="center"/>
            </w:pPr>
            <w:r>
              <w:t xml:space="preserve">13.659,74 </w:t>
            </w:r>
            <w:r w:rsidR="00282E3A">
              <w:t>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76D53" w:rsidP="00196F4D" w:rsidR="00282E3A">
            <w:pPr>
              <w:jc w:val="center"/>
            </w:pPr>
            <w:r>
              <w:t xml:space="preserve">13.659,74 </w:t>
            </w:r>
            <w:r w:rsidR="00282E3A">
              <w:t>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>
            <w:pPr>
              <w:jc w:val="center"/>
            </w:pPr>
            <w:r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>
            <w:pPr>
              <w:jc w:val="center"/>
            </w:pPr>
            <w: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>
            <w:pPr>
              <w:jc w:val="center"/>
            </w:pPr>
            <w: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2E3A" w:rsidP="00196F4D" w:rsidR="00282E3A" w:rsidRPr="009F7CD1"/>
        </w:tc>
      </w:tr>
      <w:tr w:rsidTr="004867F6" w:rsidR="00276D53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76D53" w:rsidP="00196F4D" w:rsidR="00276D53">
            <w:pPr>
              <w:jc w:val="center"/>
            </w:pPr>
            <w:r>
              <w:t>5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76D53" w:rsidP="00212839" w:rsidR="00276D53">
            <w:r>
              <w:t>Hrvatsko društvo skladatelja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76D53" w:rsidP="00196F4D" w:rsidR="00276D53">
            <w:r>
              <w:t>Zagreb, Berislavićeva 9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76D53" w:rsidP="00196F4D" w:rsidR="00276D53" w:rsidRPr="005A03F9">
            <w:pPr>
              <w:jc w:val="center"/>
            </w:pPr>
            <w:r>
              <w:t>56668956985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1363" w:rsidP="00196F4D" w:rsidR="00276D53">
            <w:pPr>
              <w:jc w:val="center"/>
            </w:pPr>
            <w:r>
              <w:t>5.396,83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1363" w:rsidP="00196F4D" w:rsidR="00276D53">
            <w:pPr>
              <w:jc w:val="center"/>
            </w:pPr>
            <w:r>
              <w:t>5.396,83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1363" w:rsidP="00196F4D" w:rsidR="00276D53">
            <w:pPr>
              <w:jc w:val="center"/>
            </w:pPr>
            <w:r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1363" w:rsidP="00196F4D" w:rsidR="00276D53">
            <w:pPr>
              <w:jc w:val="center"/>
            </w:pPr>
            <w: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1363" w:rsidP="00196F4D" w:rsidR="00276D53">
            <w:pPr>
              <w:jc w:val="center"/>
            </w:pPr>
            <w: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76D53" w:rsidP="00196F4D" w:rsidR="00276D53" w:rsidRPr="009F7CD1"/>
        </w:tc>
      </w:tr>
      <w:tr w:rsidTr="004867F6" w:rsidR="00276D53" w:rsidRPr="009F7CD1">
        <w:trPr>
          <w:trHeight w:val="30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1363" w:rsidP="00196F4D" w:rsidR="00276D53">
            <w:pPr>
              <w:jc w:val="center"/>
            </w:pPr>
            <w:r>
              <w:t>6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1363" w:rsidP="00212839" w:rsidR="00276D53">
            <w:r>
              <w:t>HRT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1363" w:rsidP="00196F4D" w:rsidR="00276D53">
            <w:r>
              <w:t>Zagreb, Prisavlje 3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1363" w:rsidP="00196F4D" w:rsidR="00276D53" w:rsidRPr="005A03F9">
            <w:pPr>
              <w:jc w:val="center"/>
            </w:pPr>
            <w:r>
              <w:t>68419124305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1363" w:rsidP="00196F4D" w:rsidR="00276D53">
            <w:pPr>
              <w:jc w:val="center"/>
            </w:pPr>
            <w:r>
              <w:t>5.275,20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1363" w:rsidP="00196F4D" w:rsidR="00276D53">
            <w:pPr>
              <w:jc w:val="center"/>
            </w:pPr>
            <w:r>
              <w:t>5.275,20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1363" w:rsidP="00196F4D" w:rsidR="00276D53">
            <w:pPr>
              <w:jc w:val="center"/>
            </w:pPr>
            <w:r>
              <w:t>100%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1363" w:rsidP="00196F4D" w:rsidR="00276D53">
            <w:pPr>
              <w:jc w:val="center"/>
            </w:pPr>
            <w: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F1363" w:rsidP="00196F4D" w:rsidR="00276D53">
            <w:pPr>
              <w:jc w:val="center"/>
            </w:pPr>
            <w: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76D53" w:rsidP="00196F4D" w:rsidR="00276D53" w:rsidRPr="009F7CD1"/>
        </w:tc>
      </w:tr>
      <w:tr w:rsidTr="004867F6" w:rsidR="00282E3A" w:rsidRPr="009F7CD1">
        <w:trPr>
          <w:trHeight w:val="300"/>
        </w:trPr>
        <w:tc>
          <w:tcPr>
            <w:tcW w:type="dxa" w:w="787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r w:rsidRPr="009F7CD1">
              <w:t> </w:t>
            </w:r>
          </w:p>
        </w:tc>
        <w:tc>
          <w:tcPr>
            <w:tcW w:type="dxa" w:w="241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r w:rsidRPr="009F7CD1"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r w:rsidRPr="009F7CD1"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r w:rsidRPr="009F7CD1"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r w:rsidRPr="009F7CD1">
              <w:t> </w:t>
            </w:r>
          </w:p>
        </w:tc>
      </w:tr>
      <w:tr w:rsidTr="004867F6" w:rsidR="00282E3A" w:rsidRPr="009F7CD1">
        <w:trPr>
          <w:trHeight w:val="300"/>
        </w:trPr>
        <w:tc>
          <w:tcPr>
            <w:tcW w:type="dxa" w:w="730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94D39" w:rsidP="00196F4D" w:rsidR="00282E3A" w:rsidRPr="003C2EA0">
            <w:pPr>
              <w:jc w:val="center"/>
              <w:rPr>
                <w:b/>
              </w:rPr>
            </w:pPr>
            <w:r>
              <w:rPr>
                <w:b/>
              </w:rPr>
              <w:t xml:space="preserve">35.003,35 </w:t>
            </w:r>
            <w:r w:rsidR="0007622C">
              <w:rPr>
                <w:b/>
              </w:rPr>
              <w:t>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94D39" w:rsidP="00196F4D" w:rsidR="00282E3A" w:rsidRPr="003C2EA0">
            <w:pPr>
              <w:jc w:val="center"/>
              <w:rPr>
                <w:b/>
              </w:rPr>
            </w:pPr>
            <w:r>
              <w:rPr>
                <w:b/>
              </w:rPr>
              <w:t>35.003,35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100%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2E3A" w:rsidP="00196F4D" w:rsidR="00282E3A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 </w:t>
            </w:r>
          </w:p>
        </w:tc>
      </w:tr>
    </w:tbl>
    <w:p w:rsidRDefault="00282E3A" w:rsidP="00282E3A" w:rsidR="00282E3A">
      <w:pPr>
        <w:jc w:val="center"/>
        <w:rPr>
          <w:b/>
          <w:bCs/>
        </w:rPr>
      </w:pPr>
    </w:p>
    <w:p w:rsidRDefault="00282E3A" w:rsidP="00282E3A" w:rsidR="00282E3A">
      <w:pPr>
        <w:jc w:val="center"/>
      </w:pPr>
    </w:p>
    <w:p w:rsidRDefault="00282E3A" w:rsidP="00282E3A" w:rsidR="00282E3A">
      <w:pPr>
        <w:jc w:val="center"/>
      </w:pPr>
    </w:p>
    <w:p w:rsidRDefault="00282E3A" w:rsidP="00282E3A" w:rsidR="00282E3A" w:rsidRPr="009F7CD1">
      <w:pPr>
        <w:jc w:val="center"/>
      </w:pPr>
      <w:r w:rsidRPr="009F7CD1">
        <w:t xml:space="preserve">U Pazinu, </w:t>
      </w:r>
      <w:r>
        <w:t>1</w:t>
      </w:r>
      <w:r w:rsidR="00294D39">
        <w:t>7</w:t>
      </w:r>
      <w:r>
        <w:t>. siječnja</w:t>
      </w:r>
      <w:r w:rsidRPr="009F7CD1">
        <w:t xml:space="preserve"> 201</w:t>
      </w:r>
      <w:r>
        <w:t>7</w:t>
      </w:r>
      <w:r w:rsidRPr="009F7CD1">
        <w:t>.</w:t>
      </w:r>
    </w:p>
    <w:p w:rsidRDefault="00282E3A" w:rsidP="00282E3A" w:rsidR="00282E3A" w:rsidRPr="009F7CD1">
      <w:pPr>
        <w:jc w:val="both"/>
      </w:pPr>
    </w:p>
    <w:p w:rsidRDefault="00282E3A" w:rsidP="00282E3A" w:rsidR="00282E3A" w:rsidRPr="009F7CD1">
      <w:pPr>
        <w:ind w:firstLine="708" w:left="9912"/>
        <w:jc w:val="both"/>
      </w:pPr>
      <w:r w:rsidRPr="009F7CD1">
        <w:t>Stečajna sutkinja:</w:t>
      </w:r>
    </w:p>
    <w:p w:rsidRDefault="00282E3A" w:rsidP="00282E3A" w:rsidR="00282E3A" w:rsidRPr="009F7CD1">
      <w:pPr>
        <w:ind w:firstLine="708" w:left="9912"/>
        <w:jc w:val="both"/>
      </w:pPr>
      <w:r w:rsidRPr="009F7CD1">
        <w:t>Tijana Licul</w:t>
      </w:r>
    </w:p>
    <w:p w:rsidRDefault="00282E3A" w:rsidP="00282E3A" w:rsidR="00282E3A">
      <w:pPr>
        <w:jc w:val="center"/>
      </w:pPr>
    </w:p>
    <w:p w:rsidRDefault="00282E3A" w:rsidP="00282E3A" w:rsidR="00282E3A">
      <w:pPr>
        <w:jc w:val="both"/>
      </w:pPr>
    </w:p>
    <w:p w:rsidRDefault="00282E3A" w:rsidP="00282E3A" w:rsidR="00282E3A">
      <w:pPr>
        <w:jc w:val="both"/>
      </w:pPr>
      <w:r>
        <w:t>DNA:</w:t>
      </w:r>
    </w:p>
    <w:p w:rsidRDefault="00282E3A" w:rsidP="00282E3A" w:rsidR="00282E3A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9055B9" w:rsidP="00282E3A" w:rsidR="009055B9"/>
    <w:p w:rsidRDefault="009055B9" w:rsidP="009055B9" w:rsidR="009055B9"/>
    <w:p w:rsidRDefault="00FF2273" w:rsidP="009055B9" w:rsidR="00FF2273" w:rsidRPr="009055B9">
      <w:pPr>
        <w:jc w:val="center"/>
      </w:pPr>
    </w:p>
    <w:sectPr w:rsidSect="00A92EC6" w:rsidR="00FF2273" w:rsidRPr="009055B9">
      <w:headerReference w:type="default" r:id="rId10"/>
      <w:pgSz w:orient="landscape" w:h="11906" w:w="16838"/>
      <w:pgMar w:gutter="0" w:footer="708" w:header="708" w:left="1417" w:bottom="1417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D22" w:rsidP="005D50F8" w:rsidR="00530D22">
      <w:r>
        <w:separator/>
      </w:r>
    </w:p>
  </w:endnote>
  <w:endnote w:id="0" w:type="continuationSeparator">
    <w:p w:rsidRDefault="00530D22" w:rsidP="005D50F8" w:rsidR="00530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D22" w:rsidP="005D50F8" w:rsidR="00530D22">
      <w:r>
        <w:separator/>
      </w:r>
    </w:p>
  </w:footnote>
  <w:footnote w:id="0" w:type="continuationSeparator">
    <w:p w:rsidRDefault="00530D22" w:rsidP="005D50F8" w:rsidR="00530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D22" w:rsidP="00530D22" w:rsidR="00530D22" w:rsidRPr="009055B9">
    <w:pPr>
      <w:pStyle w:val="Zaglavlje"/>
      <w:jc w:val="right"/>
      <w:rPr>
        <w:rFonts w:cs="Times New Roman" w:hAnsi="Times New Roman" w:ascii="Times New Roman"/>
      </w:rPr>
    </w:pPr>
    <w:r w:rsidRPr="009055B9">
      <w:rPr>
        <w:rFonts w:cs="Times New Roman" w:hAnsi="Times New Roman" w:ascii="Times New Roman"/>
      </w:rPr>
      <w:t>Posl. broj: 4 St</w:t>
    </w:r>
    <w:r w:rsidR="008B0153" w:rsidRPr="009055B9">
      <w:rPr>
        <w:rFonts w:cs="Times New Roman" w:hAnsi="Times New Roman" w:ascii="Times New Roman"/>
      </w:rPr>
      <w:t>-621/2016-17</w:t>
    </w:r>
  </w:p>
  <w:p w:rsidRDefault="00530D22" w:rsidP="00530D22" w:rsidR="00530D22" w:rsidRPr="00530D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5A15"/>
    <w:rsid w:val="000014E8"/>
    <w:rsid w:val="0007622C"/>
    <w:rsid w:val="001A6DCC"/>
    <w:rsid w:val="001F3B49"/>
    <w:rsid w:val="00212839"/>
    <w:rsid w:val="002361F9"/>
    <w:rsid w:val="00276D53"/>
    <w:rsid w:val="00282E3A"/>
    <w:rsid w:val="00294D39"/>
    <w:rsid w:val="002D1B76"/>
    <w:rsid w:val="004867F6"/>
    <w:rsid w:val="004F1363"/>
    <w:rsid w:val="004F7279"/>
    <w:rsid w:val="00515BA4"/>
    <w:rsid w:val="00516EF1"/>
    <w:rsid w:val="00530D22"/>
    <w:rsid w:val="005D50F8"/>
    <w:rsid w:val="006B50EB"/>
    <w:rsid w:val="0074034E"/>
    <w:rsid w:val="00827C2D"/>
    <w:rsid w:val="008B0153"/>
    <w:rsid w:val="009055B9"/>
    <w:rsid w:val="00926A45"/>
    <w:rsid w:val="00957443"/>
    <w:rsid w:val="009977FB"/>
    <w:rsid w:val="00A665EA"/>
    <w:rsid w:val="00A9137D"/>
    <w:rsid w:val="00A92EC6"/>
    <w:rsid w:val="00B35C2B"/>
    <w:rsid w:val="00BF65C6"/>
    <w:rsid w:val="00C25A15"/>
    <w:rsid w:val="00C65654"/>
    <w:rsid w:val="00C741BE"/>
    <w:rsid w:val="00DF2163"/>
    <w:rsid w:val="00FF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5A1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5A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5A15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25A1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C25A15"/>
    <w:rPr>
      <w:color w:val="800080"/>
      <w:u w:val="single"/>
    </w:rPr>
  </w:style>
  <w:style w:customStyle="true" w:styleId="xl65" w:type="paragraph">
    <w:name w:val="xl65"/>
    <w:basedOn w:val="Normal"/>
    <w:rsid w:val="00C25A15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C25A15"/>
    <w:pPr>
      <w:spacing w:afterAutospacing="true" w:after="100" w:beforeAutospacing="true" w:before="100"/>
    </w:pPr>
    <w:rPr>
      <w:b/>
      <w:bCs/>
    </w:rPr>
  </w:style>
  <w:style w:customStyle="true" w:styleId="xl67" w:type="paragraph">
    <w:name w:val="xl6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68" w:type="paragraph">
    <w:name w:val="xl68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69" w:type="paragraph">
    <w:name w:val="xl69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C25A15"/>
    <w:pPr>
      <w:spacing w:afterAutospacing="true" w:after="100" w:beforeAutospacing="true" w:before="100"/>
    </w:pPr>
  </w:style>
  <w:style w:customStyle="true" w:styleId="xl72" w:type="paragraph">
    <w:name w:val="xl72"/>
    <w:basedOn w:val="Normal"/>
    <w:rsid w:val="00C25A15"/>
    <w:pPr>
      <w:spacing w:afterAutospacing="true" w:after="100" w:beforeAutospacing="true" w:before="100"/>
      <w:jc w:val="center"/>
    </w:pPr>
    <w:rPr>
      <w:b/>
      <w:bCs/>
    </w:rPr>
  </w:style>
  <w:style w:customStyle="true" w:styleId="xl73" w:type="paragraph">
    <w:name w:val="xl73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5" w:type="paragraph">
    <w:name w:val="xl75"/>
    <w:basedOn w:val="Normal"/>
    <w:rsid w:val="00C25A15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C25A1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7" w:type="paragraph">
    <w:name w:val="xl7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78" w:type="paragraph">
    <w:name w:val="xl78"/>
    <w:basedOn w:val="Normal"/>
    <w:rsid w:val="00C25A15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79" w:type="paragraph">
    <w:name w:val="xl79"/>
    <w:basedOn w:val="Normal"/>
    <w:rsid w:val="00C25A1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C25A15"/>
    <w:pPr>
      <w:spacing w:afterAutospacing="true" w:after="100" w:beforeAutospacing="true" w:before="100"/>
      <w:jc w:val="center"/>
    </w:pPr>
  </w:style>
  <w:style w:customStyle="true" w:styleId="xl82" w:type="paragraph">
    <w:name w:val="xl82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3" w:type="paragraph">
    <w:name w:val="xl83"/>
    <w:basedOn w:val="Normal"/>
    <w:rsid w:val="00C25A15"/>
    <w:pP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5" w:type="paragraph">
    <w:name w:val="xl85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6" w:type="paragraph">
    <w:name w:val="xl86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7" w:type="paragraph">
    <w:name w:val="xl8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8" w:type="paragraph">
    <w:name w:val="xl88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9" w:type="paragraph">
    <w:name w:val="xl89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C25A15"/>
    <w:pPr>
      <w:spacing w:afterAutospacing="true" w:after="100" w:beforeAutospacing="true" w:before="100"/>
      <w:jc w:val="center"/>
    </w:pPr>
    <w:rPr>
      <w:b/>
      <w:bCs/>
    </w:rPr>
  </w:style>
  <w:style w:customStyle="true" w:styleId="xl93" w:type="paragraph">
    <w:name w:val="xl93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C25A15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25A15"/>
  </w:style>
  <w:style w:styleId="Podnoje" w:type="paragraph">
    <w:name w:val="footer"/>
    <w:basedOn w:val="Normal"/>
    <w:link w:val="PodnojeChar"/>
    <w:uiPriority w:val="99"/>
    <w:unhideWhenUsed/>
    <w:rsid w:val="00C25A15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25A15"/>
  </w:style>
  <w:style w:styleId="Odlomakpopisa" w:type="paragraph">
    <w:name w:val="List Paragraph"/>
    <w:basedOn w:val="Normal"/>
    <w:uiPriority w:val="34"/>
    <w:qFormat/>
    <w:rsid w:val="00282E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5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0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0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0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0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5A1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5A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5A15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25A1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C25A15"/>
    <w:rPr>
      <w:color w:val="800080"/>
      <w:u w:val="single"/>
    </w:rPr>
  </w:style>
  <w:style w:customStyle="1" w:styleId="xl65" w:type="paragraph">
    <w:name w:val="xl65"/>
    <w:basedOn w:val="Normal"/>
    <w:rsid w:val="00C25A15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C25A15"/>
    <w:pPr>
      <w:spacing w:after="100" w:afterAutospacing="1" w:before="100" w:beforeAutospacing="1"/>
    </w:pPr>
    <w:rPr>
      <w:b/>
      <w:bCs/>
    </w:rPr>
  </w:style>
  <w:style w:customStyle="1" w:styleId="xl67" w:type="paragraph">
    <w:name w:val="xl67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68" w:type="paragraph">
    <w:name w:val="xl68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69" w:type="paragraph">
    <w:name w:val="xl69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C25A15"/>
    <w:pPr>
      <w:spacing w:after="100" w:afterAutospacing="1" w:before="100" w:beforeAutospacing="1"/>
    </w:pPr>
  </w:style>
  <w:style w:customStyle="1" w:styleId="xl72" w:type="paragraph">
    <w:name w:val="xl72"/>
    <w:basedOn w:val="Normal"/>
    <w:rsid w:val="00C25A15"/>
    <w:pPr>
      <w:spacing w:after="100" w:afterAutospacing="1" w:before="100" w:beforeAutospacing="1"/>
      <w:jc w:val="center"/>
    </w:pPr>
    <w:rPr>
      <w:b/>
      <w:bCs/>
    </w:rPr>
  </w:style>
  <w:style w:customStyle="1" w:styleId="xl73" w:type="paragraph">
    <w:name w:val="xl73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5" w:type="paragraph">
    <w:name w:val="xl75"/>
    <w:basedOn w:val="Normal"/>
    <w:rsid w:val="00C25A15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C25A1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7" w:type="paragraph">
    <w:name w:val="xl77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78" w:type="paragraph">
    <w:name w:val="xl78"/>
    <w:basedOn w:val="Normal"/>
    <w:rsid w:val="00C25A15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79" w:type="paragraph">
    <w:name w:val="xl79"/>
    <w:basedOn w:val="Normal"/>
    <w:rsid w:val="00C25A1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0" w:type="paragraph">
    <w:name w:val="xl80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1" w:type="paragraph">
    <w:name w:val="xl81"/>
    <w:basedOn w:val="Normal"/>
    <w:rsid w:val="00C25A15"/>
    <w:pPr>
      <w:spacing w:after="100" w:afterAutospacing="1" w:before="100" w:beforeAutospacing="1"/>
      <w:jc w:val="center"/>
    </w:pPr>
  </w:style>
  <w:style w:customStyle="1" w:styleId="xl82" w:type="paragraph">
    <w:name w:val="xl82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3" w:type="paragraph">
    <w:name w:val="xl83"/>
    <w:basedOn w:val="Normal"/>
    <w:rsid w:val="00C25A15"/>
    <w:pPr>
      <w:spacing w:after="100" w:afterAutospacing="1" w:before="100" w:beforeAutospacing="1"/>
    </w:pPr>
    <w:rPr>
      <w:b/>
      <w:bCs/>
    </w:rPr>
  </w:style>
  <w:style w:customStyle="1" w:styleId="xl84" w:type="paragraph">
    <w:name w:val="xl84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5" w:type="paragraph">
    <w:name w:val="xl85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6" w:type="paragraph">
    <w:name w:val="xl86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7" w:type="paragraph">
    <w:name w:val="xl87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8" w:type="paragraph">
    <w:name w:val="xl88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9" w:type="paragraph">
    <w:name w:val="xl89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1" w:type="paragraph">
    <w:name w:val="xl91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C25A15"/>
    <w:pPr>
      <w:spacing w:after="100" w:afterAutospacing="1" w:before="100" w:beforeAutospacing="1"/>
      <w:jc w:val="center"/>
    </w:pPr>
    <w:rPr>
      <w:b/>
      <w:bCs/>
    </w:rPr>
  </w:style>
  <w:style w:customStyle="1" w:styleId="xl93" w:type="paragraph">
    <w:name w:val="xl93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C25A15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25A15"/>
  </w:style>
  <w:style w:styleId="Podnoje" w:type="paragraph">
    <w:name w:val="footer"/>
    <w:basedOn w:val="Normal"/>
    <w:link w:val="PodnojeChar"/>
    <w:uiPriority w:val="99"/>
    <w:unhideWhenUsed/>
    <w:rsid w:val="00C25A15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25A15"/>
  </w:style>
  <w:style w:styleId="Odlomakpopisa" w:type="paragraph">
    <w:name w:val="List Paragraph"/>
    <w:basedOn w:val="Normal"/>
    <w:uiPriority w:val="34"/>
    <w:qFormat/>
    <w:rsid w:val="00282E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5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0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067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549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908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fascikl 
predan 4.1.2017.</izvorni_sadrzaj>
    <derivirana_varijabla naziv="DomainObject.Predmet.Opis_1">Spisu prileži plavi fascikl 
predan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ATTINIANUM d.o.o. VODNJAN</izvorni_sadrzaj>
    <derivirana_varijabla naziv="DomainObject.Predmet.ProtustrankaFormated_1">  ATTINIANUM d.o.o. VODNJAN</derivirana_varijabla>
  </DomainObject.Predmet.ProtustrankaFormated>
  <DomainObject.Predmet.ProtustrankaFormatedOIB>
    <izvorni_sadrzaj>  ATTINIANUM d.o.o. VODNJAN, OIB 57869516415</izvorni_sadrzaj>
    <derivirana_varijabla naziv="DomainObject.Predmet.ProtustrankaFormatedOIB_1">  ATTINIANUM d.o.o. VODNJAN, OIB 57869516415</derivirana_varijabla>
  </DomainObject.Predmet.ProtustrankaFormatedOIB>
  <DomainObject.Predmet.ProtustrankaFormatedWithAdress>
    <izvorni_sadrzaj> ATTINIANUM d.o.o. VODNJAN, Trgovačka 143, 52100 Vodnjan</izvorni_sadrzaj>
    <derivirana_varijabla naziv="DomainObject.Predmet.ProtustrankaFormatedWithAdress_1"> ATTINIANUM d.o.o. VODNJAN, Trgovačka 143, 52100 Vodnjan</derivirana_varijabla>
  </DomainObject.Predmet.ProtustrankaFormatedWithAdress>
  <DomainObject.Predmet.ProtustrankaFormatedWithAdressOIB>
    <izvorni_sadrzaj> ATTINIANUM d.o.o. VODNJAN, OIB 57869516415, Trgovačka 143, 52100 Vodnjan</izvorni_sadrzaj>
    <derivirana_varijabla naziv="DomainObject.Predmet.ProtustrankaFormatedWithAdressOIB_1"> ATTINIANUM d.o.o. VODNJAN, OIB 57869516415, Trgovačka 143, 52100 Vodnjan</derivirana_varijabla>
  </DomainObject.Predmet.ProtustrankaFormatedWithAdressOIB>
  <DomainObject.Predmet.ProtustrankaWithAdress>
    <izvorni_sadrzaj>ATTINIANUM d.o.o. VODNJAN Trgovačka 143, 52100 Vodnjan</izvorni_sadrzaj>
    <derivirana_varijabla naziv="DomainObject.Predmet.ProtustrankaWithAdress_1">ATTINIANUM d.o.o. VODNJAN Trgovačka 143, 52100 Vodnjan</derivirana_varijabla>
  </DomainObject.Predmet.ProtustrankaWithAdress>
  <DomainObject.Predmet.ProtustrankaWithAdressOIB>
    <izvorni_sadrzaj>ATTINIANUM d.o.o. VODNJAN, OIB 57869516415, Trgovačka 143, 52100 Vodnjan</izvorni_sadrzaj>
    <derivirana_varijabla naziv="DomainObject.Predmet.ProtustrankaWithAdressOIB_1">ATTINIANUM d.o.o. VODNJAN, OIB 57869516415, Trgovačka 143, 52100 Vodnjan</derivirana_varijabla>
  </DomainObject.Predmet.ProtustrankaWithAdressOIB>
  <DomainObject.Predmet.ProtustrankaNazivFormated>
    <izvorni_sadrzaj>ATTINIANUM d.o.o. VODNJAN</izvorni_sadrzaj>
    <derivirana_varijabla naziv="DomainObject.Predmet.ProtustrankaNazivFormated_1">ATTINIANUM d.o.o. VODNJAN</derivirana_varijabla>
  </DomainObject.Predmet.ProtustrankaNazivFormated>
  <DomainObject.Predmet.ProtustrankaNazivFormatedOIB>
    <izvorni_sadrzaj>ATTINIANUM d.o.o. VODNJAN, OIB 57869516415</izvorni_sadrzaj>
    <derivirana_varijabla naziv="DomainObject.Predmet.ProtustrankaNazivFormatedOIB_1">ATTINIANUM d.o.o. VODNJAN, OIB 57869516415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65159.83</izvorni_sadrzaj>
    <derivirana_varijabla naziv="DomainObject.Predmet.TrenutnaVrijednost_1">65159.83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ATTINIANUM d.o.o. VODNJAN</item>
    </izvorni_sadrzaj>
    <derivirana_varijabla naziv="DomainObject.Predmet.ProtuStrankaListFormated_1">
      <item>ATTINIANUM d.o.o. VODNJAN</item>
    </derivirana_varijabla>
  </DomainObject.Predmet.ProtuStrankaListFormated>
  <DomainObject.Predmet.ProtuStrankaListFormatedOIB>
    <izvorni_sadrzaj>
      <item>ATTINIANUM d.o.o. VODNJAN, OIB 57869516415</item>
    </izvorni_sadrzaj>
    <derivirana_varijabla naziv="DomainObject.Predmet.ProtuStrankaListFormatedOIB_1">
      <item>ATTINIANUM d.o.o. VODNJAN, OIB 57869516415</item>
    </derivirana_varijabla>
  </DomainObject.Predmet.ProtuStrankaListFormatedOIB>
  <DomainObject.Predmet.ProtuStrankaListFormatedWithAdress>
    <izvorni_sadrzaj>
      <item>ATTINIANUM d.o.o. VODNJAN, Trgovačka 143, 52100 Vodnjan</item>
    </izvorni_sadrzaj>
    <derivirana_varijabla naziv="DomainObject.Predmet.ProtuStrankaListFormatedWithAdress_1">
      <item>ATTINIANUM d.o.o. VODNJAN, Trgovačka 143, 52100 Vodnjan</item>
    </derivirana_varijabla>
  </DomainObject.Predmet.ProtuStrankaListFormatedWithAdress>
  <DomainObject.Predmet.ProtuStrankaListFormatedWithAdressOIB>
    <izvorni_sadrzaj>
      <item>ATTINIANUM d.o.o. VODNJAN, OIB 57869516415, Trgovačka 143, 52100 Vodnjan</item>
    </izvorni_sadrzaj>
    <derivirana_varijabla naziv="DomainObject.Predmet.ProtuStrankaListFormatedWithAdressOIB_1">
      <item>ATTINIANUM d.o.o. VODNJAN, OIB 57869516415, Trgovačka 143, 52100 Vodnjan</item>
    </derivirana_varijabla>
  </DomainObject.Predmet.ProtuStrankaListFormatedWithAdressOIB>
  <DomainObject.Predmet.ProtuStrankaListNazivFormated>
    <izvorni_sadrzaj>
      <item>ATTINIANUM d.o.o. VODNJAN</item>
    </izvorni_sadrzaj>
    <derivirana_varijabla naziv="DomainObject.Predmet.ProtuStrankaListNazivFormated_1">
      <item>ATTINIANUM d.o.o. VODNJAN</item>
    </derivirana_varijabla>
  </DomainObject.Predmet.ProtuStrankaListNazivFormated>
  <DomainObject.Predmet.ProtuStrankaListNazivFormatedOIB>
    <izvorni_sadrzaj>
      <item>ATTINIANUM d.o.o. VODNJAN, OIB 57869516415</item>
    </izvorni_sadrzaj>
    <derivirana_varijabla naziv="DomainObject.Predmet.ProtuStrankaListNazivFormatedOIB_1">
      <item>ATTINIANUM d.o.o. VODNJAN, OIB 57869516415</item>
    </derivirana_varijabla>
  </DomainObject.Predmet.ProtuStrankaListNazivFormatedOIB>
  <DomainObject.Predmet.OstaliListFormated>
    <izvorni_sadrzaj>
      <item>Stanko Cetina</item>
    </izvorni_sadrzaj>
    <derivirana_varijabla naziv="DomainObject.Predmet.OstaliListFormated_1">
      <item>Stanko Cetina</item>
    </derivirana_varijabla>
  </DomainObject.Predmet.OstaliListFormated>
  <DomainObject.Predmet.OstaliListFormatedOIB>
    <izvorni_sadrzaj>
      <item>Stanko Cetina, OIB 14120007391</item>
    </izvorni_sadrzaj>
    <derivirana_varijabla naziv="DomainObject.Predmet.OstaliListFormatedOIB_1">
      <item>Stanko Cetina, OIB 14120007391</item>
    </derivirana_varijabla>
  </DomainObject.Predmet.OstaliListFormatedOIB>
  <DomainObject.Predmet.OstaliListFormatedWithAdress>
    <izvorni_sadrzaj>
      <item>Stanko Cetina, Trgovačka 143, 52100 Vodnjan</item>
    </izvorni_sadrzaj>
    <derivirana_varijabla naziv="DomainObject.Predmet.OstaliListFormatedWithAdress_1">
      <item>Stanko Cetina, Trgovačka 143, 52100 Vodnjan</item>
    </derivirana_varijabla>
  </DomainObject.Predmet.OstaliListFormatedWithAdress>
  <DomainObject.Predmet.OstaliListFormatedWithAdressOIB>
    <izvorni_sadrzaj>
      <item>Stanko Cetina, OIB 14120007391, Trgovačka 143, 52100 Vodnjan</item>
    </izvorni_sadrzaj>
    <derivirana_varijabla naziv="DomainObject.Predmet.OstaliListFormatedWithAdressOIB_1">
      <item>Stanko Cetina, OIB 14120007391, Trgovačka 143, 52100 Vodnjan</item>
    </derivirana_varijabla>
  </DomainObject.Predmet.OstaliListFormatedWithAdressOIB>
  <DomainObject.Predmet.OstaliListNazivFormated>
    <izvorni_sadrzaj>
      <item>Stanko Cetina</item>
    </izvorni_sadrzaj>
    <derivirana_varijabla naziv="DomainObject.Predmet.OstaliListNazivFormated_1">
      <item>Stanko Cetina</item>
    </derivirana_varijabla>
  </DomainObject.Predmet.OstaliListNazivFormated>
  <DomainObject.Predmet.OstaliListNazivFormatedOIB>
    <izvorni_sadrzaj>
      <item>Stanko Cetina, OIB 14120007391</item>
    </izvorni_sadrzaj>
    <derivirana_varijabla naziv="DomainObject.Predmet.OstaliListNazivFormatedOIB_1">
      <item>Stanko Cetina, OIB 14120007391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ATTINIANUM d.o.o. VODNJAN</izvorni_sadrzaj>
    <derivirana_varijabla naziv="DomainObject.Predmet.ProtustrankaIDrugi_1">ATTINIANUM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ATTINIANUM d.o.o. VODNJAN, OIB 57869516415, Trgovačka 143, 52100 Vodnjan</izvorni_sadrzaj>
    <derivirana_varijabla naziv="DomainObject.Predmet.ProtustrankaIDrugiAdressOIB_1">ATTINIANUM d.o.o. VODNJAN, OIB 57869516415, Trgovačka 143,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ATTINIANUM d.o.o. VODNJAN</item>
      <item>Stanko Cetina</item>
    </izvorni_sadrzaj>
    <derivirana_varijabla naziv="DomainObject.Predmet.SudioniciListNaziv_1">
      <item>FINANCIJSKA AGENCIJA, RC RIJEKA, PODRUŽNICA PULA, PULA</item>
      <item>ATTINIANUM d.o.o. VODNJAN</item>
      <item>Stanko Cetina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izvorni_sadrzaj>
    <derivirana_varijabla naziv="DomainObject.Predmet.SudioniciListAdressOIB_1"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57869516415</item>
      <item>, OIB 14120007391</item>
    </izvorni_sadrzaj>
    <derivirana_varijabla naziv="DomainObject.Predmet.SudioniciListNazivOIB_1">
      <item>, OIB 85821130368</item>
      <item>, OIB 57869516415</item>
      <item>, OIB 14120007391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230</properties:Words>
  <properties:Characters>1324</properties:Characters>
  <properties:Lines>209</properties:Lines>
  <properties:Paragraphs>116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2017-01-17T10:54:00Z</dcterms:created>
  <dc:creator>Tijana Licul</dc:creator>
  <cp:lastModifiedBy>Sanja Prodan</cp:lastModifiedBy>
  <cp:lastPrinted>2016-05-27T10:58:00Z</cp:lastPrinted>
  <dcterms:modified xmlns:xsi="http://www.w3.org/2001/XMLSchema-instance" xsi:type="dcterms:W3CDTF">2017-01-18T11:53:00Z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