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9be1" w14:paraId="fc49be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C24CA1">
        <w:t>BRIŠEVO TRAVEL</w:t>
      </w:r>
      <w:r w:rsidR="00F938AE">
        <w:t xml:space="preserve"> </w:t>
      </w:r>
      <w:r w:rsidR="00685589">
        <w:t>j.</w:t>
      </w:r>
      <w:r w:rsidR="00F938AE">
        <w:t>d.o.o.</w:t>
      </w:r>
      <w:r w:rsidR="00990573">
        <w:t>,</w:t>
      </w:r>
      <w:r w:rsidR="00395D66">
        <w:t xml:space="preserve"> </w:t>
      </w:r>
      <w:r w:rsidR="00F938AE">
        <w:t>Zadar</w:t>
      </w:r>
      <w:r w:rsidR="00395D66">
        <w:t xml:space="preserve">, </w:t>
      </w:r>
      <w:r w:rsidR="00C24CA1">
        <w:t>Sv. Vinka Paulskog 14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C24CA1">
        <w:t>63264317507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85589">
        <w:t>8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24CA1" w:rsidRPr="00C24CA1">
        <w:t>BRIŠEVO TRAVEL j.d.o.o., Zadar, Sv. Vinka Paulskog 14, OIB: 63264317507</w:t>
      </w:r>
      <w:r w:rsidR="00990573">
        <w:t xml:space="preserve">, </w:t>
      </w:r>
      <w:r>
        <w:t xml:space="preserve">na temelju neizvršenih osnova za plaćanje iznosi </w:t>
      </w:r>
      <w:r w:rsidR="00C24CA1">
        <w:t>5</w:t>
      </w:r>
      <w:r w:rsidR="00990573">
        <w:t>.</w:t>
      </w:r>
      <w:r w:rsidR="00C24CA1">
        <w:t>965</w:t>
      </w:r>
      <w:r w:rsidR="00990573">
        <w:t>,</w:t>
      </w:r>
      <w:r w:rsidR="00C24CA1">
        <w:t>36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24CA1">
        <w:t>Ante Butić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541B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C24CA1">
      <w:t>287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C24CA1">
      <w:t>287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85589"/>
    <w:rsid w:val="006A66B9"/>
    <w:rsid w:val="006E6B12"/>
    <w:rsid w:val="006F6C7A"/>
    <w:rsid w:val="0071080F"/>
    <w:rsid w:val="00734C78"/>
    <w:rsid w:val="007541B7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1E9D"/>
    <w:rsid w:val="00B94422"/>
    <w:rsid w:val="00BA4D2C"/>
    <w:rsid w:val="00BB3AEF"/>
    <w:rsid w:val="00BD7E97"/>
    <w:rsid w:val="00C24CA1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321A6"/>
    <w:rsid w:val="00E6461B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BRIŠEVO TRAVEL j.d.o.o. za ugostiteljstvo i usluge</izvorni_sadrzaj>
    <derivirana_varijabla naziv="DomainObject.Predmet.ProtustrankaFormated_1">  BRIŠEVO TRAVEL j.d.o.o. za ugostiteljstvo i usluge</derivirana_varijabla>
  </DomainObject.Predmet.ProtustrankaFormated>
  <DomainObject.Predmet.ProtustrankaFormatedOIB>
    <izvorni_sadrzaj>  BRIŠEVO TRAVEL j.d.o.o. za ugostiteljstvo i usluge, OIB 63264317507</izvorni_sadrzaj>
    <derivirana_varijabla naziv="DomainObject.Predmet.ProtustrankaFormatedOIB_1">  BRIŠEVO TRAVEL j.d.o.o. za ugostiteljstvo i usluge, OIB 63264317507</derivirana_varijabla>
  </DomainObject.Predmet.ProtustrankaFormatedOIB>
  <DomainObject.Predmet.ProtustrankaFormatedWithAdress>
    <izvorni_sadrzaj> BRIŠEVO TRAVEL j.d.o.o. za ugostiteljstvo i usluge, Sv. Vinka Paulskog 14, 23000 Zadar</izvorni_sadrzaj>
    <derivirana_varijabla naziv="DomainObject.Predmet.ProtustrankaFormatedWithAdress_1"> BRIŠEVO TRAVEL j.d.o.o. za ugostiteljstvo i usluge, Sv. Vinka Paulskog 14, 23000 Zadar</derivirana_varijabla>
  </DomainObject.Predmet.ProtustrankaFormatedWithAdress>
  <DomainObject.Predmet.ProtustrankaFormatedWithAdressOIB>
    <izvorni_sadrzaj> BRIŠEVO TRAVEL j.d.o.o. za ugostiteljstvo i usluge, OIB 63264317507, Sv. Vinka Paulskog 14, 23000 Zadar</izvorni_sadrzaj>
    <derivirana_varijabla naziv="DomainObject.Predmet.ProtustrankaFormatedWithAdressOIB_1"> BRIŠEVO TRAVEL j.d.o.o. za ugostiteljstvo i usluge, OIB 63264317507, Sv. Vinka Paulskog 14, 23000 Zadar</derivirana_varijabla>
  </DomainObject.Predmet.ProtustrankaFormatedWithAdressOIB>
  <DomainObject.Predmet.ProtustrankaWithAdress>
    <izvorni_sadrzaj>BRIŠEVO TRAVEL j.d.o.o. za ugostiteljstvo i usluge Sv. Vinka Paulskog 14, 23000 Zadar</izvorni_sadrzaj>
    <derivirana_varijabla naziv="DomainObject.Predmet.ProtustrankaWithAdress_1">BRIŠEVO TRAVEL j.d.o.o. za ugostiteljstvo i usluge Sv. Vinka Paulskog 14, 23000 Zadar</derivirana_varijabla>
  </DomainObject.Predmet.ProtustrankaWithAdress>
  <DomainObject.Predmet.ProtustrankaWithAdressOIB>
    <izvorni_sadrzaj>BRIŠEVO TRAVEL j.d.o.o. za ugostiteljstvo i usluge, OIB 63264317507, Sv. Vinka Paulskog 14, 23000 Zadar</izvorni_sadrzaj>
    <derivirana_varijabla naziv="DomainObject.Predmet.ProtustrankaWithAdressOIB_1">BRIŠEVO TRAVEL j.d.o.o. za ugostiteljstvo i usluge, OIB 63264317507, Sv. Vinka Paulskog 14, 23000 Zadar</derivirana_varijabla>
  </DomainObject.Predmet.ProtustrankaWithAdressOIB>
  <DomainObject.Predmet.ProtustrankaNazivFormated>
    <izvorni_sadrzaj>BRIŠEVO TRAVEL j.d.o.o. za ugostiteljstvo i usluge</izvorni_sadrzaj>
    <derivirana_varijabla naziv="DomainObject.Predmet.ProtustrankaNazivFormated_1">BRIŠEVO TRAVEL j.d.o.o. za ugostiteljstvo i usluge</derivirana_varijabla>
  </DomainObject.Predmet.ProtustrankaNazivFormated>
  <DomainObject.Predmet.ProtustrankaNazivFormatedOIB>
    <izvorni_sadrzaj>BRIŠEVO TRAVEL j.d.o.o. za ugostiteljstvo i usluge, OIB 63264317507</izvorni_sadrzaj>
    <derivirana_varijabla naziv="DomainObject.Predmet.ProtustrankaNazivFormatedOIB_1">BRIŠEVO TRAVEL j.d.o.o. za ugostiteljstvo i usluge, OIB 63264317507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BRIŠEVO TRAVEL j.d.o.o. za ugostiteljstvo i usluge</item>
    </izvorni_sadrzaj>
    <derivirana_varijabla naziv="DomainObject.Predmet.ProtuStrankaListFormated_1">
      <item>BRIŠEVO TRAVEL j.d.o.o. za ugostiteljstvo i usluge</item>
    </derivirana_varijabla>
  </DomainObject.Predmet.ProtuStrankaListFormated>
  <DomainObject.Predmet.ProtuStrankaListFormatedOIB>
    <izvorni_sadrzaj>
      <item>BRIŠEVO TRAVEL j.d.o.o. za ugostiteljstvo i usluge, OIB 63264317507</item>
    </izvorni_sadrzaj>
    <derivirana_varijabla naziv="DomainObject.Predmet.ProtuStrankaListFormatedOIB_1">
      <item>BRIŠEVO TRAVEL j.d.o.o. za ugostiteljstvo i usluge, OIB 63264317507</item>
    </derivirana_varijabla>
  </DomainObject.Predmet.ProtuStrankaListFormatedOIB>
  <DomainObject.Predmet.ProtuStrankaListFormatedWithAdress>
    <izvorni_sadrzaj>
      <item>BRIŠEVO TRAVEL j.d.o.o. za ugostiteljstvo i usluge, Sv. Vinka Paulskog 14, 23000 Zadar</item>
    </izvorni_sadrzaj>
    <derivirana_varijabla naziv="DomainObject.Predmet.ProtuStrankaListFormatedWithAdress_1">
      <item>BRIŠEVO TRAVEL j.d.o.o. za ugostiteljstvo i usluge, Sv. Vinka Paulskog 14, 23000 Zadar</item>
    </derivirana_varijabla>
  </DomainObject.Predmet.ProtuStrankaListFormatedWithAdress>
  <DomainObject.Predmet.ProtuStrankaListFormatedWithAdressOIB>
    <izvorni_sadrzaj>
      <item>BRIŠEVO TRAVEL j.d.o.o. za ugostiteljstvo i usluge, OIB 63264317507, Sv. Vinka Paulskog 14, 23000 Zadar</item>
    </izvorni_sadrzaj>
    <derivirana_varijabla naziv="DomainObject.Predmet.ProtuStrankaListFormatedWithAdressOIB_1">
      <item>BRIŠEVO TRAVEL j.d.o.o. za ugostiteljstvo i usluge, OIB 63264317507, Sv. Vinka Paulskog 14, 23000 Zadar</item>
    </derivirana_varijabla>
  </DomainObject.Predmet.ProtuStrankaListFormatedWithAdressOIB>
  <DomainObject.Predmet.ProtuStrankaListNazivFormated>
    <izvorni_sadrzaj>
      <item>BRIŠEVO TRAVEL j.d.o.o. za ugostiteljstvo i usluge</item>
    </izvorni_sadrzaj>
    <derivirana_varijabla naziv="DomainObject.Predmet.ProtuStrankaListNazivFormated_1">
      <item>BRIŠEVO TRAVEL j.d.o.o. za ugostiteljstvo i usluge</item>
    </derivirana_varijabla>
  </DomainObject.Predmet.ProtuStrankaListNazivFormated>
  <DomainObject.Predmet.ProtuStrankaListNazivFormatedOIB>
    <izvorni_sadrzaj>
      <item>BRIŠEVO TRAVEL j.d.o.o. za ugostiteljstvo i usluge, OIB 63264317507</item>
    </izvorni_sadrzaj>
    <derivirana_varijabla naziv="DomainObject.Predmet.ProtuStrankaListNazivFormatedOIB_1">
      <item>BRIŠEVO TRAVEL j.d.o.o. za ugostiteljstvo i usluge, OIB 63264317507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BRIŠEVO TRAVEL j.d.o.o. za ugostiteljstvo i usluge</izvorni_sadrzaj>
    <derivirana_varijabla naziv="DomainObject.Predmet.ProtustrankaIDrugi_1">BRIŠEVO TRAVEL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BRIŠEVO TRAVEL j.d.o.o. za ugostiteljstvo i usluge, OIB 63264317507, Sv. Vinka Paulskog 14, 23000 Zadar</izvorni_sadrzaj>
    <derivirana_varijabla naziv="DomainObject.Predmet.ProtustrankaIDrugiAdressOIB_1">BRIŠEVO TRAVEL j.d.o.o. za ugostiteljstvo i usluge, OIB 63264317507, Sv. Vinka Paulskog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BRIŠEVO TRAVEL j.d.o.o. za ugostiteljstvo i usluge</item>
    </izvorni_sadrzaj>
    <derivirana_varijabla naziv="DomainObject.Predmet.SudioniciListNaziv_1">
      <item>FINA</item>
      <item>BRIŠEVO TRAVEL j.d.o.o. za ugostiteljstvo i usluge</item>
    </derivirana_varijabla>
  </DomainObject.Predmet.SudioniciListNaziv>
  <DomainObject.Predmet.SudioniciListAdressOIB>
    <izvorni_sadrzaj>
      <item>FINA, OIB 85821130368</item>
      <item>BRIŠEVO TRAVEL j.d.o.o. za ugostiteljstvo i usluge, OIB 63264317507, Sv. Vinka Paulskog 14,23000 Zadar</item>
    </izvorni_sadrzaj>
    <derivirana_varijabla naziv="DomainObject.Predmet.SudioniciListAdressOIB_1">
      <item>FINA, OIB 85821130368</item>
      <item>BRIŠEVO TRAVEL j.d.o.o. za ugostiteljstvo i usluge, OIB 63264317507, Sv. Vinka Paulskog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63264317507</item>
    </izvorni_sadrzaj>
    <derivirana_varijabla naziv="DomainObject.Predmet.SudioniciListNazivOIB_1">
      <item>, OIB 85821130368</item>
      <item>, OIB 63264317507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61BEB-20F8-44D0-953C-FBFDDD197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1980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2017-07-17T08:47:00Z</dcterms:created>
  <dc:creator>Tina Grgas</dc:creator>
  <cp:lastModifiedBy>wsadmin</cp:lastModifiedBy>
  <cp:lastPrinted>2017-07-17T08:49:00Z</cp:lastPrinted>
  <dcterms:modified xmlns:xsi="http://www.w3.org/2001/XMLSchema-instance" xsi:type="dcterms:W3CDTF">2017-07-17T11:12:00Z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