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e698" w14:paraId="952e698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95312E">
        <w:t>892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95312E">
        <w:t>09. prosinca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95312E">
        <w:t>DONAT FM,</w:t>
      </w:r>
      <w:r w:rsidR="00894966">
        <w:t xml:space="preserve"> </w:t>
      </w:r>
      <w:r w:rsidR="00742C32">
        <w:t>d.o.o.</w:t>
      </w:r>
      <w:r w:rsidR="00311993">
        <w:t xml:space="preserve"> </w:t>
      </w:r>
      <w:r w:rsidR="006634BC">
        <w:t xml:space="preserve">sa sjedištem u </w:t>
      </w:r>
      <w:r w:rsidR="00592BEA">
        <w:t>Zadru</w:t>
      </w:r>
      <w:r w:rsidR="00192DCF">
        <w:t xml:space="preserve"> (</w:t>
      </w:r>
      <w:r w:rsidR="00592BEA">
        <w:t>Grad Zadar</w:t>
      </w:r>
      <w:r w:rsidR="00192DCF">
        <w:t xml:space="preserve">), </w:t>
      </w:r>
      <w:r w:rsidR="0095312E">
        <w:t>Obala kneza Branimira 12/3</w:t>
      </w:r>
      <w:r w:rsidR="00912002">
        <w:t>,</w:t>
      </w:r>
      <w:r w:rsidR="00A01095">
        <w:t xml:space="preserve"> OIB: </w:t>
      </w:r>
      <w:r w:rsidR="0095312E">
        <w:t>67738133032</w:t>
      </w:r>
      <w:r>
        <w:t xml:space="preserve">, </w:t>
      </w:r>
      <w:r w:rsidR="00CE5A86">
        <w:t>02.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95312E">
        <w:t>DONAT FM, d.o.o. sa sjedištem u Zadru (Grad Zadar), Obala kneza Branimira 12/3, OIB: 67738133032</w:t>
      </w:r>
      <w:r w:rsidR="00B84B6D">
        <w:t xml:space="preserve"> </w:t>
      </w:r>
      <w:r>
        <w:t xml:space="preserve">s danom </w:t>
      </w:r>
      <w:r w:rsidR="00CE5A86">
        <w:t>02. svibnja</w:t>
      </w:r>
      <w:r>
        <w:t xml:space="preserve"> 2016. u </w:t>
      </w:r>
      <w:r w:rsidR="003A22CB">
        <w:t>12</w:t>
      </w:r>
      <w:r>
        <w:t>,</w:t>
      </w:r>
      <w:r w:rsidR="003A22CB">
        <w:t>45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3A22CB" w:rsidR="00E41244" w:rsidRPr="003A22CB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3A22CB">
        <w:t>II</w:t>
      </w:r>
      <w:r w:rsidR="00386298" w:rsidRPr="003A22CB">
        <w:t xml:space="preserve">. </w:t>
      </w:r>
      <w:r w:rsidR="00193657" w:rsidRPr="003A22CB">
        <w:t>Stečajnim upraviteljem</w:t>
      </w:r>
      <w:r w:rsidRPr="003A22CB">
        <w:t xml:space="preserve"> dužnika </w:t>
      </w:r>
      <w:r w:rsidR="00193657" w:rsidRPr="003A22CB">
        <w:t xml:space="preserve">imenuje se </w:t>
      </w:r>
      <w:r w:rsidR="003A22CB" w:rsidRPr="003A22CB">
        <w:t>SABLJIĆ RENATO iz Zagreba,</w:t>
      </w:r>
      <w:r w:rsidR="003A22CB" w:rsidRPr="008E37E9">
        <w:t xml:space="preserve"> Zdenački zavoj 14, OIB: 74644810692</w:t>
      </w:r>
      <w:r w:rsidR="003A22CB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95312E">
        <w:t>DONAT FM, d.o.o. sa sjedištem u Zadru (Grad Zadar), Obala kneza Branimira 12/3, OIB: 67738133032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95312E">
        <w:t>09. prosinca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E809D8">
        <w:t>863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E809D8">
        <w:t>40.887,01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E809D8">
        <w:t>i</w:t>
      </w:r>
      <w:r w:rsidR="007E65A6">
        <w:t>ma</w:t>
      </w:r>
      <w:r w:rsidR="001E74F1" w:rsidRPr="00CF7AC9">
        <w:t xml:space="preserve"> otvoren račun</w:t>
      </w:r>
      <w:r w:rsidR="00E809D8">
        <w:t xml:space="preserve"> kod Zagrebačke banke</w:t>
      </w:r>
      <w:r w:rsidR="00B84B6D">
        <w:t xml:space="preserve">, kao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27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CE5A86">
        <w:t>02.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51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95312E">
      <w:t>892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A22CB"/>
    <w:rsid w:val="003B17EE"/>
    <w:rsid w:val="003C01D9"/>
    <w:rsid w:val="003C58EA"/>
    <w:rsid w:val="003D0523"/>
    <w:rsid w:val="003D3AB8"/>
    <w:rsid w:val="003D7466"/>
    <w:rsid w:val="003E5518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E5A86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09D8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5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5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5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5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5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5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5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5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St-892/2015</izvorni_sadrzaj>
    <derivirana_varijabla naziv="DomainObject.Predmet.OznakaBroj_1">St-892/2015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DONAT FM,društvo s ograničenom odgovornošću za radijsku djelatnost</izvorni_sadrzaj>
    <derivirana_varijabla naziv="DomainObject.Predmet.ProtustrankaFormated_1">  DONAT FM,društvo s ograničenom odgovornošću za radijsku djelatnost</derivirana_varijabla>
  </DomainObject.Predmet.ProtustrankaFormated>
  <DomainObject.Predmet.ProtustrankaFormatedOIB>
    <izvorni_sadrzaj>  DONAT FM,društvo s ograničenom odgovornošću za radijsku djelatnost, OIB 67738133032</izvorni_sadrzaj>
    <derivirana_varijabla naziv="DomainObject.Predmet.ProtustrankaFormatedOIB_1">  DONAT FM,društvo s ograničenom odgovornošću za radijsku djelatnost, OIB 67738133032</derivirana_varijabla>
  </DomainObject.Predmet.ProtustrankaFormatedOIB>
  <DomainObject.Predmet.ProtustrankaFormatedWithAdress>
    <izvorni_sadrzaj> DONAT FM,društvo s ograničenom odgovornošću za radijsku djelatnost, Obala Kneza Branimira 123, 23000 Zadar</izvorni_sadrzaj>
    <derivirana_varijabla naziv="DomainObject.Predmet.ProtustrankaFormatedWithAdress_1"> DONAT FM,društvo s ograničenom odgovornošću za radijsku djelatnost, Obala Kneza Branimira 123, 23000 Zadar</derivirana_varijabla>
  </DomainObject.Predmet.ProtustrankaFormatedWithAdress>
  <DomainObject.Predmet.ProtustrankaFormatedWithAdressOIB>
    <izvorni_sadrzaj> DONAT FM,društvo s ograničenom odgovornošću za radijsku djelatnost, OIB 67738133032, Obala Kneza Branimira 123, 23000 Zadar</izvorni_sadrzaj>
    <derivirana_varijabla naziv="DomainObject.Predmet.ProtustrankaFormatedWithAdressOIB_1"> DONAT FM,društvo s ograničenom odgovornošću za radijsku djelatnost, OIB 67738133032, Obala Kneza Branimira 123, 23000 Zadar</derivirana_varijabla>
  </DomainObject.Predmet.ProtustrankaFormatedWithAdressOIB>
  <DomainObject.Predmet.ProtustrankaWithAdress>
    <izvorni_sadrzaj>DONAT FM,društvo s ograničenom odgovornošću za radijsku djelatnost Obala Kneza Branimira 123, 23000 Zadar</izvorni_sadrzaj>
    <derivirana_varijabla naziv="DomainObject.Predmet.ProtustrankaWithAdress_1">DONAT FM,društvo s ograničenom odgovornošću za radijsku djelatnost Obala Kneza Branimira 123, 23000 Zadar</derivirana_varijabla>
  </DomainObject.Predmet.ProtustrankaWithAdress>
  <DomainObject.Predmet.ProtustrankaWithAdressOIB>
    <izvorni_sadrzaj>DONAT FM,društvo s ograničenom odgovornošću za radijsku djelatnost, OIB 67738133032, Obala Kneza Branimira 123, 23000 Zadar</izvorni_sadrzaj>
    <derivirana_varijabla naziv="DomainObject.Predmet.ProtustrankaWithAdressOIB_1">DONAT FM,društvo s ograničenom odgovornošću za radijsku djelatnost, OIB 67738133032, Obala Kneza Branimira 123, 23000 Zadar</derivirana_varijabla>
  </DomainObject.Predmet.ProtustrankaWithAdressOIB>
  <DomainObject.Predmet.ProtustrankaNazivFormated>
    <izvorni_sadrzaj>DONAT FM,društvo s ograničenom odgovornošću za radijsku djelatnost</izvorni_sadrzaj>
    <derivirana_varijabla naziv="DomainObject.Predmet.ProtustrankaNazivFormated_1">DONAT FM,društvo s ograničenom odgovornošću za radijsku djelatnost</derivirana_varijabla>
  </DomainObject.Predmet.ProtustrankaNazivFormated>
  <DomainObject.Predmet.ProtustrankaNazivFormatedOIB>
    <izvorni_sadrzaj>DONAT FM,društvo s ograničenom odgovornošću za radijsku djelatnost, OIB 67738133032</izvorni_sadrzaj>
    <derivirana_varijabla naziv="DomainObject.Predmet.ProtustrankaNazivFormatedOIB_1">DONAT FM,društvo s ograničenom odgovornošću za radijsku djelatnost, OIB 67738133032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40887.01</izvorni_sadrzaj>
    <derivirana_varijabla naziv="DomainObject.Predmet.TrenutnaVrijednost_1">40887.01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DONAT FM,društvo s ograničenom odgovornošću za radijsku djelatnost</item>
    </izvorni_sadrzaj>
    <derivirana_varijabla naziv="DomainObject.Predmet.ProtuStrankaListFormated_1">
      <item>DONAT FM,društvo s ograničenom odgovornošću za radijsku djelatnost</item>
    </derivirana_varijabla>
  </DomainObject.Predmet.ProtuStrankaListFormated>
  <DomainObject.Predmet.ProtuStrankaListFormatedOIB>
    <izvorni_sadrzaj>
      <item>DONAT FM,društvo s ograničenom odgovornošću za radijsku djelatnost, OIB 67738133032</item>
    </izvorni_sadrzaj>
    <derivirana_varijabla naziv="DomainObject.Predmet.ProtuStrankaListFormatedOIB_1">
      <item>DONAT FM,društvo s ograničenom odgovornošću za radijsku djelatnost, OIB 67738133032</item>
    </derivirana_varijabla>
  </DomainObject.Predmet.ProtuStrankaListFormatedOIB>
  <DomainObject.Predmet.ProtuStrankaListFormatedWithAdress>
    <izvorni_sadrzaj>
      <item>DONAT FM,društvo s ograničenom odgovornošću za radijsku djelatnost, Obala Kneza Branimira 123, 23000 Zadar</item>
    </izvorni_sadrzaj>
    <derivirana_varijabla naziv="DomainObject.Predmet.ProtuStrankaListFormatedWithAdress_1">
      <item>DONAT FM,društvo s ograničenom odgovornošću za radijsku djelatnost, Obala Kneza Branimira 123, 23000 Zadar</item>
    </derivirana_varijabla>
  </DomainObject.Predmet.ProtuStrankaListFormatedWithAdress>
  <DomainObject.Predmet.ProtuStrankaListFormatedWithAdressOIB>
    <izvorni_sadrzaj>
      <item>DONAT FM,društvo s ograničenom odgovornošću za radijsku djelatnost, OIB 67738133032, Obala Kneza Branimira 123, 23000 Zadar</item>
    </izvorni_sadrzaj>
    <derivirana_varijabla naziv="DomainObject.Predmet.ProtuStrankaListFormatedWithAdressOIB_1">
      <item>DONAT FM,društvo s ograničenom odgovornošću za radijsku djelatnost, OIB 67738133032, Obala Kneza Branimira 123, 23000 Zadar</item>
    </derivirana_varijabla>
  </DomainObject.Predmet.ProtuStrankaListFormatedWithAdressOIB>
  <DomainObject.Predmet.ProtuStrankaListNazivFormated>
    <izvorni_sadrzaj>
      <item>DONAT FM,društvo s ograničenom odgovornošću za radijsku djelatnost</item>
    </izvorni_sadrzaj>
    <derivirana_varijabla naziv="DomainObject.Predmet.ProtuStrankaListNazivFormated_1">
      <item>DONAT FM,društvo s ograničenom odgovornošću za radijsku djelatnost</item>
    </derivirana_varijabla>
  </DomainObject.Predmet.ProtuStrankaListNazivFormated>
  <DomainObject.Predmet.ProtuStrankaListNazivFormatedOIB>
    <izvorni_sadrzaj>
      <item>DONAT FM,društvo s ograničenom odgovornošću za radijsku djelatnost, OIB 67738133032</item>
    </izvorni_sadrzaj>
    <derivirana_varijabla naziv="DomainObject.Predmet.ProtuStrankaListNazivFormatedOIB_1">
      <item>DONAT FM,društvo s ograničenom odgovornošću za radijsku djelatnost, OIB 67738133032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DONAT FM,društvo s ograničenom odgovornošću za radijsku djelatnost</izvorni_sadrzaj>
    <derivirana_varijabla naziv="DomainObject.Predmet.ProtustrankaIDrugi_1">DONAT FM,društvo s ograničenom odgovornošću za radijsku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DONAT FM,društvo s ograničenom odgovornošću za radijsku djelatnost, OIB 67738133032, Obala Kneza Branimira 123, 23000 Zadar</izvorni_sadrzaj>
    <derivirana_varijabla naziv="DomainObject.Predmet.ProtustrankaIDrugiAdressOIB_1">DONAT FM,društvo s ograničenom odgovornošću za radijsku djelatnost, OIB 67738133032, Obala Kneza Branimira 123,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DONAT FM,društvo s ograničenom odgovornošću za radijsku djelatnost</item>
    </izvorni_sadrzaj>
    <derivirana_varijabla naziv="DomainObject.Predmet.SudioniciListNaziv_1">
      <item>FINA</item>
      <item>DONAT FM,društvo s ograničenom odgovornošću za radijsku djelatnost</item>
    </derivirana_varijabla>
  </DomainObject.Predmet.SudioniciListNaziv>
  <DomainObject.Predmet.SudioniciListAdressOIB>
    <izvorni_sadrzaj>
      <item>FINA, OIB 85821130368</item>
      <item>DONAT FM,društvo s ograničenom odgovornošću za radijsku djelatnost, OIB 67738133032, Obala Kneza Branimira 123,23000 Zadar</item>
    </izvorni_sadrzaj>
    <derivirana_varijabla naziv="DomainObject.Predmet.SudioniciListAdressOIB_1">
      <item>FINA, OIB 85821130368</item>
      <item>DONAT FM,društvo s ograničenom odgovornošću za radijsku djelatnost, OIB 67738133032, Obala Kneza Branimira 123,23000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67738133032</item>
    </izvorni_sadrzaj>
    <derivirana_varijabla naziv="DomainObject.Predmet.SudioniciListNazivOIB_1">
      <item>, OIB 85821130368</item>
      <item>, OIB 67738133032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870</properties:Words>
  <properties:Characters>4724</properties:Characters>
  <properties:Lines>121</properties:Lines>
  <properties:Paragraphs>40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2016-04-01T07:27:00Z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2016-05-02T10:41:00Z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