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30a8" w14:paraId="efb30a8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1150D">
        <w:t>146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1150D">
        <w:t>ALUPLAST JURICA j.d.o.o. za proizvodnju i trgovinu</w:t>
      </w:r>
      <w:r w:rsidR="0031150D" w:rsidRPr="000539FB">
        <w:t xml:space="preserve">, </w:t>
      </w:r>
      <w:r w:rsidR="0031150D">
        <w:t>Zadar</w:t>
      </w:r>
      <w:r w:rsidR="0031150D" w:rsidRPr="000539FB">
        <w:t xml:space="preserve">, </w:t>
      </w:r>
      <w:r w:rsidR="0031150D">
        <w:t>Cerodle 35</w:t>
      </w:r>
      <w:r w:rsidR="0031150D" w:rsidRPr="000539FB">
        <w:t xml:space="preserve">, OIB: </w:t>
      </w:r>
      <w:r w:rsidR="0031150D">
        <w:t>10261787862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A54CBF">
        <w:t>Živku Jurici iz Zadra</w:t>
      </w:r>
      <w:r w:rsidR="00111D7E">
        <w:t>, 22</w:t>
      </w:r>
      <w:r w:rsidR="00984003">
        <w:t xml:space="preserve">. </w:t>
      </w:r>
      <w:r w:rsidR="00BC0FE1">
        <w:t xml:space="preserve"> </w:t>
      </w:r>
      <w:r w:rsidR="00E35E92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54CBF">
        <w:rPr>
          <w:b/>
        </w:rPr>
        <w:t>12</w:t>
      </w:r>
      <w:r w:rsidR="00372EF1">
        <w:rPr>
          <w:b/>
        </w:rPr>
        <w:t xml:space="preserve">. </w:t>
      </w:r>
      <w:r w:rsidR="00A54CBF">
        <w:rPr>
          <w:b/>
        </w:rPr>
        <w:t>lipnja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71DB5">
        <w:rPr>
          <w:b/>
        </w:rPr>
        <w:t>10</w:t>
      </w:r>
      <w:r w:rsidR="00DF0E12">
        <w:rPr>
          <w:b/>
        </w:rPr>
        <w:t>,</w:t>
      </w:r>
      <w:r w:rsidR="00A54CBF">
        <w:rPr>
          <w:b/>
        </w:rPr>
        <w:t>15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A54CBF">
        <w:t>Živko Jurica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A54CBF">
        <w:t>Živko Jurica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A54CBF">
        <w:t>ALUPLAST JURICA j.d.o.o. za proizvodnju i trgovinu</w:t>
      </w:r>
      <w:r w:rsidR="00A54CBF" w:rsidRPr="000539FB">
        <w:t xml:space="preserve">, </w:t>
      </w:r>
      <w:r w:rsidR="00A54CBF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A54CBF">
        <w:t>27</w:t>
      </w:r>
      <w:r>
        <w:t xml:space="preserve">. </w:t>
      </w:r>
      <w:r w:rsidR="00E35E92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A54CBF">
        <w:t>37</w:t>
      </w:r>
      <w:r w:rsidR="007263AB">
        <w:t>.</w:t>
      </w:r>
      <w:r w:rsidR="00A54CBF">
        <w:t>959</w:t>
      </w:r>
      <w:r w:rsidR="007263AB">
        <w:t>,</w:t>
      </w:r>
      <w:r w:rsidR="00A54CBF">
        <w:t>03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A54CBF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 xml:space="preserve">U Zadru </w:t>
      </w:r>
      <w:r w:rsidR="00111D7E">
        <w:t>22</w:t>
      </w:r>
      <w:r w:rsidR="00984003">
        <w:t xml:space="preserve">. </w:t>
      </w:r>
      <w:r w:rsidR="00E35E92">
        <w:t>svibnja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471F5E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A54CBF">
        <w:t>Živku Jurici iz Zadra</w:t>
      </w:r>
      <w:r w:rsidR="00A54CBF" w:rsidRPr="0010055C">
        <w:t xml:space="preserve">, </w:t>
      </w:r>
      <w:r w:rsidR="00A54CBF">
        <w:t>Cerodle 35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FINA svim</w:t>
      </w:r>
      <w:r w:rsidR="00111D7E">
        <w:t>a putem e-Oglasne ploče sudova</w:t>
      </w:r>
    </w:p>
    <w:p w:rsidRDefault="00111D7E" w:rsidP="00A576FE" w:rsidR="00111D7E">
      <w:pPr>
        <w:pStyle w:val="Odlomakpopisa"/>
        <w:numPr>
          <w:ilvl w:val="0"/>
          <w:numId w:val="11"/>
        </w:numPr>
      </w:pPr>
      <w:r>
        <w:t>Registar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71F5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1150D">
      <w:t>146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11D7E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1F5E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St-146/2018</izvorni_sadrzaj>
    <derivirana_varijabla naziv="DomainObject.Predmet.OznakaBroj_1">St-146/2018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ALUPLAST JURICA j.d.o.o. za proizvodnju i trgovinu</izvorni_sadrzaj>
    <derivirana_varijabla naziv="DomainObject.Predmet.ProtustrankaFormated_1">  ALUPLAST JURICA j.d.o.o. za proizvodnju i trgovinu</derivirana_varijabla>
  </DomainObject.Predmet.ProtustrankaFormated>
  <DomainObject.Predmet.ProtustrankaFormatedOIB>
    <izvorni_sadrzaj>  ALUPLAST JURICA j.d.o.o. za proizvodnju i trgovinu, OIB 10261787862</izvorni_sadrzaj>
    <derivirana_varijabla naziv="DomainObject.Predmet.ProtustrankaFormatedOIB_1">  ALUPLAST JURICA j.d.o.o. za proizvodnju i trgovinu, OIB 10261787862</derivirana_varijabla>
  </DomainObject.Predmet.ProtustrankaFormatedOIB>
  <DomainObject.Predmet.ProtustrankaFormatedWithAdress>
    <izvorni_sadrzaj> ALUPLAST JURICA j.d.o.o. za proizvodnju i trgovinu, Cerodle 35, 23000 Zadar</izvorni_sadrzaj>
    <derivirana_varijabla naziv="DomainObject.Predmet.ProtustrankaFormatedWithAdress_1"> ALUPLAST JURICA j.d.o.o. za proizvodnju i trgovinu, Cerodle 35, 23000 Zadar</derivirana_varijabla>
  </DomainObject.Predmet.ProtustrankaFormatedWithAdress>
  <DomainObject.Predmet.ProtustrankaFormatedWithAdressOIB>
    <izvorni_sadrzaj> ALUPLAST JURICA j.d.o.o. za proizvodnju i trgovinu, OIB 10261787862, Cerodle 35, 23000 Zadar</izvorni_sadrzaj>
    <derivirana_varijabla naziv="DomainObject.Predmet.ProtustrankaFormatedWithAdressOIB_1"> ALUPLAST JURICA j.d.o.o. za proizvodnju i trgovinu, OIB 10261787862, Cerodle 35, 23000 Zadar</derivirana_varijabla>
  </DomainObject.Predmet.ProtustrankaFormatedWithAdressOIB>
  <DomainObject.Predmet.ProtustrankaWithAdress>
    <izvorni_sadrzaj>ALUPLAST JURICA j.d.o.o. za proizvodnju i trgovinu Cerodle 35, 23000 Zadar</izvorni_sadrzaj>
    <derivirana_varijabla naziv="DomainObject.Predmet.ProtustrankaWithAdress_1">ALUPLAST JURICA j.d.o.o. za proizvodnju i trgovinu Cerodle 35, 23000 Zadar</derivirana_varijabla>
  </DomainObject.Predmet.ProtustrankaWithAdress>
  <DomainObject.Predmet.ProtustrankaWithAdressOIB>
    <izvorni_sadrzaj>ALUPLAST JURICA j.d.o.o. za proizvodnju i trgovinu, OIB 10261787862, Cerodle 35, 23000 Zadar</izvorni_sadrzaj>
    <derivirana_varijabla naziv="DomainObject.Predmet.ProtustrankaWithAdressOIB_1">ALUPLAST JURICA j.d.o.o. za proizvodnju i trgovinu, OIB 10261787862, Cerodle 35, 23000 Zadar</derivirana_varijabla>
  </DomainObject.Predmet.ProtustrankaWithAdressOIB>
  <DomainObject.Predmet.ProtustrankaNazivFormated>
    <izvorni_sadrzaj>ALUPLAST JURICA j.d.o.o. za proizvodnju i trgovinu</izvorni_sadrzaj>
    <derivirana_varijabla naziv="DomainObject.Predmet.ProtustrankaNazivFormated_1">ALUPLAST JURICA j.d.o.o. za proizvodnju i trgovinu</derivirana_varijabla>
  </DomainObject.Predmet.ProtustrankaNazivFormated>
  <DomainObject.Predmet.ProtustrankaNazivFormatedOIB>
    <izvorni_sadrzaj>ALUPLAST JURICA j.d.o.o. za proizvodnju i trgovinu, OIB 10261787862</izvorni_sadrzaj>
    <derivirana_varijabla naziv="DomainObject.Predmet.ProtustrankaNazivFormatedOIB_1">ALUPLAST JURICA j.d.o.o. za proizvodnju i trgovinu, OIB 10261787862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ALUPLAST JURICA j.d.o.o. za proizvodnju i trgovinu</item>
    </izvorni_sadrzaj>
    <derivirana_varijabla naziv="DomainObject.Predmet.ProtuStrankaListFormated_1">
      <item>ALUPLAST JURICA j.d.o.o. za proizvodnju i trgovinu</item>
    </derivirana_varijabla>
  </DomainObject.Predmet.ProtuStrankaListFormated>
  <DomainObject.Predmet.ProtuStrankaListFormatedOIB>
    <izvorni_sadrzaj>
      <item>ALUPLAST JURICA j.d.o.o. za proizvodnju i trgovinu, OIB 10261787862</item>
    </izvorni_sadrzaj>
    <derivirana_varijabla naziv="DomainObject.Predmet.ProtuStrankaListFormatedOIB_1">
      <item>ALUPLAST JURICA j.d.o.o. za proizvodnju i trgovinu, OIB 10261787862</item>
    </derivirana_varijabla>
  </DomainObject.Predmet.ProtuStrankaListFormatedOIB>
  <DomainObject.Predmet.ProtuStrankaListFormatedWithAdress>
    <izvorni_sadrzaj>
      <item>ALUPLAST JURICA j.d.o.o. za proizvodnju i trgovinu, Cerodle 35, 23000 Zadar</item>
    </izvorni_sadrzaj>
    <derivirana_varijabla naziv="DomainObject.Predmet.ProtuStrankaListFormatedWithAdress_1">
      <item>ALUPLAST JURICA j.d.o.o. za proizvodnju i trgovinu, Cerodle 35, 23000 Zadar</item>
    </derivirana_varijabla>
  </DomainObject.Predmet.ProtuStrankaListFormatedWithAdress>
  <DomainObject.Predmet.ProtuStrankaListFormatedWithAdressOIB>
    <izvorni_sadrzaj>
      <item>ALUPLAST JURICA j.d.o.o. za proizvodnju i trgovinu, OIB 10261787862, Cerodle 35, 23000 Zadar</item>
    </izvorni_sadrzaj>
    <derivirana_varijabla naziv="DomainObject.Predmet.ProtuStrankaListFormatedWithAdressOIB_1">
      <item>ALUPLAST JURICA j.d.o.o. za proizvodnju i trgovinu, OIB 10261787862, Cerodle 35, 23000 Zadar</item>
    </derivirana_varijabla>
  </DomainObject.Predmet.ProtuStrankaListFormatedWithAdressOIB>
  <DomainObject.Predmet.ProtuStrankaListNazivFormated>
    <izvorni_sadrzaj>
      <item>ALUPLAST JURICA j.d.o.o. za proizvodnju i trgovinu</item>
    </izvorni_sadrzaj>
    <derivirana_varijabla naziv="DomainObject.Predmet.ProtuStrankaListNazivFormated_1">
      <item>ALUPLAST JURICA j.d.o.o. za proizvodnju i trgovinu</item>
    </derivirana_varijabla>
  </DomainObject.Predmet.ProtuStrankaListNazivFormated>
  <DomainObject.Predmet.ProtuStrankaListNazivFormatedOIB>
    <izvorni_sadrzaj>
      <item>ALUPLAST JURICA j.d.o.o. za proizvodnju i trgovinu, OIB 10261787862</item>
    </izvorni_sadrzaj>
    <derivirana_varijabla naziv="DomainObject.Predmet.ProtuStrankaListNazivFormatedOIB_1">
      <item>ALUPLAST JURICA j.d.o.o. za proizvodnju i trgovinu, OIB 10261787862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ALUPLAST JURICA j.d.o.o. za proizvodnju i trgovinu</izvorni_sadrzaj>
    <derivirana_varijabla naziv="DomainObject.Predmet.ProtustrankaIDrugi_1">ALUPLAST JURICA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ALUPLAST JURICA j.d.o.o. za proizvodnju i trgovinu, OIB 10261787862, Cerodle 35, 23000 Zadar</izvorni_sadrzaj>
    <derivirana_varijabla naziv="DomainObject.Predmet.ProtustrankaIDrugiAdressOIB_1">ALUPLAST JURICA j.d.o.o. za proizvodnju i trgovinu, OIB 10261787862, Cerodle 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ALUPLAST JURICA j.d.o.o. za proizvodnju i trgovinu</item>
    </izvorni_sadrzaj>
    <derivirana_varijabla naziv="DomainObject.Predmet.SudioniciListNaziv_1">
      <item>FINA</item>
      <item>ALUPLAST JURICA j.d.o.o. za proizvodnju i trgovinu</item>
    </derivirana_varijabla>
  </DomainObject.Predmet.SudioniciListNaziv>
  <DomainObject.Predmet.SudioniciListAdressOIB>
    <izvorni_sadrzaj>
      <item>FINA, OIB 85821130368, Ivana Danila 4,23000 Zadar</item>
      <item>ALUPLAST JURICA j.d.o.o. za proizvodnju i trgovinu, OIB 10261787862, Cerodle 35,23000 Zadar</item>
    </izvorni_sadrzaj>
    <derivirana_varijabla naziv="DomainObject.Predmet.SudioniciListAdressOIB_1">
      <item>FINA, OIB 85821130368, Ivana Danila 4,23000 Zadar</item>
      <item>ALUPLAST JURICA j.d.o.o. za proizvodnju i trgovinu, OIB 10261787862, Cerodle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10261787862</item>
    </izvorni_sadrzaj>
    <derivirana_varijabla naziv="DomainObject.Predmet.SudioniciListNazivOIB_1">
      <item>, OIB 85821130368</item>
      <item>, OIB 10261787862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44AB9-746D-4026-878B-3714D0994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2382</properties:Characters>
  <properties:Lines>73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2018-05-21T11:21:00Z</dcterms:created>
  <dc:creator>Administrator</dc:creator>
  <cp:lastModifiedBy>Ante Rubelj</cp:lastModifiedBy>
  <cp:lastPrinted>2018-05-22T12:01:00Z</cp:lastPrinted>
  <dcterms:modified xmlns:xsi="http://www.w3.org/2001/XMLSchema-instance" xsi:type="dcterms:W3CDTF">2018-05-22T12:01:00Z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(1St-146-18-4 -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