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cb9b" w14:paraId="a21cb9b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351EC6">
        <w:rPr>
          <w:rFonts w:hAnsi="Times New Roman" w:ascii="Times New Roman"/>
          <w:szCs w:val="24"/>
          <w:lang w:val="hr-HR"/>
        </w:rPr>
        <w:t>-163</w:t>
      </w:r>
      <w:r w:rsidR="0044741E">
        <w:rPr>
          <w:rFonts w:hAnsi="Times New Roman" w:ascii="Times New Roman"/>
          <w:szCs w:val="24"/>
          <w:lang w:val="hr-HR"/>
        </w:rPr>
        <w:t>8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72E24">
      <w:pPr>
        <w:jc w:val="both"/>
        <w:rPr>
          <w:rFonts w:hAnsi="Times New Roman" w:ascii="Times New Roman"/>
          <w:szCs w:val="24"/>
          <w:lang w:val="hr-HR"/>
        </w:rPr>
      </w:pPr>
      <w:r w:rsidRPr="00072E24">
        <w:rPr>
          <w:rFonts w:hAnsi="Times New Roman" w:ascii="Times New Roman"/>
          <w:szCs w:val="24"/>
          <w:lang w:val="hr-HR"/>
        </w:rPr>
        <w:tab/>
      </w:r>
      <w:r w:rsidR="00EE69E5" w:rsidRPr="00072E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072E24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072E24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072E2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072E24">
        <w:rPr>
          <w:rFonts w:hAnsi="Times New Roman" w:ascii="Times New Roman"/>
          <w:szCs w:val="24"/>
          <w:lang w:val="hr-HR"/>
        </w:rPr>
        <w:t xml:space="preserve"> </w:t>
      </w:r>
      <w:r w:rsidR="00072E24" w:rsidRPr="00072E24">
        <w:rPr>
          <w:rFonts w:hAnsi="Times New Roman" w:ascii="Times New Roman"/>
        </w:rPr>
        <w:t>ANTIČKA KNJIGA j.d.o.o., Zagreb, Rokova 6, OIB: 81597432561</w:t>
      </w:r>
      <w:r w:rsidR="00C31784" w:rsidRPr="00072E24">
        <w:rPr>
          <w:rFonts w:hAnsi="Times New Roman" w:ascii="Times New Roman"/>
          <w:szCs w:val="24"/>
        </w:rPr>
        <w:t xml:space="preserve">, MBS: </w:t>
      </w:r>
      <w:r w:rsidR="00072E24" w:rsidRPr="00072E24">
        <w:rPr>
          <w:rFonts w:hAnsi="Times New Roman" w:ascii="Times New Roman"/>
          <w:szCs w:val="24"/>
        </w:rPr>
        <w:t>081037766</w:t>
      </w:r>
      <w:r w:rsidR="001A5B30" w:rsidRPr="00072E24">
        <w:rPr>
          <w:rFonts w:hAnsi="Times New Roman" w:ascii="Times New Roman"/>
          <w:szCs w:val="24"/>
          <w:lang w:val="hr-HR"/>
        </w:rPr>
        <w:t>,</w:t>
      </w:r>
      <w:r w:rsidR="00B6390A" w:rsidRPr="00072E24">
        <w:rPr>
          <w:rFonts w:hAnsi="Times New Roman" w:ascii="Times New Roman"/>
          <w:szCs w:val="24"/>
          <w:lang w:val="hr-HR"/>
        </w:rPr>
        <w:t xml:space="preserve"> </w:t>
      </w:r>
      <w:r w:rsidR="001A5B30" w:rsidRPr="00072E24">
        <w:rPr>
          <w:rFonts w:hAnsi="Times New Roman" w:ascii="Times New Roman"/>
          <w:szCs w:val="24"/>
          <w:lang w:val="hr-HR"/>
        </w:rPr>
        <w:t xml:space="preserve">dana </w:t>
      </w:r>
      <w:r w:rsidR="00D25578" w:rsidRPr="00072E24">
        <w:rPr>
          <w:rFonts w:hAnsi="Times New Roman" w:ascii="Times New Roman"/>
          <w:szCs w:val="24"/>
          <w:lang w:val="hr-HR"/>
        </w:rPr>
        <w:t>1</w:t>
      </w:r>
      <w:r w:rsidR="0044741E" w:rsidRPr="00072E24">
        <w:rPr>
          <w:rFonts w:hAnsi="Times New Roman" w:ascii="Times New Roman"/>
          <w:szCs w:val="24"/>
          <w:lang w:val="hr-HR"/>
        </w:rPr>
        <w:t>9</w:t>
      </w:r>
      <w:r w:rsidR="00D25578" w:rsidRPr="00072E24">
        <w:rPr>
          <w:rFonts w:hAnsi="Times New Roman" w:ascii="Times New Roman"/>
          <w:szCs w:val="24"/>
          <w:lang w:val="hr-HR"/>
        </w:rPr>
        <w:t>. prosinca</w:t>
      </w:r>
      <w:r w:rsidR="00097339" w:rsidRPr="00072E24">
        <w:rPr>
          <w:rFonts w:hAnsi="Times New Roman" w:ascii="Times New Roman"/>
          <w:szCs w:val="24"/>
          <w:lang w:val="hr-HR"/>
        </w:rPr>
        <w:t xml:space="preserve"> </w:t>
      </w:r>
      <w:r w:rsidR="00DB48EC" w:rsidRPr="00072E24">
        <w:rPr>
          <w:rFonts w:hAnsi="Times New Roman" w:ascii="Times New Roman"/>
          <w:szCs w:val="24"/>
          <w:lang w:val="hr-HR"/>
        </w:rPr>
        <w:t>201</w:t>
      </w:r>
      <w:r w:rsidR="001A5B30" w:rsidRPr="00072E24">
        <w:rPr>
          <w:rFonts w:hAnsi="Times New Roman" w:ascii="Times New Roman"/>
          <w:szCs w:val="24"/>
          <w:lang w:val="hr-HR"/>
        </w:rPr>
        <w:t>8</w:t>
      </w:r>
      <w:r w:rsidR="00EE69E5" w:rsidRPr="00072E2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072E24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072E24" w:rsidRPr="00072E24">
        <w:rPr>
          <w:rFonts w:hAnsi="Times New Roman" w:ascii="Times New Roman"/>
        </w:rPr>
        <w:t>ANTIČKA KNJIGA j.d.o.o., Zagreb, Rokova 6, OIB: 81597432561</w:t>
      </w:r>
      <w:r w:rsidR="00072E24" w:rsidRPr="00072E24">
        <w:rPr>
          <w:rFonts w:hAnsi="Times New Roman" w:ascii="Times New Roman"/>
          <w:szCs w:val="24"/>
        </w:rPr>
        <w:t>, MBS: 081037766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44741E">
        <w:rPr>
          <w:rFonts w:hAnsi="Times New Roman" w:ascii="Times New Roman"/>
          <w:szCs w:val="24"/>
        </w:rPr>
        <w:t>19</w:t>
      </w:r>
      <w:r w:rsidR="00D25578">
        <w:rPr>
          <w:rFonts w:hAnsi="Times New Roman" w:ascii="Times New Roman"/>
          <w:szCs w:val="24"/>
        </w:rPr>
        <w:t xml:space="preserve">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072E24">
        <w:rPr>
          <w:rFonts w:eastAsiaTheme="minorHAnsi" w:hAnsi="Times New Roman" w:ascii="Times New Roman"/>
          <w:szCs w:val="24"/>
          <w:lang w:eastAsia="en-US" w:val="hr-HR"/>
        </w:rPr>
        <w:t>SINIŠA RAJNOVIĆ, Virovitica, Milanovac, Sv. Trojstva 87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072E24">
        <w:rPr>
          <w:rFonts w:eastAsiaTheme="minorHAnsi" w:hAnsi="Times New Roman" w:ascii="Times New Roman"/>
          <w:szCs w:val="24"/>
          <w:lang w:eastAsia="en-US" w:val="hr-HR"/>
        </w:rPr>
        <w:t>86217384445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072E24" w:rsidRPr="00072E24">
        <w:rPr>
          <w:rFonts w:hAnsi="Times New Roman" w:ascii="Times New Roman"/>
        </w:rPr>
        <w:t>ANTIČKA KNJIGA j.d.o.o., Zagreb, Rokova 6, OIB: 81597432561</w:t>
      </w:r>
      <w:r w:rsidR="00072E24" w:rsidRPr="00072E24">
        <w:rPr>
          <w:rFonts w:hAnsi="Times New Roman" w:ascii="Times New Roman"/>
          <w:szCs w:val="24"/>
        </w:rPr>
        <w:t>, MBS: 081037766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44741E">
        <w:rPr>
          <w:rFonts w:hAnsi="Times New Roman" w:ascii="Times New Roman"/>
          <w:szCs w:val="24"/>
          <w:lang w:val="hr-HR"/>
        </w:rPr>
        <w:t>19</w:t>
      </w:r>
      <w:r w:rsidR="00D25578">
        <w:rPr>
          <w:rFonts w:hAnsi="Times New Roman" w:ascii="Times New Roman"/>
          <w:szCs w:val="24"/>
          <w:lang w:val="hr-HR"/>
        </w:rPr>
        <w:t>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sectPr w:rsidSect="007F4163" w:rsidR="00052DC4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36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351EC6">
      <w:rPr>
        <w:rFonts w:hAnsi="Times New Roman" w:ascii="Times New Roman"/>
        <w:lang w:val="hr-HR"/>
      </w:rPr>
      <w:t>163</w:t>
    </w:r>
    <w:r w:rsidR="0044741E">
      <w:rPr>
        <w:rFonts w:hAnsi="Times New Roman" w:ascii="Times New Roman"/>
        <w:lang w:val="hr-HR"/>
      </w:rPr>
      <w:t>8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012"/>
    <w:rsid w:val="000113AC"/>
    <w:rsid w:val="00016F5F"/>
    <w:rsid w:val="000349C4"/>
    <w:rsid w:val="00046D63"/>
    <w:rsid w:val="00052DC4"/>
    <w:rsid w:val="00072E24"/>
    <w:rsid w:val="00072E70"/>
    <w:rsid w:val="00097339"/>
    <w:rsid w:val="000B1AFC"/>
    <w:rsid w:val="000B609B"/>
    <w:rsid w:val="000C47B3"/>
    <w:rsid w:val="000F6805"/>
    <w:rsid w:val="00103B12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933FD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51EC6"/>
    <w:rsid w:val="00385410"/>
    <w:rsid w:val="003A7B9A"/>
    <w:rsid w:val="003B6A45"/>
    <w:rsid w:val="003C4581"/>
    <w:rsid w:val="0041643E"/>
    <w:rsid w:val="0042162E"/>
    <w:rsid w:val="00427A8B"/>
    <w:rsid w:val="0044662D"/>
    <w:rsid w:val="0044741E"/>
    <w:rsid w:val="00461AA6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60C59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70A9F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21623"/>
    <w:rsid w:val="009569A9"/>
    <w:rsid w:val="009638A7"/>
    <w:rsid w:val="00983C91"/>
    <w:rsid w:val="00997BA9"/>
    <w:rsid w:val="009B45C4"/>
    <w:rsid w:val="009D07AB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DE3663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EF09F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6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6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6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6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6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6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6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6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1638</izvorni_sadrzaj>
    <derivirana_varijabla naziv="DomainObject.Predmet.Broj_1">1638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St-1638/2018</izvorni_sadrzaj>
    <derivirana_varijabla naziv="DomainObject.Predmet.OznakaBroj_1">St-1638/2018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ANTIČKA KNJIGA j.d.o.o. za turizam i ugostiteljstvo zastupanog po punomoćniku Sanja Dabo Kovačević</izvorni_sadrzaj>
    <derivirana_varijabla naziv="DomainObject.Predmet.ProtustrankaFormated_1">  ANTIČKA KNJIGA j.d.o.o. za turizam i ugostiteljstvo zastupanog po punomoćniku Sanja Dabo Kovačević</derivirana_varijabla>
  </DomainObject.Predmet.ProtustrankaFormated>
  <DomainObject.Predmet.ProtustrankaFormatedOIB>
    <izvorni_sadrzaj>  ANTIČKA KNJIGA j.d.o.o. za turizam i ugostiteljstvo, OIB 81597432561 zastupanog po punomoćniku Sanja Dabo Kovačević</izvorni_sadrzaj>
    <derivirana_varijabla naziv="DomainObject.Predmet.ProtustrankaFormatedOIB_1">  ANTIČKA KNJIGA j.d.o.o. za turizam i ugostiteljstvo, OIB 81597432561 zastupanog po punomoćniku Sanja Dabo Kovačević</derivirana_varijabla>
  </DomainObject.Predmet.ProtustrankaFormatedOIB>
  <DomainObject.Predmet.ProtustrankaFormatedWithAdress>
    <izvorni_sadrzaj> ANTIČKA KNJIGA j.d.o.o. za turizam i ugostiteljstvo, Rokova 6, 10000 Zagreb zastupanog po punomoćniku Sanja Dabo Kovačević</izvorni_sadrzaj>
    <derivirana_varijabla naziv="DomainObject.Predmet.ProtustrankaFormatedWithAdress_1"> ANTIČKA KNJIGA j.d.o.o. za turizam i ugostiteljstvo, Rokova 6, 10000 Zagreb zastupanog po punomoćniku Sanja Dabo Kovačević</derivirana_varijabla>
  </DomainObject.Predmet.ProtustrankaFormatedWithAdress>
  <DomainObject.Predmet.ProtustrankaFormatedWithAdressOIB>
    <izvorni_sadrzaj> ANTIČKA KNJIGA j.d.o.o. za turizam i ugostiteljstvo, OIB 81597432561, Rokova 6, 10000 Zagreb zastupanog po punomoćniku Sanja Dabo Kovačević</izvorni_sadrzaj>
    <derivirana_varijabla naziv="DomainObject.Predmet.ProtustrankaFormatedWithAdressOIB_1"> ANTIČKA KNJIGA j.d.o.o. za turizam i ugostiteljstvo, OIB 81597432561, Rokova 6, 10000 Zagreb zastupanog po punomoćniku Sanja Dabo Kovačević</derivirana_varijabla>
  </DomainObject.Predmet.ProtustrankaFormatedWithAdressOIB>
  <DomainObject.Predmet.ProtustrankaWithAdress>
    <izvorni_sadrzaj>ANTIČKA KNJIGA j.d.o.o. za turizam i ugostiteljstvo Rokova 6, 10000 Zagreb</izvorni_sadrzaj>
    <derivirana_varijabla naziv="DomainObject.Predmet.ProtustrankaWithAdress_1">ANTIČKA KNJIGA j.d.o.o. za turizam i ugostiteljstvo Rokova 6, 10000 Zagreb</derivirana_varijabla>
  </DomainObject.Predmet.ProtustrankaWithAdress>
  <DomainObject.Predmet.ProtustrankaWithAdressOIB>
    <izvorni_sadrzaj>ANTIČKA KNJIGA j.d.o.o. za turizam i ugostiteljstvo, OIB 81597432561, Rokova 6, 10000 Zagreb</izvorni_sadrzaj>
    <derivirana_varijabla naziv="DomainObject.Predmet.ProtustrankaWithAdressOIB_1">ANTIČKA KNJIGA j.d.o.o. za turizam i ugostiteljstvo, OIB 81597432561, Rokova 6, 10000 Zagreb</derivirana_varijabla>
  </DomainObject.Predmet.ProtustrankaWithAdressOIB>
  <DomainObject.Predmet.ProtustrankaNazivFormated>
    <izvorni_sadrzaj>ANTIČKA KNJIGA j.d.o.o. za turizam i ugostiteljstvo</izvorni_sadrzaj>
    <derivirana_varijabla naziv="DomainObject.Predmet.ProtustrankaNazivFormated_1">ANTIČKA KNJIGA j.d.o.o. za turizam i ugostiteljstvo</derivirana_varijabla>
  </DomainObject.Predmet.ProtustrankaNazivFormated>
  <DomainObject.Predmet.ProtustrankaNazivFormatedOIB>
    <izvorni_sadrzaj>ANTIČKA KNJIGA j.d.o.o. za turizam i ugostiteljstvo, OIB 81597432561</izvorni_sadrzaj>
    <derivirana_varijabla naziv="DomainObject.Predmet.ProtustrankaNazivFormatedOIB_1">ANTIČKA KNJIGA j.d.o.o. za turizam i ugostiteljstvo, OIB 81597432561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ANTIČKA KNJIGA j.d.o.o. za turizam i ugostiteljstvo zastupanog po punomoćniku Sanja Dabo Kovačević</item>
    </izvorni_sadrzaj>
    <derivirana_varijabla naziv="DomainObject.Predmet.ProtuStrankaListFormated_1">
      <item>ANTIČKA KNJIGA j.d.o.o. za turizam i ugostiteljstvo zastupanog po punomoćniku Sanja Dabo Kovačević</item>
    </derivirana_varijabla>
  </DomainObject.Predmet.ProtuStrankaListFormated>
  <DomainObject.Predmet.ProtuStrankaListFormatedOIB>
    <izvorni_sadrzaj>
      <item>ANTIČKA KNJIGA j.d.o.o. za turizam i ugostiteljstvo, OIB 81597432561 zastupanog po punomoćniku Sanja Dabo Kovačević</item>
    </izvorni_sadrzaj>
    <derivirana_varijabla naziv="DomainObject.Predmet.ProtuStrankaListFormatedOIB_1">
      <item>ANTIČKA KNJIGA j.d.o.o. za turizam i ugostiteljstvo, OIB 81597432561 zastupanog po punomoćniku Sanja Dabo Kovačević</item>
    </derivirana_varijabla>
  </DomainObject.Predmet.ProtuStrankaListFormatedOIB>
  <DomainObject.Predmet.ProtuStrankaListFormatedWithAdress>
    <izvorni_sadrzaj>
      <item>ANTIČKA KNJIGA j.d.o.o. za turizam i ugostiteljstvo, Rokova 6, 10000 Zagreb zastupanog po punomoćniku Sanja Dabo Kovačević</item>
    </izvorni_sadrzaj>
    <derivirana_varijabla naziv="DomainObject.Predmet.ProtuStrankaListFormatedWithAdress_1">
      <item>ANTIČKA KNJIGA j.d.o.o. za turizam i ugostiteljstvo, Rokova 6, 10000 Zagreb zastupanog po punomoćniku Sanja Dabo Kovačević</item>
    </derivirana_varijabla>
  </DomainObject.Predmet.ProtuStrankaListFormatedWithAdress>
  <DomainObject.Predmet.ProtuStrankaListFormatedWithAdressOIB>
    <izvorni_sadrzaj>
      <item>ANTIČKA KNJIGA j.d.o.o. za turizam i ugostiteljstvo, OIB 81597432561, Rokova 6, 10000 Zagreb zastupanog po punomoćniku Sanja Dabo Kovačević</item>
    </izvorni_sadrzaj>
    <derivirana_varijabla naziv="DomainObject.Predmet.ProtuStrankaListFormatedWithAdressOIB_1">
      <item>ANTIČKA KNJIGA j.d.o.o. za turizam i ugostiteljstvo, OIB 81597432561, Rokova 6, 10000 Zagreb zastupanog po punomoćniku Sanja Dabo Kovačević</item>
    </derivirana_varijabla>
  </DomainObject.Predmet.ProtuStrankaListFormatedWithAdressOIB>
  <DomainObject.Predmet.ProtuStrankaListNazivFormated>
    <izvorni_sadrzaj>
      <item>ANTIČKA KNJIGA j.d.o.o. za turizam i ugostiteljstvo</item>
    </izvorni_sadrzaj>
    <derivirana_varijabla naziv="DomainObject.Predmet.ProtuStrankaListNazivFormated_1">
      <item>ANTIČKA KNJIGA j.d.o.o. za turizam i ugostiteljstvo</item>
    </derivirana_varijabla>
  </DomainObject.Predmet.ProtuStrankaListNazivFormated>
  <DomainObject.Predmet.ProtuStrankaListNazivFormatedOIB>
    <izvorni_sadrzaj>
      <item>ANTIČKA KNJIGA j.d.o.o. za turizam i ugostiteljstvo, OIB 81597432561</item>
    </izvorni_sadrzaj>
    <derivirana_varijabla naziv="DomainObject.Predmet.ProtuStrankaListNazivFormatedOIB_1">
      <item>ANTIČKA KNJIGA j.d.o.o. za turizam i ugostiteljstvo, OIB 81597432561</item>
    </derivirana_varijabla>
  </DomainObject.Predmet.ProtuStrankaListNazivFormatedOIB>
  <DomainObject.Predmet.OstaliListFormated>
    <izvorni_sadrzaj>
      <item>Sanja Dabo Kovačević punomoćnik sudionika u postupku ANTIČKA KNJIGA j.d.o.o. za turizam i ugostiteljstvo</item>
    </izvorni_sadrzaj>
    <derivirana_varijabla naziv="DomainObject.Predmet.OstaliListFormated_1">
      <item>Sanja Dabo Kovačević punomoćnik sudionika u postupku ANTIČKA KNJIGA j.d.o.o. za turizam i ugostiteljstvo</item>
    </derivirana_varijabla>
  </DomainObject.Predmet.OstaliListFormated>
  <DomainObject.Predmet.OstaliListFormatedOIB>
    <izvorni_sadrzaj>
      <item>Sanja Dabo Kovačević punomoćnik sudionika u postupku ANTIČKA KNJIGA j.d.o.o. za turizam i ugostiteljstvo</item>
    </izvorni_sadrzaj>
    <derivirana_varijabla naziv="DomainObject.Predmet.OstaliListFormatedOIB_1">
      <item>Sanja Dabo Kovačević punomoćnik sudionika u postupku ANTIČKA KNJIGA j.d.o.o. za turizam i ugostiteljstvo</item>
    </derivirana_varijabla>
  </DomainObject.Predmet.OstaliListFormatedOIB>
  <DomainObject.Predmet.OstaliListFormatedWithAdress>
    <izvorni_sadrzaj>
      <item>Sanja Dabo Kovačević, Rokova ulica 6, 10000 Zagreb punomoćnik sudionika u postupku ANTIČKA KNJIGA j.d.o.o. za turizam i ugostiteljstvo</item>
    </izvorni_sadrzaj>
    <derivirana_varijabla naziv="DomainObject.Predmet.OstaliListFormatedWithAdress_1">
      <item>Sanja Dabo Kovačević, Rokova ulica 6, 10000 Zagreb punomoćnik sudionika u postupku ANTIČKA KNJIGA j.d.o.o. za turizam i ugostiteljstvo</item>
    </derivirana_varijabla>
  </DomainObject.Predmet.OstaliListFormatedWithAdress>
  <DomainObject.Predmet.OstaliListFormatedWithAdressOIB>
    <izvorni_sadrzaj>
      <item>Sanja Dabo Kovačević, Rokova ulica 6, 10000 Zagreb punomoćnik sudionika u postupku ANTIČKA KNJIGA j.d.o.o. za turizam i ugostiteljstvo</item>
    </izvorni_sadrzaj>
    <derivirana_varijabla naziv="DomainObject.Predmet.OstaliListFormatedWithAdressOIB_1">
      <item>Sanja Dabo Kovačević, Rokova ulica 6, 10000 Zagreb punomoćnik sudionika u postupku ANTIČKA KNJIGA j.d.o.o. za turizam i ugostiteljstvo</item>
    </derivirana_varijabla>
  </DomainObject.Predmet.OstaliListFormatedWithAdressOIB>
  <DomainObject.Predmet.OstaliListNazivFormated>
    <izvorni_sadrzaj>
      <item>Sanja Dabo Kovačević</item>
    </izvorni_sadrzaj>
    <derivirana_varijabla naziv="DomainObject.Predmet.OstaliListNazivFormated_1">
      <item>Sanja Dabo Kovačević</item>
    </derivirana_varijabla>
  </DomainObject.Predmet.OstaliListNazivFormated>
  <DomainObject.Predmet.OstaliListNazivFormatedOIB>
    <izvorni_sadrzaj>
      <item>Sanja Dabo Kovačević</item>
    </izvorni_sadrzaj>
    <derivirana_varijabla naziv="DomainObject.Predmet.OstaliListNazivFormatedOIB_1">
      <item>Sanja Dabo Kovačević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ANTIČKA KNJIGA j.d.o.o. za turizam i ugostiteljstvo</izvorni_sadrzaj>
    <derivirana_varijabla naziv="DomainObject.Predmet.ProtustrankaIDrugi_1">ANTIČKA KNJIGA j.d.o.o. za turizam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ANTIČKA KNJIGA j.d.o.o. za turizam i ugostiteljstvo, OIB 81597432561, Rokova 6, 10000 Zagreb</izvorni_sadrzaj>
    <derivirana_varijabla naziv="DomainObject.Predmet.ProtustrankaIDrugiAdressOIB_1">ANTIČKA KNJIGA j.d.o.o. za turizam i ugostiteljstvo, OIB 81597432561, Rokova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ANTIČKA KNJIGA j.d.o.o. za turizam i ugostiteljstvo</item>
      <item>Sanja Dabo Kovačević</item>
    </izvorni_sadrzaj>
    <derivirana_varijabla naziv="DomainObject.Predmet.SudioniciListNaziv_1">
      <item>FINA Regionalni centar Zagreb</item>
      <item>ANTIČKA KNJIGA j.d.o.o. za turizam i ugostiteljstvo</item>
      <item>Sanja Dabo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ANTIČKA KNJIGA j.d.o.o. za turizam i ugostiteljstvo, OIB 81597432561, Rokova 6,10000 Zagreb</item>
      <item>Sanja Dabo Kovačević, Rokova ulica 6,10000 Zagreb</item>
    </izvorni_sadrzaj>
    <derivirana_varijabla naziv="DomainObject.Predmet.SudioniciListAdressOIB_1">
      <item>FINA Regionalni centar Zagreb, OIB 85821130368, Trg svibanjskih žrtava 1995. 1,10000 Zagreb</item>
      <item>ANTIČKA KNJIGA j.d.o.o. za turizam i ugostiteljstvo, OIB 81597432561, Rokova 6,10000 Zagreb</item>
      <item>Sanja Dabo Kovačević, Rokova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81597432561</item>
      <item>, OIB null</item>
    </izvorni_sadrzaj>
    <derivirana_varijabla naziv="DomainObject.Predmet.SudioniciListNazivOIB_1">
      <item>, OIB 85821130368</item>
      <item>, OIB 81597432561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St-1638/2018-4</izvorni_sadrzaj>
    <derivirana_varijabla naziv="DomainObject.PredzadnjaOdlukaIzPredmeta.Oznaka_1">St-1638/2018-4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F39DB-9350-4EE8-87B5-F4CCBAE5F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2476</properties:Characters>
  <properties:Lines>68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2018-12-19T07:16:00Z</dcterms:created>
  <dc:creator>Sudsko vijeæe</dc:creator>
  <cp:lastModifiedBy>Nevenka Furić</cp:lastModifiedBy>
  <cp:lastPrinted>2018-12-19T07:20:00Z</cp:lastPrinted>
  <dcterms:modified xmlns:xsi="http://www.w3.org/2001/XMLSchema-instance" xsi:type="dcterms:W3CDTF">2018-12-19T07:24:00Z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(St-1638-18 -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