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e85c" w14:paraId="887e85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AC0F2D">
        <w:rPr>
          <w:rFonts w:cs="Times New Roman" w:eastAsia="Times New Roman"/>
          <w:szCs w:val="20"/>
          <w:lang w:eastAsia="hr-HR"/>
        </w:rPr>
        <w:t>.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D14D3">
        <w:rPr>
          <w:rFonts w:cs="Times New Roman" w:eastAsia="Times New Roman"/>
          <w:szCs w:val="20"/>
          <w:lang w:eastAsia="hr-HR"/>
        </w:rPr>
        <w:t>9</w:t>
      </w:r>
      <w:r w:rsidR="00AC0F2D">
        <w:rPr>
          <w:rFonts w:cs="Times New Roman" w:eastAsia="Times New Roman"/>
          <w:szCs w:val="20"/>
          <w:lang w:eastAsia="hr-HR"/>
        </w:rPr>
        <w:t>05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C0F2D">
        <w:rPr>
          <w:rFonts w:cs="Times New Roman" w:eastAsia="Times New Roman"/>
          <w:szCs w:val="24"/>
          <w:lang w:eastAsia="hr-HR"/>
        </w:rPr>
        <w:t>MULTIMEDIJALNA UDRUGA ZA PROMICANJE TRADICIONALNIH VRIJEDNOSTI ODRŽIVOG RAZVOJA "AGRAMER INFO"</w:t>
      </w:r>
      <w:r w:rsidR="00DF6C00">
        <w:rPr>
          <w:rFonts w:cs="Times New Roman" w:eastAsia="Times New Roman"/>
          <w:szCs w:val="24"/>
          <w:lang w:eastAsia="hr-HR"/>
        </w:rPr>
        <w:t xml:space="preserve"> </w:t>
      </w:r>
      <w:r w:rsidR="00AC0F2D">
        <w:rPr>
          <w:rFonts w:cs="Times New Roman" w:eastAsia="Times New Roman"/>
          <w:szCs w:val="24"/>
          <w:lang w:eastAsia="hr-HR"/>
        </w:rPr>
        <w:t xml:space="preserve"> 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AC0F2D">
        <w:rPr>
          <w:rFonts w:cs="Times New Roman" w:eastAsia="Times New Roman"/>
          <w:szCs w:val="24"/>
          <w:lang w:eastAsia="hr-HR"/>
        </w:rPr>
        <w:t>Trg Ivana Kukuljevića 8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AC0F2D">
        <w:rPr>
          <w:rFonts w:cs="Times New Roman" w:eastAsia="Times New Roman"/>
          <w:szCs w:val="24"/>
          <w:lang w:eastAsia="hr-HR"/>
        </w:rPr>
        <w:t>Reg. broj 21008761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AC0F2D">
        <w:rPr>
          <w:rFonts w:cs="Times New Roman" w:eastAsia="Times New Roman"/>
          <w:szCs w:val="24"/>
          <w:lang w:eastAsia="hr-HR"/>
        </w:rPr>
        <w:t xml:space="preserve"> 94127802897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4D4255" w:rsidRPr="004D4255">
        <w:t xml:space="preserve"> </w:t>
      </w:r>
      <w:r w:rsidR="00AC0F2D" w:rsidRPr="00AC0F2D">
        <w:t>MULTIMEDIJALNA UDRUGA ZA PROMICANJE TRADICIONALNIH VRIJEDNOSTI OD</w:t>
      </w:r>
      <w:r w:rsidR="00AC0F2D">
        <w:t xml:space="preserve">RŽIVOG RAZVOJA "AGRAMER INFO" </w:t>
      </w:r>
      <w:r w:rsidR="00AC0F2D" w:rsidRPr="00AC0F2D">
        <w:t>Zagreb, Trg Ivana Kukuljevića 8, Reg. broj 21008761, OIB: 94127802897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C0F2D" w:rsidRPr="00AC0F2D">
        <w:t xml:space="preserve"> </w:t>
      </w:r>
      <w:r w:rsidR="00AC0F2D" w:rsidRPr="00AC0F2D">
        <w:rPr>
          <w:rFonts w:cs="Times New Roman" w:eastAsia="Times New Roman"/>
          <w:szCs w:val="24"/>
          <w:lang w:eastAsia="hr-HR" w:val="en-GB"/>
        </w:rPr>
        <w:t>MULTIMEDIJALNA UDRUGA ZA PROMICANJE TRADICIONALNIH VRIJEDNOSTI OD</w:t>
      </w:r>
      <w:r w:rsidR="00AC0F2D">
        <w:rPr>
          <w:rFonts w:cs="Times New Roman" w:eastAsia="Times New Roman"/>
          <w:szCs w:val="24"/>
          <w:lang w:eastAsia="hr-HR" w:val="en-GB"/>
        </w:rPr>
        <w:t xml:space="preserve">RŽIVOG RAZVOJA "AGRAMER INFO" </w:t>
      </w:r>
      <w:r w:rsidR="00AC0F2D" w:rsidRPr="00AC0F2D">
        <w:rPr>
          <w:rFonts w:cs="Times New Roman" w:eastAsia="Times New Roman"/>
          <w:szCs w:val="24"/>
          <w:lang w:eastAsia="hr-HR" w:val="en-GB"/>
        </w:rPr>
        <w:t xml:space="preserve">Zagreb, </w:t>
      </w:r>
      <w:proofErr w:type="spellStart"/>
      <w:r w:rsidR="00AC0F2D" w:rsidRPr="00AC0F2D">
        <w:rPr>
          <w:rFonts w:cs="Times New Roman" w:eastAsia="Times New Roman"/>
          <w:szCs w:val="24"/>
          <w:lang w:eastAsia="hr-HR" w:val="en-GB"/>
        </w:rPr>
        <w:t>Trg</w:t>
      </w:r>
      <w:proofErr w:type="spellEnd"/>
      <w:r w:rsidR="00AC0F2D" w:rsidRPr="00AC0F2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C0F2D" w:rsidRPr="00AC0F2D">
        <w:rPr>
          <w:rFonts w:cs="Times New Roman" w:eastAsia="Times New Roman"/>
          <w:szCs w:val="24"/>
          <w:lang w:eastAsia="hr-HR" w:val="en-GB"/>
        </w:rPr>
        <w:t>Ivana</w:t>
      </w:r>
      <w:proofErr w:type="spellEnd"/>
      <w:r w:rsidR="00AC0F2D" w:rsidRPr="00AC0F2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C0F2D" w:rsidRPr="00AC0F2D">
        <w:rPr>
          <w:rFonts w:cs="Times New Roman" w:eastAsia="Times New Roman"/>
          <w:szCs w:val="24"/>
          <w:lang w:eastAsia="hr-HR" w:val="en-GB"/>
        </w:rPr>
        <w:t>Kukuljevića</w:t>
      </w:r>
      <w:proofErr w:type="spellEnd"/>
      <w:r w:rsidR="00AC0F2D" w:rsidRPr="00AC0F2D">
        <w:rPr>
          <w:rFonts w:cs="Times New Roman" w:eastAsia="Times New Roman"/>
          <w:szCs w:val="24"/>
          <w:lang w:eastAsia="hr-HR" w:val="en-GB"/>
        </w:rPr>
        <w:t xml:space="preserve"> 8, Reg. </w:t>
      </w:r>
      <w:proofErr w:type="spellStart"/>
      <w:r w:rsidR="00AC0F2D" w:rsidRPr="00AC0F2D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="00AC0F2D" w:rsidRPr="00AC0F2D">
        <w:rPr>
          <w:rFonts w:cs="Times New Roman" w:eastAsia="Times New Roman"/>
          <w:szCs w:val="24"/>
          <w:lang w:eastAsia="hr-HR" w:val="en-GB"/>
        </w:rPr>
        <w:t xml:space="preserve"> 21008761, OIB: 94127802897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273D4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C0F2D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Multimedijalna udruga za promicanje tradicionalnih vrijednosti i održivog razvoja AGRAMER INFO</izvorni_sadrzaj>
    <derivirana_varijabla naziv="DomainObject.Predmet.ProtustrankaFormated_1">  Multimedijalna udruga za promicanje tradicionalnih vrijednosti i održivog razvoja AGRAMER INFO</derivirana_varijabla>
  </DomainObject.Predmet.ProtustrankaFormated>
  <DomainObject.Predmet.ProtustrankaFormatedOIB>
    <izvorni_sadrzaj>  Multimedijalna udruga za promicanje tradicionalnih vrijednosti i održivog razvoja AGRAMER INFO, OIB 94127802897</izvorni_sadrzaj>
    <derivirana_varijabla naziv="DomainObject.Predmet.ProtustrankaFormatedOIB_1">  Multimedijalna udruga za promicanje tradicionalnih vrijednosti i održivog razvoja AGRAMER INFO, OIB 94127802897</derivirana_varijabla>
  </DomainObject.Predmet.ProtustrankaFormatedOIB>
  <DomainObject.Predmet.ProtustrankaFormatedWithAdress>
    <izvorni_sadrzaj> Multimedijalna udruga za promicanje tradicionalnih vrijednosti i održivog razvoja AGRAMER INFO, Trg Ivana Kukuljevića 8, 10000 Zagreb</izvorni_sadrzaj>
    <derivirana_varijabla naziv="DomainObject.Predmet.ProtustrankaFormatedWithAdress_1"> Multimedijalna udruga za promicanje tradicionalnih vrijednosti i održivog razvoja AGRAMER INFO, Trg Ivana Kukuljevića 8, 10000 Zagreb</derivirana_varijabla>
  </DomainObject.Predmet.ProtustrankaFormatedWithAdress>
  <DomainObject.Predmet.ProtustrankaFormatedWithAdressOIB>
    <izvorni_sadrzaj> Multimedijalna udruga za promicanje tradicionalnih vrijednosti i održivog razvoja AGRAMER INFO, OIB 94127802897, Trg Ivana Kukuljevića 8, 10000 Zagreb</izvorni_sadrzaj>
    <derivirana_varijabla naziv="DomainObject.Predmet.ProtustrankaFormatedWithAdressOIB_1"> Multimedijalna udruga za promicanje tradicionalnih vrijednosti i održivog razvoja AGRAMER INFO, OIB 94127802897, Trg Ivana Kukuljevića 8, 10000 Zagreb</derivirana_varijabla>
  </DomainObject.Predmet.ProtustrankaFormatedWithAdressOIB>
  <DomainObject.Predmet.ProtustrankaWithAdress>
    <izvorni_sadrzaj>Multimedijalna udruga za promicanje tradicionalnih vrijednosti i održivog razvoja AGRAMER INFO Trg Ivana Kukuljevića 8, 10000 Zagreb</izvorni_sadrzaj>
    <derivirana_varijabla naziv="DomainObject.Predmet.ProtustrankaWithAdress_1">Multimedijalna udruga za promicanje tradicionalnih vrijednosti i održivog razvoja AGRAMER INFO Trg Ivana Kukuljevića 8, 10000 Zagreb</derivirana_varijabla>
  </DomainObject.Predmet.ProtustrankaWithAdress>
  <DomainObject.Predmet.ProtustrankaWithAdressOIB>
    <izvorni_sadrzaj>Multimedijalna udruga za promicanje tradicionalnih vrijednosti i održivog razvoja AGRAMER INFO, OIB 94127802897, Trg Ivana Kukuljevića 8, 10000 Zagreb</izvorni_sadrzaj>
    <derivirana_varijabla naziv="DomainObject.Predmet.ProtustrankaWithAdressOIB_1">Multimedijalna udruga za promicanje tradicionalnih vrijednosti i održivog razvoja AGRAMER INFO, OIB 94127802897, Trg Ivana Kukuljevića 8, 10000 Zagreb</derivirana_varijabla>
  </DomainObject.Predmet.ProtustrankaWithAdressOIB>
  <DomainObject.Predmet.ProtustrankaNazivFormated>
    <izvorni_sadrzaj>Multimedijalna udruga za promicanje tradicionalnih vrijednosti i održivog razvoja AGRAMER INFO</izvorni_sadrzaj>
    <derivirana_varijabla naziv="DomainObject.Predmet.ProtustrankaNazivFormated_1">Multimedijalna udruga za promicanje tradicionalnih vrijednosti i održivog razvoja AGRAMER INFO</derivirana_varijabla>
  </DomainObject.Predmet.ProtustrankaNazivFormated>
  <DomainObject.Predmet.ProtustrankaNazivFormatedOIB>
    <izvorni_sadrzaj>Multimedijalna udruga za promicanje tradicionalnih vrijednosti i održivog razvoja AGRAMER INFO, OIB 94127802897</izvorni_sadrzaj>
    <derivirana_varijabla naziv="DomainObject.Predmet.ProtustrankaNazivFormatedOIB_1">Multimedijalna udruga za promicanje tradicionalnih vrijednosti i održivog razvoja AGRAMER INFO, OIB 94127802897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udruga za promicanje tradicionalnih vrijednosti i održivog razvoja AGRAMER INFO</item>
    </izvorni_sadrzaj>
    <derivirana_varijabla naziv="DomainObject.Predmet.ProtuStrankaListFormated_1">
      <item>Multimedijalna udruga za promicanje tradicionalnih vrijednosti i održivog razvoja AGRAMER INFO</item>
    </derivirana_varijabla>
  </DomainObject.Predmet.ProtuStrankaListFormated>
  <DomainObject.Predmet.ProtuStrankaListFormatedOIB>
    <izvorni_sadrzaj>
      <item>Multimedijalna udruga za promicanje tradicionalnih vrijednosti i održivog razvoja AGRAMER INFO, OIB 94127802897</item>
    </izvorni_sadrzaj>
    <derivirana_varijabla naziv="DomainObject.Predmet.ProtuStrankaListFormatedOIB_1">
      <item>Multimedijalna udruga za promicanje tradicionalnih vrijednosti i održivog razvoja AGRAMER INFO, OIB 94127802897</item>
    </derivirana_varijabla>
  </DomainObject.Predmet.ProtuStrankaListFormatedOIB>
  <DomainObject.Predmet.ProtuStrankaListFormatedWithAdress>
    <izvorni_sadrzaj>
      <item>Multimedijalna udruga za promicanje tradicionalnih vrijednosti i održivog razvoja AGRAMER INFO, Trg Ivana Kukuljevića 8, 10000 Zagreb</item>
    </izvorni_sadrzaj>
    <derivirana_varijabla naziv="DomainObject.Predmet.ProtuStrankaListFormatedWithAdress_1">
      <item>Multimedijalna udruga za promicanje tradicionalnih vrijednosti i održivog razvoja AGRAMER INFO, Trg Ivana Kukuljevića 8, 10000 Zagreb</item>
    </derivirana_varijabla>
  </DomainObject.Predmet.ProtuStrankaListFormatedWithAdress>
  <DomainObject.Predmet.ProtuStrankaListFormatedWithAdressOIB>
    <izvorni_sadrzaj>
      <item>Multimedijalna udruga za promicanje tradicionalnih vrijednosti i održivog razvoja AGRAMER INFO, OIB 94127802897, Trg Ivana Kukuljevića 8, 10000 Zagreb</item>
    </izvorni_sadrzaj>
    <derivirana_varijabla naziv="DomainObject.Predmet.ProtuStrankaListFormatedWithAdressOIB_1">
      <item>Multimedijalna udruga za promicanje tradicionalnih vrijednosti i održivog razvoja AGRAMER INFO, OIB 94127802897, Trg Ivana Kukuljevića 8, 10000 Zagreb</item>
    </derivirana_varijabla>
  </DomainObject.Predmet.ProtuStrankaListFormatedWithAdressOIB>
  <DomainObject.Predmet.ProtuStrankaListNazivFormated>
    <izvorni_sadrzaj>
      <item>Multimedijalna udruga za promicanje tradicionalnih vrijednosti i održivog razvoja AGRAMER INFO</item>
    </izvorni_sadrzaj>
    <derivirana_varijabla naziv="DomainObject.Predmet.ProtuStrankaListNazivFormated_1">
      <item>Multimedijalna udruga za promicanje tradicionalnih vrijednosti i održivog razvoja AGRAMER INFO</item>
    </derivirana_varijabla>
  </DomainObject.Predmet.ProtuStrankaListNazivFormated>
  <DomainObject.Predmet.ProtuStrankaListNazivFormatedOIB>
    <izvorni_sadrzaj>
      <item>Multimedijalna udruga za promicanje tradicionalnih vrijednosti i održivog razvoja AGRAMER INFO, OIB 94127802897</item>
    </izvorni_sadrzaj>
    <derivirana_varijabla naziv="DomainObject.Predmet.ProtuStrankaListNazivFormatedOIB_1">
      <item>Multimedijalna udruga za promicanje tradicionalnih vrijednosti i održivog razvoja AGRAMER INFO, OIB 94127802897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udruga za promicanje tradicionalnih vrijednosti i održivog razvoja AGRAMER INFO</izvorni_sadrzaj>
    <derivirana_varijabla naziv="DomainObject.Predmet.ProtustrankaIDrugi_1">Multimedijalna udruga za promicanje tradicionalnih vrijednosti i održivog razvoja AGRAMER INFO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Multimedijalna udruga za promicanje tradicionalnih vrijednosti i održivog razvoja AGRAMER INFO, OIB 94127802897, Trg Ivana Kukuljevića 8, 10000 Zagreb</izvorni_sadrzaj>
    <derivirana_varijabla naziv="DomainObject.Predmet.ProtustrankaIDrugiAdressOIB_1">Multimedijalna udruga za promicanje tradicionalnih vrijednosti i održivog razvoja AGRAMER INFO, OIB 94127802897,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Multimedijalna udruga za promicanje tradicionalnih vrijednosti i održivog razvoja AGRAMER INFO</item>
    </izvorni_sadrzaj>
    <derivirana_varijabla naziv="DomainObject.Predmet.SudioniciListNaziv_1">
      <item>FINA Regionalni centar Zagreb</item>
      <item>Multimedijalna udruga za promicanje tradicionalnih vrijednosti i održivog razvoja AGRAMER INFO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izvorni_sadrzaj>
    <derivirana_varijabla naziv="DomainObject.Predmet.SudioniciListAdressOIB_1"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94127802897</item>
    </izvorni_sadrzaj>
    <derivirana_varijabla naziv="DomainObject.Predmet.SudioniciListNazivOIB_1">
      <item>, OIB 85821130368</item>
      <item>, OIB 94127802897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2029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2016-02-26T10:31:00Z</dcterms:created>
  <dc:creator>Mario Žišković</dc:creator>
  <cp:lastModifiedBy>Lidija Klinčić</cp:lastModifiedBy>
  <cp:lastPrinted>2016-02-26T10:24:00Z</cp:lastPrinted>
  <dcterms:modified xmlns:xsi="http://www.w3.org/2001/XMLSchema-instance" xsi:type="dcterms:W3CDTF">2016-02-26T13:45:00Z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