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a11d" w14:paraId="acda11d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A497A">
        <w:rPr>
          <w:b/>
          <w:lang w:val="hr-HR"/>
        </w:rPr>
        <w:t>925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A497A">
        <w:rPr>
          <w:lang w:val="hr-HR"/>
        </w:rPr>
        <w:t>FI – INFORMATIKA d.o.o. Split, Vukovarska 115, OIB: 64697362506, MBS: 060087632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A497A">
        <w:rPr>
          <w:lang w:val="hr-HR"/>
        </w:rPr>
        <w:t>FI – INFORMATIKA d.o.o. Split, Vukovarska 115, OIB: 64697362506, MBS: 060087632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4133AD">
        <w:rPr>
          <w:lang w:val="hr-HR"/>
        </w:rPr>
        <w:t>1</w:t>
      </w:r>
      <w:r w:rsidR="00927D4A">
        <w:rPr>
          <w:lang w:val="hr-HR"/>
        </w:rPr>
        <w:t>0</w:t>
      </w:r>
      <w:r w:rsidR="004133AD">
        <w:rPr>
          <w:lang w:val="hr-HR"/>
        </w:rPr>
        <w:t>,3</w:t>
      </w:r>
      <w:r w:rsidR="00850B9F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C076AD">
        <w:t xml:space="preserve">Zdenko </w:t>
      </w:r>
      <w:r w:rsidR="00C076AD" w:rsidRPr="00550E46">
        <w:t>Krstić, dipl. pravnik iz Osijeka, Županijska 2, OIB: 13827089798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A497A">
        <w:rPr>
          <w:lang w:val="hr-HR"/>
        </w:rPr>
        <w:t>FI – INFORMATIKA d.o.o. Split, Vukovarska 115, OIB: 64697362506, MBS: 060087632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0A497A">
        <w:rPr>
          <w:lang w:val="hr-HR"/>
        </w:rPr>
        <w:t>FI – INFORMATIKA d.o.o. Split</w:t>
      </w:r>
      <w:r w:rsidR="00367AA5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A497A">
        <w:rPr>
          <w:lang w:val="hr-HR"/>
        </w:rPr>
        <w:t>2473</w:t>
      </w:r>
      <w:r>
        <w:rPr>
          <w:lang w:val="hr-HR"/>
        </w:rPr>
        <w:t xml:space="preserve"> dan, u ukupnom iznosu od </w:t>
      </w:r>
      <w:r w:rsidR="000A497A">
        <w:rPr>
          <w:lang w:val="hr-HR"/>
        </w:rPr>
        <w:t>376.950,97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A4795" w:rsidRPr="005A4795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0A497A">
      <w:t>925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0A497A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A6CA0"/>
    <w:rsid w:val="004D23AF"/>
    <w:rsid w:val="00520266"/>
    <w:rsid w:val="00520582"/>
    <w:rsid w:val="005A4795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50B9F"/>
    <w:rsid w:val="00870E42"/>
    <w:rsid w:val="00876209"/>
    <w:rsid w:val="008D3F54"/>
    <w:rsid w:val="00927D4A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076AD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27E79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47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79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A479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A479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A479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47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79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A479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A479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A479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St-925/2015</izvorni_sadrzaj>
    <derivirana_varijabla naziv="DomainObject.Predmet.OznakaBroj_1">St-925/2015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FI-INFORMATIKA d.o.o. za informatički inženjering i konzalting</izvorni_sadrzaj>
    <derivirana_varijabla naziv="DomainObject.Predmet.ProtustrankaFormated_1">  FI-INFORMATIKA d.o.o. za informatički inženjering i konzalting</derivirana_varijabla>
  </DomainObject.Predmet.ProtustrankaFormated>
  <DomainObject.Predmet.ProtustrankaFormatedOIB>
    <izvorni_sadrzaj>  FI-INFORMATIKA d.o.o. za informatički inženjering i konzalting, OIB 64697362506</izvorni_sadrzaj>
    <derivirana_varijabla naziv="DomainObject.Predmet.ProtustrankaFormatedOIB_1">  FI-INFORMATIKA d.o.o. za informatički inženjering i konzalting, OIB 64697362506</derivirana_varijabla>
  </DomainObject.Predmet.ProtustrankaFormatedOIB>
  <DomainObject.Predmet.ProtustrankaFormatedWithAdress>
    <izvorni_sadrzaj> FI-INFORMATIKA d.o.o. za informatički inženjering i konzalting, Vukovarska 115, 21000 Split</izvorni_sadrzaj>
    <derivirana_varijabla naziv="DomainObject.Predmet.ProtustrankaFormatedWithAdress_1"> FI-INFORMATIKA d.o.o. za informatički inženjering i konzalting, Vukovarska 115, 21000 Split</derivirana_varijabla>
  </DomainObject.Predmet.ProtustrankaFormatedWithAdress>
  <DomainObject.Predmet.ProtustrankaFormatedWithAdressOIB>
    <izvorni_sadrzaj> FI-INFORMATIKA d.o.o. za informatički inženjering i konzalting, OIB 64697362506, Vukovarska 115, 21000 Split</izvorni_sadrzaj>
    <derivirana_varijabla naziv="DomainObject.Predmet.ProtustrankaFormatedWithAdressOIB_1"> FI-INFORMATIKA d.o.o. za informatički inženjering i konzalting, OIB 64697362506, Vukovarska 115, 21000 Split</derivirana_varijabla>
  </DomainObject.Predmet.ProtustrankaFormatedWithAdressOIB>
  <DomainObject.Predmet.ProtustrankaWithAdress>
    <izvorni_sadrzaj>FI-INFORMATIKA d.o.o. za informatički inženjering i konzalting Vukovarska 115, 21000 Split</izvorni_sadrzaj>
    <derivirana_varijabla naziv="DomainObject.Predmet.ProtustrankaWithAdress_1">FI-INFORMATIKA d.o.o. za informatički inženjering i konzalting Vukovarska 115, 21000 Split</derivirana_varijabla>
  </DomainObject.Predmet.ProtustrankaWithAdress>
  <DomainObject.Predmet.ProtustrankaWithAdressOIB>
    <izvorni_sadrzaj>FI-INFORMATIKA d.o.o. za informatički inženjering i konzalting, OIB 64697362506, Vukovarska 115, 21000 Split</izvorni_sadrzaj>
    <derivirana_varijabla naziv="DomainObject.Predmet.ProtustrankaWithAdressOIB_1">FI-INFORMATIKA d.o.o. za informatički inženjering i konzalting, OIB 64697362506, Vukovarska 115, 21000 Split</derivirana_varijabla>
  </DomainObject.Predmet.ProtustrankaWithAdressOIB>
  <DomainObject.Predmet.ProtustrankaNazivFormated>
    <izvorni_sadrzaj>FI-INFORMATIKA d.o.o. za informatički inženjering i konzalting</izvorni_sadrzaj>
    <derivirana_varijabla naziv="DomainObject.Predmet.ProtustrankaNazivFormated_1">FI-INFORMATIKA d.o.o. za informatički inženjering i konzalting</derivirana_varijabla>
  </DomainObject.Predmet.ProtustrankaNazivFormated>
  <DomainObject.Predmet.ProtustrankaNazivFormatedOIB>
    <izvorni_sadrzaj>FI-INFORMATIKA d.o.o. za informatički inženjering i konzalting, OIB 64697362506</izvorni_sadrzaj>
    <derivirana_varijabla naziv="DomainObject.Predmet.ProtustrankaNazivFormatedOIB_1">FI-INFORMATIKA d.o.o. za informatički inženjering i konzalting, OIB 64697362506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376950.97</izvorni_sadrzaj>
    <derivirana_varijabla naziv="DomainObject.Predmet.TrenutnaVrijednost_1">376950.97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FI-INFORMATIKA d.o.o. za informatički inženjering i konzalting</item>
    </izvorni_sadrzaj>
    <derivirana_varijabla naziv="DomainObject.Predmet.ProtuStrankaListFormated_1">
      <item>FI-INFORMATIKA d.o.o. za informatički inženjering i konzalting</item>
    </derivirana_varijabla>
  </DomainObject.Predmet.ProtuStrankaListFormated>
  <DomainObject.Predmet.ProtuStrankaListFormatedOIB>
    <izvorni_sadrzaj>
      <item>FI-INFORMATIKA d.o.o. za informatički inženjering i konzalting, OIB 64697362506</item>
    </izvorni_sadrzaj>
    <derivirana_varijabla naziv="DomainObject.Predmet.ProtuStrankaListFormatedOIB_1">
      <item>FI-INFORMATIKA d.o.o. za informatički inženjering i konzalting, OIB 64697362506</item>
    </derivirana_varijabla>
  </DomainObject.Predmet.ProtuStrankaListFormatedOIB>
  <DomainObject.Predmet.ProtuStrankaListFormatedWithAdress>
    <izvorni_sadrzaj>
      <item>FI-INFORMATIKA d.o.o. za informatički inženjering i konzalting, Vukovarska 115, 21000 Split</item>
    </izvorni_sadrzaj>
    <derivirana_varijabla naziv="DomainObject.Predmet.ProtuStrankaListFormatedWithAdress_1">
      <item>FI-INFORMATIKA d.o.o. za informatički inženjering i konzalting, Vukovarska 115, 21000 Split</item>
    </derivirana_varijabla>
  </DomainObject.Predmet.ProtuStrankaListFormatedWithAdress>
  <DomainObject.Predmet.ProtuStrankaListFormatedWithAdressOIB>
    <izvorni_sadrzaj>
      <item>FI-INFORMATIKA d.o.o. za informatički inženjering i konzalting, OIB 64697362506, Vukovarska 115, 21000 Split</item>
    </izvorni_sadrzaj>
    <derivirana_varijabla naziv="DomainObject.Predmet.ProtuStrankaListFormatedWithAdressOIB_1">
      <item>FI-INFORMATIKA d.o.o. za informatički inženjering i konzalting, OIB 64697362506, Vukovarska 115, 21000 Split</item>
    </derivirana_varijabla>
  </DomainObject.Predmet.ProtuStrankaListFormatedWithAdressOIB>
  <DomainObject.Predmet.ProtuStrankaListNazivFormated>
    <izvorni_sadrzaj>
      <item>FI-INFORMATIKA d.o.o. za informatički inženjering i konzalting</item>
    </izvorni_sadrzaj>
    <derivirana_varijabla naziv="DomainObject.Predmet.ProtuStrankaListNazivFormated_1">
      <item>FI-INFORMATIKA d.o.o. za informatički inženjering i konzalting</item>
    </derivirana_varijabla>
  </DomainObject.Predmet.ProtuStrankaListNazivFormated>
  <DomainObject.Predmet.ProtuStrankaListNazivFormatedOIB>
    <izvorni_sadrzaj>
      <item>FI-INFORMATIKA d.o.o. za informatički inženjering i konzalting, OIB 64697362506</item>
    </izvorni_sadrzaj>
    <derivirana_varijabla naziv="DomainObject.Predmet.ProtuStrankaListNazivFormatedOIB_1">
      <item>FI-INFORMATIKA d.o.o. za informatički inženjering i konzalting, OIB 64697362506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FI-INFORMATIKA d.o.o. za informatički inženjering i konzalting</izvorni_sadrzaj>
    <derivirana_varijabla naziv="DomainObject.Predmet.ProtustrankaIDrugi_1">FI-INFORMATIKA d.o.o. za informatički inženjering i konzalting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FI-INFORMATIKA d.o.o. za informatički inženjering i konzalting, OIB 64697362506, Vukovarska 115, 21000 Split</izvorni_sadrzaj>
    <derivirana_varijabla naziv="DomainObject.Predmet.ProtustrankaIDrugiAdressOIB_1">FI-INFORMATIKA d.o.o. za informatički inženjering i konzalting, OIB 64697362506, Vukovarska 115,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FI-INFORMATIKA d.o.o. za informatički inženjering i konzalting</item>
      <item>FINANCIJSKA AGENCIJA, RC SPLIT</item>
    </izvorni_sadrzaj>
    <derivirana_varijabla naziv="DomainObject.Predmet.SudioniciListNaziv_1">
      <item>FI-INFORMATIKA d.o.o. za informatički inženjering i konzalting</item>
      <item>FINANCIJSKA AGENCIJA, RC SPLIT</item>
    </derivirana_varijabla>
  </DomainObject.Predmet.SudioniciListNaziv>
  <DomainObject.Predmet.SudioniciListAdressOIB>
    <izvorni_sadrzaj>
      <item>FI-INFORMATIKA d.o.o. za informatički inženjering i konzalting, OIB 64697362506, Vukovarska 115,21000 Split</item>
      <item>FINANCIJSKA AGENCIJA, RC SPLIT, OIB 85821130368, Mažuranićevo šetalište 24 b,21000 Split</item>
    </izvorni_sadrzaj>
    <derivirana_varijabla naziv="DomainObject.Predmet.SudioniciListAdressOIB_1">
      <item>FI-INFORMATIKA d.o.o. za informatički inženjering i konzalting, OIB 64697362506, Vukovarska 115,21000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64697362506</item>
      <item>, OIB 85821130368</item>
    </izvorni_sadrzaj>
    <derivirana_varijabla naziv="DomainObject.Predmet.SudioniciListNazivOIB_1">
      <item>, OIB 64697362506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3B82AC-53BD-4545-AC44-6AF9E90B4C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755</properties:Words>
  <properties:Characters>4030</properties:Characters>
  <properties:Lines>108</properties:Lines>
  <properties:Paragraphs>35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2015-12-30T08:57:00Z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