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557b" w14:paraId="d92557b" w:rsidRDefault="00E61D18" w:rsidP="00E61D18" w:rsidR="00E61D18" w:rsidRPr="00735431">
      <w:pPr>
        <w15:collapsed w:val="false"/>
        <w:rPr>
          <w:b/>
        </w:rPr>
      </w:pPr>
      <w:bookmarkStart w:name="_GoBack" w:id="0"/>
      <w:bookmarkEnd w:id="0"/>
      <w:r w:rsidRPr="00735431">
        <w:rPr>
          <w:b/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D18" w:rsidP="00E61D18" w:rsidR="00E61D18" w:rsidRPr="00735431">
      <w:pPr>
        <w:rPr>
          <w:b/>
        </w:rPr>
      </w:pPr>
      <w:r w:rsidRPr="00735431">
        <w:rPr>
          <w:b/>
          <w:color w:val="000000"/>
        </w:rPr>
        <w:t>REPUBLIKA HRVATSKA</w:t>
      </w:r>
    </w:p>
    <w:p w:rsidRDefault="00E61D18" w:rsidP="00E61D18" w:rsidR="00E61D18" w:rsidRPr="00735431">
      <w:pPr>
        <w:rPr>
          <w:b/>
        </w:rPr>
      </w:pPr>
      <w:r w:rsidRPr="00735431">
        <w:rPr>
          <w:b/>
          <w:color w:val="000000"/>
        </w:rPr>
        <w:t>TRGOVAČKI SUD U OSIJEKU</w:t>
      </w:r>
    </w:p>
    <w:p w:rsidRDefault="00E61D18" w:rsidP="00E61D18" w:rsidR="00E61D18" w:rsidRPr="00735431">
      <w:pPr>
        <w:rPr>
          <w:b/>
        </w:rPr>
      </w:pPr>
      <w:r w:rsidRPr="00735431">
        <w:rPr>
          <w:b/>
          <w:color w:val="000000"/>
        </w:rPr>
        <w:t xml:space="preserve">STALNA SLUŽBA U SLAVONSKOM BRODU          </w:t>
      </w:r>
      <w:r w:rsidR="00735431">
        <w:rPr>
          <w:b/>
          <w:color w:val="000000"/>
        </w:rPr>
        <w:t xml:space="preserve">            </w:t>
      </w:r>
      <w:r w:rsidRPr="00735431">
        <w:rPr>
          <w:b/>
          <w:color w:val="000000"/>
        </w:rPr>
        <w:t>Broj: 7/St-523/2013-</w:t>
      </w:r>
      <w:r w:rsidR="00641ECA">
        <w:rPr>
          <w:b/>
          <w:color w:val="000000"/>
        </w:rPr>
        <w:t>75</w:t>
      </w:r>
    </w:p>
    <w:p w:rsidRDefault="00E61D18" w:rsidP="00E61D18" w:rsidR="00E61D18" w:rsidRPr="00735431">
      <w:pPr>
        <w:rPr>
          <w:b/>
        </w:rPr>
      </w:pPr>
      <w:r w:rsidRPr="00735431">
        <w:rPr>
          <w:b/>
          <w:color w:val="000000"/>
        </w:rPr>
        <w:t>Trg pobjede 13</w:t>
      </w:r>
    </w:p>
    <w:p w:rsidRDefault="00E61D18" w:rsidP="00E61D18" w:rsidR="00E61D18" w:rsidRPr="00735431">
      <w:pPr>
        <w:rPr>
          <w:b/>
          <w:color w:val="000000"/>
        </w:rPr>
      </w:pPr>
      <w:r w:rsidRPr="00735431">
        <w:rPr>
          <w:b/>
          <w:color w:val="000000"/>
        </w:rPr>
        <w:t xml:space="preserve">Slavonski Brod         </w:t>
      </w:r>
    </w:p>
    <w:p w:rsidRDefault="00E61D18" w:rsidP="00E61D18" w:rsidR="00E61D18"/>
    <w:p w:rsidRDefault="00E61D18" w:rsidP="00E61D18" w:rsidR="00E61D18"/>
    <w:p w:rsidRDefault="00E61D18" w:rsidP="00E61D18" w:rsidR="00E61D18" w:rsidRPr="00735431">
      <w:pPr>
        <w:jc w:val="center"/>
        <w:rPr>
          <w:b/>
        </w:rPr>
      </w:pPr>
      <w:r w:rsidRPr="00735431">
        <w:rPr>
          <w:b/>
          <w:color w:val="000000"/>
        </w:rPr>
        <w:t>Z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A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K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L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J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U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Č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A</w:t>
      </w:r>
      <w:r w:rsidR="00735431">
        <w:rPr>
          <w:b/>
          <w:color w:val="000000"/>
        </w:rPr>
        <w:t xml:space="preserve"> </w:t>
      </w:r>
      <w:r w:rsidRPr="00735431">
        <w:rPr>
          <w:b/>
          <w:color w:val="000000"/>
        </w:rPr>
        <w:t>K</w:t>
      </w:r>
    </w:p>
    <w:p w:rsidRDefault="00E61D18" w:rsidP="00E61D18" w:rsidR="00E61D18"/>
    <w:p w:rsidRDefault="00E61D18" w:rsidP="00E61D18" w:rsidR="00E61D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 xml:space="preserve">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stečajnoj sutkinji Mirni Vujčić u stečajnom postupku nad stečajnim dužnikom SLAVONIJATRANS REMONTI d.o.o., Slavonski Brod, Vinogradska bb, OIB: 77620483286, dana </w:t>
      </w:r>
      <w:r w:rsidR="0058183F">
        <w:rPr>
          <w:rFonts w:cs="Times New Roman" w:hAnsi="Times New Roman" w:ascii="Times New Roman"/>
          <w:sz w:val="24"/>
          <w:szCs w:val="24"/>
        </w:rPr>
        <w:t>30. ožujka 2018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E61D18" w:rsidP="00E61D18" w:rsidR="00E61D18">
      <w:pPr>
        <w:jc w:val="both"/>
      </w:pPr>
    </w:p>
    <w:p w:rsidRDefault="00E61D18" w:rsidP="00E61D18" w:rsidR="00E61D18">
      <w:pPr>
        <w:jc w:val="center"/>
      </w:pPr>
      <w:r>
        <w:rPr>
          <w:color w:val="000000"/>
        </w:rPr>
        <w:t>z a k l</w:t>
      </w:r>
      <w:r w:rsidR="00641ECA">
        <w:rPr>
          <w:color w:val="000000"/>
        </w:rPr>
        <w:t xml:space="preserve"> </w:t>
      </w:r>
      <w:r>
        <w:rPr>
          <w:color w:val="000000"/>
        </w:rPr>
        <w:t>j u č i o     j e</w:t>
      </w:r>
    </w:p>
    <w:p w:rsidRDefault="00E61D18" w:rsidP="00E61D18" w:rsidR="00E61D18"/>
    <w:p w:rsidRDefault="00E61D18" w:rsidP="00991C4B" w:rsidR="00E61D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 xml:space="preserve">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Nalaže se stečajnoj upraviteljici stečajnog dužnika Almi Opačak iz Slavonskog Broda, Augusta Cesarca 12, OIB 36068029114  u roku od osam dana od isteka osmog dana od dana objave ovoga zaključka na e-Oglasnoj ploči suda očitovati se da li </w:t>
      </w:r>
      <w:r w:rsidR="00991C4B">
        <w:rPr>
          <w:rFonts w:cs="Times New Roman" w:hAnsi="Times New Roman" w:ascii="Times New Roman"/>
          <w:sz w:val="24"/>
          <w:szCs w:val="24"/>
        </w:rPr>
        <w:t xml:space="preserve">je unovčena pokretna imovina stečajnog dužnika, te da li je stečajna masa dostatna za namirenje troškova stečajnog postupka, a u svrhu odlučivanja o daljnjem tijeku postupka. </w:t>
      </w:r>
    </w:p>
    <w:p w:rsidRDefault="00E61D18" w:rsidP="00E61D18" w:rsidR="00E61D18"/>
    <w:p w:rsidRDefault="00E61D18" w:rsidP="00E61D18" w:rsidR="00E61D18">
      <w:pPr>
        <w:rPr>
          <w:color w:val="000000"/>
        </w:rPr>
      </w:pPr>
      <w:r>
        <w:rPr>
          <w:color w:val="000000"/>
        </w:rPr>
        <w:t xml:space="preserve">                       U Slavonskom Brodu 30. ožujka 2018. godine</w:t>
      </w:r>
    </w:p>
    <w:p w:rsidRDefault="00E61D18" w:rsidP="00E61D18" w:rsidR="00E61D18">
      <w:pPr>
        <w:rPr>
          <w:color w:val="000000"/>
        </w:rPr>
      </w:pPr>
    </w:p>
    <w:p w:rsidRDefault="00E61D18" w:rsidP="00E61D18" w:rsidR="00E61D18">
      <w:pPr>
        <w:rPr>
          <w:color w:val="000000"/>
        </w:rPr>
      </w:pPr>
    </w:p>
    <w:p w:rsidRDefault="00E61D18" w:rsidP="00E61D18" w:rsidR="00E61D18"/>
    <w:p w:rsidRDefault="00E61D18" w:rsidP="00E61D18" w:rsidR="00E61D18">
      <w:r>
        <w:rPr>
          <w:color w:val="000000"/>
        </w:rPr>
        <w:t xml:space="preserve">                 </w:t>
      </w:r>
      <w:r w:rsidR="0058183F">
        <w:rPr>
          <w:color w:val="000000"/>
        </w:rPr>
        <w:t xml:space="preserve">                 </w:t>
      </w:r>
      <w:r w:rsidR="0058183F">
        <w:rPr>
          <w:color w:val="000000"/>
        </w:rPr>
        <w:tab/>
      </w:r>
      <w:r w:rsidR="0058183F">
        <w:rPr>
          <w:color w:val="000000"/>
        </w:rPr>
        <w:tab/>
      </w:r>
      <w:r w:rsidR="0058183F">
        <w:rPr>
          <w:color w:val="000000"/>
        </w:rPr>
        <w:tab/>
      </w:r>
      <w:r w:rsidR="0058183F">
        <w:rPr>
          <w:color w:val="000000"/>
        </w:rPr>
        <w:tab/>
      </w:r>
      <w:r w:rsidR="0058183F">
        <w:rPr>
          <w:color w:val="000000"/>
        </w:rPr>
        <w:tab/>
      </w:r>
      <w:r w:rsidR="0058183F">
        <w:rPr>
          <w:color w:val="000000"/>
        </w:rPr>
        <w:tab/>
      </w:r>
      <w:r w:rsidR="0058183F">
        <w:rPr>
          <w:color w:val="000000"/>
        </w:rPr>
        <w:tab/>
        <w:t xml:space="preserve">       </w:t>
      </w:r>
      <w:r>
        <w:rPr>
          <w:color w:val="000000"/>
        </w:rPr>
        <w:t xml:space="preserve"> Stečajna sutkinja</w:t>
      </w:r>
    </w:p>
    <w:p w:rsidRDefault="00E61D18" w:rsidP="00E61D18" w:rsidR="00E61D18">
      <w:r>
        <w:rPr>
          <w:color w:val="000000"/>
        </w:rPr>
        <w:t xml:space="preserve">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Mirna Vujčić</w:t>
      </w:r>
    </w:p>
    <w:p w:rsidRDefault="00E61D18" w:rsidP="00E61D18" w:rsidR="00E61D18">
      <w:r>
        <w:rPr>
          <w:color w:val="000000"/>
        </w:rPr>
        <w:t xml:space="preserve">     </w:t>
      </w:r>
    </w:p>
    <w:p w:rsidRDefault="00E61D18" w:rsidP="00E61D18" w:rsidR="00E61D18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E61D18" w:rsidP="00E61D18" w:rsidR="00E61D18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E61D18" w:rsidP="00E61D18" w:rsidR="00E61D18">
      <w:pPr>
        <w:pStyle w:val="Bezproreda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POUKA O PRAVNOM LIJEKU:</w:t>
      </w:r>
    </w:p>
    <w:p w:rsidRDefault="00E61D18" w:rsidP="00E61D18" w:rsidR="00E61D18">
      <w:pPr>
        <w:pStyle w:val="Bezproreda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Protiv ovog zaključka nije dopušten </w:t>
      </w:r>
    </w:p>
    <w:p w:rsidRDefault="00E61D18" w:rsidP="00E61D18" w:rsidR="00E61D18">
      <w:pPr>
        <w:pStyle w:val="Bezproreda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pravni lijek ( čl.19 st.7 SZ-a )</w:t>
      </w:r>
    </w:p>
    <w:p w:rsidRDefault="00E61D18" w:rsidP="00E61D18" w:rsidR="00E61D18"/>
    <w:p w:rsidRDefault="00E61D18" w:rsidP="00E61D18" w:rsidR="00E61D18"/>
    <w:p w:rsidRDefault="00E61D18" w:rsidP="00E61D18" w:rsidR="00E61D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61D18" w:rsidP="00E61D18" w:rsidR="00E61D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Dostaviti: </w:t>
      </w:r>
    </w:p>
    <w:p w:rsidRDefault="00E61D18" w:rsidP="00E61D18" w:rsidR="00E61D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objaviti na mrežnoj stranici e-Oglasna ploča sudova</w:t>
      </w:r>
    </w:p>
    <w:p w:rsidRDefault="00E61D18" w:rsidP="0058183F" w:rsidR="00E61D18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 xml:space="preserve">- stečajnoj upraviteljici </w:t>
      </w:r>
    </w:p>
    <w:p w:rsidRDefault="00E61D18" w:rsidP="00E61D18" w:rsidR="00E61D18"/>
    <w:p w:rsidRDefault="0060457F" w:rsidP="00E61D18" w:rsidR="0060457F" w:rsidRPr="00E61D18"/>
    <w:sectPr w:rsidSect="00EE1FA8" w:rsidR="0060457F" w:rsidRPr="00E61D1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7A3" w:rsidR="005457A3">
      <w:r>
        <w:separator/>
      </w:r>
    </w:p>
  </w:endnote>
  <w:endnote w:id="0" w:type="continuationSeparator">
    <w:p w:rsidRDefault="005457A3" w:rsidR="00545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7A3" w:rsidR="005457A3">
      <w:r>
        <w:separator/>
      </w:r>
    </w:p>
  </w:footnote>
  <w:footnote w:id="0" w:type="continuationSeparator">
    <w:p w:rsidRDefault="005457A3" w:rsidR="005457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83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2570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85457"/>
    <w:rsid w:val="00090F40"/>
    <w:rsid w:val="000A77D8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36185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68E0"/>
    <w:rsid w:val="00510EC5"/>
    <w:rsid w:val="00511C14"/>
    <w:rsid w:val="00513853"/>
    <w:rsid w:val="00514A65"/>
    <w:rsid w:val="00514E10"/>
    <w:rsid w:val="00522EC0"/>
    <w:rsid w:val="00524BDD"/>
    <w:rsid w:val="0053113E"/>
    <w:rsid w:val="00544FC3"/>
    <w:rsid w:val="005457A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8183F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14FD"/>
    <w:rsid w:val="005C2AA4"/>
    <w:rsid w:val="005D3FF1"/>
    <w:rsid w:val="005D4C34"/>
    <w:rsid w:val="005D5868"/>
    <w:rsid w:val="005D6373"/>
    <w:rsid w:val="005D72C8"/>
    <w:rsid w:val="005E2F89"/>
    <w:rsid w:val="005E3C3E"/>
    <w:rsid w:val="005F2B4B"/>
    <w:rsid w:val="005F4FE9"/>
    <w:rsid w:val="005F5657"/>
    <w:rsid w:val="0060457F"/>
    <w:rsid w:val="00607FE1"/>
    <w:rsid w:val="00626EAD"/>
    <w:rsid w:val="00634D0F"/>
    <w:rsid w:val="00637221"/>
    <w:rsid w:val="00641ECA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59E1"/>
    <w:rsid w:val="006F6900"/>
    <w:rsid w:val="00710D07"/>
    <w:rsid w:val="00716B6B"/>
    <w:rsid w:val="00717455"/>
    <w:rsid w:val="007211B5"/>
    <w:rsid w:val="00722620"/>
    <w:rsid w:val="00730314"/>
    <w:rsid w:val="00735431"/>
    <w:rsid w:val="00743AF5"/>
    <w:rsid w:val="00752D9D"/>
    <w:rsid w:val="0076292D"/>
    <w:rsid w:val="007757BD"/>
    <w:rsid w:val="00775AC0"/>
    <w:rsid w:val="007765D1"/>
    <w:rsid w:val="00785C61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3726E"/>
    <w:rsid w:val="0094083E"/>
    <w:rsid w:val="00945ED9"/>
    <w:rsid w:val="00950D13"/>
    <w:rsid w:val="00951589"/>
    <w:rsid w:val="00960F76"/>
    <w:rsid w:val="00963050"/>
    <w:rsid w:val="00966FDF"/>
    <w:rsid w:val="009749A0"/>
    <w:rsid w:val="00980639"/>
    <w:rsid w:val="0098174E"/>
    <w:rsid w:val="00991C4B"/>
    <w:rsid w:val="009A2850"/>
    <w:rsid w:val="009C7BDC"/>
    <w:rsid w:val="009E1FB5"/>
    <w:rsid w:val="009E20B8"/>
    <w:rsid w:val="009E4AB2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945C3"/>
    <w:rsid w:val="00AA484A"/>
    <w:rsid w:val="00AB359D"/>
    <w:rsid w:val="00AC2E7B"/>
    <w:rsid w:val="00AC3EE4"/>
    <w:rsid w:val="00AE2738"/>
    <w:rsid w:val="00AF15BE"/>
    <w:rsid w:val="00B00298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E75E0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06A6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1D18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D20EA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71557"/>
    <w:rsid w:val="00F72D62"/>
    <w:rsid w:val="00F8321B"/>
    <w:rsid w:val="00F83D50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046F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2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0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0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0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0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2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0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0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0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0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854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SLAVONIJATRANS REMONTI, d.o.o. za remont i održavanje motornih vozila,SLAVONSKI BROD</izvorni_sadrzaj>
    <derivirana_varijabla naziv="DomainObject.Predmet.ProtustrankaFormated_1">  SLAVONIJATRANS REMONTI, d.o.o. za remont i održavanje motornih vozila,SLAVONSKI BROD</derivirana_varijabla>
  </DomainObject.Predmet.ProtustrankaFormated>
  <DomainObject.Predmet.ProtustrankaFormatedOIB>
    <izvorni_sadrzaj>  SLAVONIJATRANS REMONTI, d.o.o. za remont i održavanje motornih vozila,SLAVONSKI BROD, OIB 77620483286</izvorni_sadrzaj>
    <derivirana_varijabla naziv="DomainObject.Predmet.ProtustrankaFormatedOIB_1">  SLAVONIJATRANS REMONTI, d.o.o. za remont i održavanje motornih vozila,SLAVONSKI BROD, OIB 77620483286</derivirana_varijabla>
  </DomainObject.Predmet.ProtustrankaFormatedOIB>
  <DomainObject.Predmet.ProtustrankaFormatedWithAdress>
    <izvorni_sadrzaj> SLAVONIJATRANS REMONTI, d.o.o. za remont i održavanje motornih vozila,SLAVONSKI BROD, Vinogradska/bb, 35000 Slavonski Brod</izvorni_sadrzaj>
    <derivirana_varijabla naziv="DomainObject.Predmet.ProtustrankaFormatedWithAdress_1"> SLAVONIJATRANS REMONTI, d.o.o. za remont i održavanje motornih vozila,SLAVONSKI BROD, Vinogradska/bb, 35000 Slavonski Brod</derivirana_varijabla>
  </DomainObject.Predmet.ProtustrankaFormatedWithAdress>
  <DomainObject.Predmet.ProtustrankaFormatedWithAdressOIB>
    <izvorni_sadrzaj> SLAVONIJATRANS REMONTI, d.o.o. za remont i održavanje motornih vozila,SLAVONSKI BROD, OIB 77620483286, Vinogradska/bb, 35000 Slavonski Brod</izvorni_sadrzaj>
    <derivirana_varijabla naziv="DomainObject.Predmet.ProtustrankaFormatedWithAdressOIB_1"> SLAVONIJATRANS REMONTI, d.o.o. za remont i održavanje motornih vozila,SLAVONSKI BROD, OIB 77620483286, Vinogradska/bb, 35000 Slavonski Brod</derivirana_varijabla>
  </DomainObject.Predmet.ProtustrankaFormatedWithAdressOIB>
  <DomainObject.Predmet.ProtustrankaWithAdress>
    <izvorni_sadrzaj>SLAVONIJATRANS REMONTI, d.o.o. za remont i održavanje motornih vozila,SLAVONSKI BROD Vinogradska/bb, 35000 Slavonski Brod</izvorni_sadrzaj>
    <derivirana_varijabla naziv="DomainObject.Predmet.ProtustrankaWithAdress_1">SLAVONIJATRANS REMONTI, d.o.o. za remont i održavanje motornih vozila,SLAVONSKI BROD Vinogradska/bb, 35000 Slavonski Brod</derivirana_varijabla>
  </DomainObject.Predmet.ProtustrankaWithAdress>
  <DomainObject.Predmet.ProtustrankaWithAdressOIB>
    <izvorni_sadrzaj>SLAVONIJATRANS REMONTI, d.o.o. za remont i održavanje motornih vozila,SLAVONSKI BROD, OIB 77620483286, Vinogradska/bb, 35000 Slavonski Brod</izvorni_sadrzaj>
    <derivirana_varijabla naziv="DomainObject.Predmet.ProtustrankaWithAdressOIB_1">SLAVONIJATRANS REMONTI, d.o.o. za remont i održavanje motornih vozila,SLAVONSKI BROD, OIB 77620483286, Vinogradska/bb, 35000 Slavonski Brod</derivirana_varijabla>
  </DomainObject.Predmet.ProtustrankaWithAdressOIB>
  <DomainObject.Predmet.ProtustrankaNazivFormated>
    <izvorni_sadrzaj>SLAVONIJATRANS REMONTI, d.o.o. za remont i održavanje motornih vozila,SLAVONSKI BROD</izvorni_sadrzaj>
    <derivirana_varijabla naziv="DomainObject.Predmet.ProtustrankaNazivFormated_1">SLAVONIJATRANS REMONTI, d.o.o. za remont i održavanje motornih vozila,SLAVONSKI BROD</derivirana_varijabla>
  </DomainObject.Predmet.ProtustrankaNazivFormated>
  <DomainObject.Predmet.ProtustrankaNazivFormatedOIB>
    <izvorni_sadrzaj>SLAVONIJATRANS REMONTI, d.o.o. za remont i održavanje motornih vozila,SLAVONSKI BROD, OIB 77620483286</izvorni_sadrzaj>
    <derivirana_varijabla naziv="DomainObject.Predmet.ProtustrankaNazivFormatedOIB_1">SLAVONIJATRANS REMONTI, d.o.o. za remont i održavanje motornih vozila,SLAVONSKI BROD, OIB 77620483286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Vrtni put 3, 10000 Zagreb</izvorni_sadrzaj>
    <derivirana_varijabla naziv="DomainObject.Predmet.StrankaFormatedWithAdress_1"> FINA - PODRUŽNICA SLAVONSKI BROD, Vrtni put 3, 10000 Zagreb</derivirana_varijabla>
  </DomainObject.Predmet.StrankaFormatedWithAdress>
  <DomainObject.Predmet.StrankaFormatedWithAdressOIB>
    <izvorni_sadrzaj> FINA - PODRUŽNICA SLAVONSKI BROD, OIB 85821130368, Vrtni put 3, 10000 Zagreb</izvorni_sadrzaj>
    <derivirana_varijabla naziv="DomainObject.Predmet.StrankaFormatedWithAdressOIB_1"> FINA - PODRUŽNICA SLAVONSKI BROD, OIB 85821130368, Vrtni put 3, 10000 Zagreb</derivirana_varijabla>
  </DomainObject.Predmet.StrankaFormatedWithAdressOIB>
  <DomainObject.Predmet.StrankaWithAdress>
    <izvorni_sadrzaj>FINA - PODRUŽNICA SLAVONSKI BROD Vrtni put 3,10000 Zagreb</izvorni_sadrzaj>
    <derivirana_varijabla naziv="DomainObject.Predmet.StrankaWithAdress_1">FINA - PODRUŽNICA SLAVONSKI BROD Vrtni put 3,10000 Zagreb</derivirana_varijabla>
  </DomainObject.Predmet.StrankaWithAdress>
  <DomainObject.Predmet.StrankaWithAdressOIB>
    <izvorni_sadrzaj>FINA - PODRUŽNICA SLAVONSKI BROD, OIB 85821130368, Vrtni put 3,10000 Zagreb</izvorni_sadrzaj>
    <derivirana_varijabla naziv="DomainObject.Predmet.StrankaWithAdressOIB_1">FINA - PODRUŽNICA SLAVONSKI BROD, OIB 85821130368, Vrtni put 3,10000 Zagreb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Vrtni put 3, 10000 Zagreb</item>
    </izvorni_sadrzaj>
    <derivirana_varijabla naziv="DomainObject.Predmet.StrankaListFormatedWithAdress_1">
      <item>FINA - PODRUŽNICA SLAVONSKI BROD, Vrtni put 3, 10000 Zagreb</item>
    </derivirana_varijabla>
  </DomainObject.Predmet.StrankaListFormatedWithAdress>
  <DomainObject.Predmet.StrankaListFormatedWithAdressOIB>
    <izvorni_sadrzaj>
      <item>FINA - PODRUŽNICA SLAVONSKI BROD, OIB 85821130368, Vrtni put 3, 10000 Zagreb</item>
    </izvorni_sadrzaj>
    <derivirana_varijabla naziv="DomainObject.Predmet.StrankaListFormatedWithAdressOIB_1">
      <item>FINA - PODRUŽNICA SLAVONSKI BROD, OIB 85821130368, Vrtni put 3, 10000 Zagreb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SLAVONIJATRANS REMONTI, d.o.o. za remont i održavanje motornih vozila,SLAVONSKI BROD</item>
    </izvorni_sadrzaj>
    <derivirana_varijabla naziv="DomainObject.Predmet.ProtuStrankaListFormated_1">
      <item>SLAVONIJATRANS REMONTI, d.o.o. za remont i održavanje motornih vozila,SLAVONSKI BROD</item>
    </derivirana_varijabla>
  </DomainObject.Predmet.ProtuStrankaListFormated>
  <DomainObject.Predmet.ProtuStrankaListFormatedOIB>
    <izvorni_sadrzaj>
      <item>SLAVONIJATRANS REMONTI, d.o.o. za remont i održavanje motornih vozila,SLAVONSKI BROD, OIB 77620483286</item>
    </izvorni_sadrzaj>
    <derivirana_varijabla naziv="DomainObject.Predmet.ProtuStrankaListFormatedOIB_1">
      <item>SLAVONIJATRANS REMONTI, d.o.o. za remont i održavanje motornih vozila,SLAVONSKI BROD, OIB 77620483286</item>
    </derivirana_varijabla>
  </DomainObject.Predmet.ProtuStrankaListFormatedOIB>
  <DomainObject.Predmet.ProtuStrankaListFormatedWithAdress>
    <izvorni_sadrzaj>
      <item>SLAVONIJATRANS REMONTI, d.o.o. za remont i održavanje motornih vozila,SLAVONSKI BROD, Vinogradska/bb, 35000 Slavonski Brod</item>
    </izvorni_sadrzaj>
    <derivirana_varijabla naziv="DomainObject.Predmet.ProtuStrankaListFormatedWithAdress_1">
      <item>SLAVONIJATRANS REMONTI, d.o.o. za remont i održavanje motornih vozila,SLAVONSKI BROD, Vinogradska/bb, 35000 Slavonski Brod</item>
    </derivirana_varijabla>
  </DomainObject.Predmet.ProtuStrankaListFormatedWithAdress>
  <DomainObject.Predmet.ProtuStrankaListFormatedWithAdressOIB>
    <izvorni_sadrzaj>
      <item>SLAVONIJATRANS REMONTI, d.o.o. za remont i održavanje motornih vozila,SLAVONSKI BROD, OIB 77620483286, Vinogradska/bb, 35000 Slavonski Brod</item>
    </izvorni_sadrzaj>
    <derivirana_varijabla naziv="DomainObject.Predmet.ProtuStrankaListFormatedWithAdressOIB_1">
      <item>SLAVONIJATRANS REMONTI, d.o.o. za remont i održavanje motornih vozila,SLAVONSKI BROD, OIB 77620483286, Vinogradska/bb, 35000 Slavonski Brod</item>
    </derivirana_varijabla>
  </DomainObject.Predmet.ProtuStrankaListFormatedWithAdressOIB>
  <DomainObject.Predmet.ProtuStrankaListNazivFormated>
    <izvorni_sadrzaj>
      <item>SLAVONIJATRANS REMONTI, d.o.o. za remont i održavanje motornih vozila,SLAVONSKI BROD</item>
    </izvorni_sadrzaj>
    <derivirana_varijabla naziv="DomainObject.Predmet.ProtuStrankaListNazivFormated_1">
      <item>SLAVONIJATRANS REMONTI, d.o.o. za remont i održavanje motornih vozila,SLAVONSKI BROD</item>
    </derivirana_varijabla>
  </DomainObject.Predmet.ProtuStrankaListNazivFormated>
  <DomainObject.Predmet.ProtuStrankaListNazivFormatedOIB>
    <izvorni_sadrzaj>
      <item>SLAVONIJATRANS REMONTI, d.o.o. za remont i održavanje motornih vozila,SLAVONSKI BROD, OIB 77620483286</item>
    </izvorni_sadrzaj>
    <derivirana_varijabla naziv="DomainObject.Predmet.ProtuStrankaListNazivFormatedOIB_1">
      <item>SLAVONIJATRANS REMONTI, d.o.o. za remont i održavanje motornih vozila,SLAVONSKI BROD, OIB 77620483286</item>
    </derivirana_varijabla>
  </DomainObject.Predmet.ProtuStrankaListNazivFormatedOIB>
  <DomainObject.Predmet.OstaliList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</izvorni_sadrzaj>
    <derivirana_varijabla naziv="DomainObject.Predmet.OstaliList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</derivirana_varijabla>
  </DomainObject.Predmet.OstaliListFormated>
  <DomainObject.Predmet.OstaliList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</izvorni_sadrzaj>
    <derivirana_varijabla naziv="DomainObject.Predmet.OstaliList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</derivirana_varijabla>
  </DomainObject.Predmet.OstaliListFormatedOIB>
  <DomainObject.Predmet.OstaliListFormatedWithAdress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  <item>Hana Reljić Henig</item>
    </izvorni_sadrzaj>
    <derivirana_varijabla naziv="DomainObject.Predmet.OstaliListFormatedWithAdress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  <item>Hana Reljić Henig</item>
    </derivirana_varijabla>
  </DomainObject.Predmet.OstaliListFormatedWithAdress>
  <DomainObject.Predmet.OstaliListFormatedWithAdressOIB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  <item>Hana Reljić Henig</item>
    </izvorni_sadrzaj>
    <derivirana_varijabla naziv="DomainObject.Predmet.OstaliListFormatedWithAdressOIB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  <item>Hana Reljić Henig</item>
    </derivirana_varijabla>
  </DomainObject.Predmet.OstaliListFormatedWithAdressOIB>
  <DomainObject.Predmet.OstaliListNaziv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</izvorni_sadrzaj>
    <derivirana_varijabla naziv="DomainObject.Predmet.OstaliListNaziv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</derivirana_varijabla>
  </DomainObject.Predmet.OstaliListNazivFormated>
  <DomainObject.Predmet.OstaliListNaziv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</izvorni_sadrzaj>
    <derivirana_varijabla naziv="DomainObject.Predmet.OstaliListNaziv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  <item>Hana Reljić Henig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SLAVONIJATRANS REMONTI, d.o.o. za remont i održavanje motornih vozila,SLAVONSKI BROD</izvorni_sadrzaj>
    <derivirana_varijabla naziv="DomainObject.Predmet.ProtustrankaIDrugi_1">SLAVONIJATRANS REMONTI, d.o.o. za remont i održavanje motornih vozila,SLAVONSKI BROD</derivirana_varijabla>
  </DomainObject.Predmet.ProtustrankaIDrugi>
  <DomainObject.Predmet.StrankaIDrugiAdressOIB>
    <izvorni_sadrzaj>FINA - PODRUŽNICA SLAVONSKI BROD, OIB 85821130368, Vrtni put 3, 10000 Zagreb</izvorni_sadrzaj>
    <derivirana_varijabla naziv="DomainObject.Predmet.StrankaIDrugiAdressOIB_1">FINA - PODRUŽNICA SLAVONSKI BROD, OIB 85821130368, Vrtni put 3, 10000 Zagreb</derivirana_varijabla>
  </DomainObject.Predmet.StrankaIDrugiAdressOIB>
  <DomainObject.Predmet.ProtustrankaIDrugiAdressOIB>
    <izvorni_sadrzaj>SLAVONIJATRANS REMONTI, d.o.o. za remont i održavanje motornih vozila,SLAVONSKI BROD, OIB 77620483286, Vinogradska/bb, 35000 Slavonski Brod</izvorni_sadrzaj>
    <derivirana_varijabla naziv="DomainObject.Predmet.ProtustrankaIDrugiAdressOIB_1">SLAVONIJATRANS REMONTI, d.o.o. za remont i održavanje motornih vozila,SLAVONSKI BROD, OIB 77620483286, Vinogradska/bb,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</izvorni_sadrzaj>
    <derivirana_varijabla naziv="DomainObject.Predmet.SudioniciListNaziv_1"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  <item>Hana Reljić Henig</item>
    </derivirana_varijabla>
  </DomainObject.Predmet.SudioniciListNaziv>
  <DomainObject.Predmet.SudioniciListAdressOIB>
    <izvorni_sadrzaj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  <item>Hana Reljić Henig</item>
    </izvorni_sadrzaj>
    <derivirana_varijabla naziv="DomainObject.Predmet.SudioniciListAdressOIB_1"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  <item>Hana Reljić Henig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176</properties:Words>
  <properties:Characters>916</properties:Characters>
  <properties:Lines>43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2018-03-30T09:07:00Z</dcterms:created>
  <dc:creator>zbiondic</dc:creator>
  <cp:lastModifiedBy>wsadmin</cp:lastModifiedBy>
  <cp:lastPrinted>2018-03-27T11:46:00Z</cp:lastPrinted>
  <dcterms:modified xmlns:xsi="http://www.w3.org/2001/XMLSchema-instance" xsi:type="dcterms:W3CDTF">2018-03-30T09:17:00Z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(st-523-2013 zaključak od 30.03.2018.docx)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