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9a34" w14:paraId="e309a34" w:rsidRDefault="00080FFD" w:rsidP="00096E79" w:rsidR="00080FFD">
      <w:pPr>
        <w:ind w:firstLine="708"/>
        <w15:collapsed w:val="false"/>
        <w:rPr>
          <w:noProof/>
          <w:lang w:val="hr-HR"/>
        </w:rPr>
      </w:pPr>
      <w:bookmarkStart w:name="_GoBack" w:id="0"/>
      <w:bookmarkEnd w:id="0"/>
    </w:p>
    <w:p w:rsidRDefault="00096E79" w:rsidP="00096E79" w:rsidR="00096E79" w:rsidRPr="00CC516D">
      <w:pPr>
        <w:ind w:firstLine="708"/>
        <w:rPr>
          <w:lang w:val="hr-HR"/>
        </w:rPr>
      </w:pPr>
      <w:r w:rsidRPr="00CC516D">
        <w:rPr>
          <w:noProof/>
          <w:lang w:val="hr-HR"/>
        </w:rPr>
        <w:t xml:space="preserve">     </w:t>
      </w:r>
      <w:r w:rsidR="00177D53" w:rsidRPr="00CC516D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CC516D">
      <w:pPr>
        <w:rPr>
          <w:rFonts w:eastAsia="MS Mincho"/>
          <w:lang w:val="hr-HR"/>
        </w:rPr>
      </w:pPr>
    </w:p>
    <w:p w:rsidRDefault="00096E79" w:rsidP="00096E79" w:rsidR="00096E79" w:rsidRPr="00CC516D">
      <w:pPr>
        <w:rPr>
          <w:lang w:val="hr-HR"/>
        </w:rPr>
      </w:pPr>
      <w:r w:rsidRPr="00CC516D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CC516D">
      <w:pPr>
        <w:rPr>
          <w:lang w:val="hr-HR"/>
        </w:rPr>
      </w:pPr>
      <w:r w:rsidRPr="00CC516D">
        <w:rPr>
          <w:rFonts w:eastAsia="MS Mincho"/>
          <w:lang w:val="hr-HR"/>
        </w:rPr>
        <w:t>TRGOVAČKI SUD U RIJECI</w:t>
      </w:r>
    </w:p>
    <w:p w:rsidRDefault="00096E79" w:rsidP="00096E79" w:rsidR="00096E79" w:rsidRPr="00CC516D">
      <w:pPr>
        <w:rPr>
          <w:lang w:val="hr-HR"/>
        </w:rPr>
      </w:pPr>
      <w:r w:rsidRPr="00CC516D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CC516D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>
      <w:pPr>
        <w:jc w:val="center"/>
        <w:rPr>
          <w:rFonts w:eastAsia="MS Mincho"/>
          <w:szCs w:val="24"/>
          <w:lang w:val="hr-HR"/>
        </w:rPr>
      </w:pPr>
    </w:p>
    <w:p w:rsidRDefault="00080FFD" w:rsidP="00D10F81" w:rsidR="00080FFD" w:rsidRPr="00CC516D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CC516D">
      <w:pPr>
        <w:jc w:val="center"/>
        <w:rPr>
          <w:rFonts w:eastAsia="MS Mincho"/>
          <w:lang w:val="hr-HR"/>
        </w:rPr>
      </w:pPr>
      <w:r w:rsidRPr="00CC516D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CC516D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CC516D">
      <w:pPr>
        <w:jc w:val="center"/>
        <w:rPr>
          <w:rFonts w:eastAsia="MS Mincho"/>
          <w:szCs w:val="24"/>
          <w:lang w:val="hr-HR"/>
        </w:rPr>
      </w:pPr>
      <w:r w:rsidRPr="00CC516D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CC516D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CC516D">
      <w:pPr>
        <w:jc w:val="both"/>
        <w:rPr>
          <w:rFonts w:eastAsia="MS Mincho"/>
          <w:szCs w:val="24"/>
          <w:lang w:val="hr-HR"/>
        </w:rPr>
      </w:pPr>
      <w:r w:rsidRPr="00CC516D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CC516D">
      <w:pPr>
        <w:jc w:val="both"/>
        <w:rPr>
          <w:rFonts w:eastAsia="MS Mincho"/>
          <w:szCs w:val="24"/>
          <w:lang w:val="hr-HR"/>
        </w:rPr>
      </w:pPr>
      <w:r w:rsidRPr="00CC516D">
        <w:rPr>
          <w:rFonts w:eastAsia="MS Mincho"/>
          <w:szCs w:val="24"/>
          <w:lang w:val="hr-HR"/>
        </w:rPr>
        <w:tab/>
      </w:r>
      <w:r w:rsidR="00F75551" w:rsidRPr="00CC516D">
        <w:rPr>
          <w:szCs w:val="24"/>
          <w:lang w:val="hr-HR"/>
        </w:rPr>
        <w:t>Trgovački sud u Rijeci, po Liljani Ugrin kao stečajnom sucu, u stečajnom postupku  nad dužnikom MARE 2001. društvo s ograničenom odgovornošću za trgovinu Viškovo, Marinići bb (MBS: 040161104 – OIB: 57649036431) dana 22. rujna 2017.</w:t>
      </w:r>
      <w:r w:rsidR="001B532C" w:rsidRPr="00CC516D">
        <w:rPr>
          <w:rFonts w:eastAsia="MS Mincho"/>
          <w:szCs w:val="24"/>
          <w:lang w:val="hr-HR"/>
        </w:rPr>
        <w:t xml:space="preserve"> </w:t>
      </w:r>
    </w:p>
    <w:p w:rsidRDefault="00B825D3" w:rsidP="00B825D3" w:rsidR="00B825D3" w:rsidRPr="00CC516D">
      <w:pPr>
        <w:jc w:val="center"/>
        <w:rPr>
          <w:rFonts w:eastAsia="MS Mincho"/>
          <w:szCs w:val="24"/>
          <w:lang w:val="hr-HR"/>
        </w:rPr>
      </w:pPr>
    </w:p>
    <w:p w:rsidRDefault="00EC4349" w:rsidP="00B825D3" w:rsidR="00EC4349" w:rsidRPr="00CC516D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CC516D">
      <w:pPr>
        <w:jc w:val="center"/>
        <w:rPr>
          <w:rFonts w:eastAsia="MS Mincho"/>
          <w:szCs w:val="24"/>
          <w:lang w:val="hr-HR"/>
        </w:rPr>
      </w:pPr>
      <w:r w:rsidRPr="00CC516D">
        <w:rPr>
          <w:rFonts w:eastAsia="MS Mincho"/>
          <w:szCs w:val="24"/>
          <w:lang w:val="hr-HR"/>
        </w:rPr>
        <w:t>r</w:t>
      </w:r>
      <w:r w:rsidR="00C50EFF" w:rsidRPr="00CC516D">
        <w:rPr>
          <w:rFonts w:eastAsia="MS Mincho"/>
          <w:szCs w:val="24"/>
          <w:lang w:val="hr-HR"/>
        </w:rPr>
        <w:t xml:space="preserve"> </w:t>
      </w:r>
      <w:r w:rsidRPr="00CC516D">
        <w:rPr>
          <w:rFonts w:eastAsia="MS Mincho"/>
          <w:szCs w:val="24"/>
          <w:lang w:val="hr-HR"/>
        </w:rPr>
        <w:t xml:space="preserve">i j e š i o  </w:t>
      </w:r>
      <w:r w:rsidR="00C50EFF" w:rsidRPr="00CC516D">
        <w:rPr>
          <w:rFonts w:eastAsia="MS Mincho"/>
          <w:szCs w:val="24"/>
          <w:lang w:val="hr-HR"/>
        </w:rPr>
        <w:t xml:space="preserve"> </w:t>
      </w:r>
      <w:r w:rsidRPr="00CC516D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CC516D">
      <w:pPr>
        <w:rPr>
          <w:szCs w:val="24"/>
          <w:lang w:val="hr-HR"/>
        </w:rPr>
      </w:pPr>
    </w:p>
    <w:p w:rsidRDefault="001B532C" w:rsidP="00AA556A" w:rsidR="001B532C" w:rsidRPr="00CC516D">
      <w:pPr>
        <w:pStyle w:val="tekst"/>
        <w:jc w:val="both"/>
        <w:rPr>
          <w:color w:val="000000"/>
        </w:rPr>
      </w:pPr>
      <w:r w:rsidRPr="00CC516D">
        <w:t>I</w:t>
      </w:r>
      <w:r w:rsidR="00AA556A" w:rsidRPr="00CC516D">
        <w:tab/>
      </w:r>
      <w:r w:rsidRPr="00CC516D">
        <w:t xml:space="preserve">Stečajnom upravitelju </w:t>
      </w:r>
      <w:r w:rsidR="001D2C70" w:rsidRPr="00CC516D">
        <w:t xml:space="preserve">se </w:t>
      </w:r>
      <w:r w:rsidRPr="00CC516D">
        <w:t xml:space="preserve">daje suglasnost </w:t>
      </w:r>
      <w:r w:rsidRPr="00CC516D">
        <w:rPr>
          <w:color w:val="000000"/>
        </w:rPr>
        <w:t>za završnu diobu</w:t>
      </w:r>
      <w:r w:rsidR="00D34EA2" w:rsidRPr="00CC516D">
        <w:rPr>
          <w:color w:val="000000"/>
        </w:rPr>
        <w:t xml:space="preserve"> </w:t>
      </w:r>
      <w:r w:rsidRPr="00CC516D">
        <w:rPr>
          <w:color w:val="000000"/>
        </w:rPr>
        <w:t>prema završnom diobnom popisu</w:t>
      </w:r>
      <w:r w:rsidRPr="00CC516D">
        <w:t xml:space="preserve"> </w:t>
      </w:r>
      <w:r w:rsidR="00DA662E" w:rsidRPr="00CC516D">
        <w:t xml:space="preserve">od </w:t>
      </w:r>
      <w:r w:rsidR="00F75551" w:rsidRPr="00CC516D">
        <w:t>7</w:t>
      </w:r>
      <w:r w:rsidR="00DC35EF" w:rsidRPr="00CC516D">
        <w:t xml:space="preserve">. </w:t>
      </w:r>
      <w:r w:rsidR="00F75551" w:rsidRPr="00CC516D">
        <w:t xml:space="preserve">rujna </w:t>
      </w:r>
      <w:r w:rsidR="00DC35EF" w:rsidRPr="00CC516D">
        <w:t>201</w:t>
      </w:r>
      <w:r w:rsidR="00B24B16" w:rsidRPr="00CC516D">
        <w:t>7</w:t>
      </w:r>
      <w:r w:rsidR="00DC35EF" w:rsidRPr="00CC516D">
        <w:t xml:space="preserve">. </w:t>
      </w:r>
      <w:r w:rsidRPr="00CC516D">
        <w:t xml:space="preserve">koji je izložen u </w:t>
      </w:r>
      <w:r w:rsidRPr="00CC516D">
        <w:rPr>
          <w:color w:val="000000"/>
        </w:rPr>
        <w:t>pisarnici suda na uv</w:t>
      </w:r>
      <w:r w:rsidR="00F526CA" w:rsidRPr="00CC516D">
        <w:rPr>
          <w:color w:val="000000"/>
        </w:rPr>
        <w:t>i</w:t>
      </w:r>
      <w:r w:rsidRPr="00CC516D">
        <w:rPr>
          <w:color w:val="000000"/>
        </w:rPr>
        <w:t>d sudionicima</w:t>
      </w:r>
      <w:r w:rsidR="00CB2469" w:rsidRPr="00CC516D">
        <w:rPr>
          <w:color w:val="000000"/>
        </w:rPr>
        <w:t xml:space="preserve"> i objavljen, uz završni račun stečajnog upravitelja, na mrežnoj stranci e-Oglasna ploča sudova</w:t>
      </w:r>
      <w:r w:rsidR="001D2C70" w:rsidRPr="00CC516D">
        <w:rPr>
          <w:color w:val="000000"/>
        </w:rPr>
        <w:t xml:space="preserve"> dana 8. rujna 2017.</w:t>
      </w:r>
      <w:r w:rsidRPr="00CC516D">
        <w:rPr>
          <w:color w:val="000000"/>
        </w:rPr>
        <w:t xml:space="preserve"> </w:t>
      </w:r>
    </w:p>
    <w:p w:rsidRDefault="00AF5BD6" w:rsidP="00286776" w:rsidR="00055C47" w:rsidRPr="00CC516D">
      <w:pPr>
        <w:jc w:val="both"/>
        <w:rPr>
          <w:szCs w:val="24"/>
          <w:lang w:val="hr-HR"/>
        </w:rPr>
      </w:pPr>
      <w:r w:rsidRPr="00CC516D">
        <w:rPr>
          <w:color w:val="000000"/>
          <w:szCs w:val="24"/>
          <w:lang w:val="hr-HR"/>
        </w:rPr>
        <w:t>I</w:t>
      </w:r>
      <w:r w:rsidR="004B1D00" w:rsidRPr="00CC516D">
        <w:rPr>
          <w:color w:val="000000"/>
          <w:szCs w:val="24"/>
          <w:lang w:val="hr-HR"/>
        </w:rPr>
        <w:t>I</w:t>
      </w:r>
      <w:r w:rsidR="00AA556A" w:rsidRPr="00CC516D">
        <w:rPr>
          <w:color w:val="000000"/>
          <w:szCs w:val="24"/>
          <w:lang w:val="hr-HR"/>
        </w:rPr>
        <w:tab/>
      </w:r>
      <w:r w:rsidR="00055C47" w:rsidRPr="00CC516D">
        <w:rPr>
          <w:szCs w:val="24"/>
          <w:lang w:val="hr-HR"/>
        </w:rPr>
        <w:t xml:space="preserve">Raspoloživim iznosom od </w:t>
      </w:r>
      <w:r w:rsidR="00F75551" w:rsidRPr="00CC516D">
        <w:rPr>
          <w:szCs w:val="24"/>
          <w:lang w:val="hr-HR"/>
        </w:rPr>
        <w:t>84.159,05</w:t>
      </w:r>
      <w:r w:rsidR="00001D09" w:rsidRPr="00CC516D">
        <w:rPr>
          <w:szCs w:val="24"/>
          <w:lang w:val="hr-HR"/>
        </w:rPr>
        <w:t xml:space="preserve"> </w:t>
      </w:r>
      <w:r w:rsidR="00055C47" w:rsidRPr="00CC516D">
        <w:rPr>
          <w:color w:val="000000"/>
          <w:szCs w:val="24"/>
          <w:lang w:val="hr-HR"/>
        </w:rPr>
        <w:t xml:space="preserve">kn namiruju se </w:t>
      </w:r>
      <w:r w:rsidR="00381D04" w:rsidRPr="00CC516D">
        <w:rPr>
          <w:color w:val="000000"/>
          <w:szCs w:val="24"/>
          <w:lang w:val="hr-HR"/>
        </w:rPr>
        <w:t xml:space="preserve">tražbine </w:t>
      </w:r>
      <w:r w:rsidR="002E0090" w:rsidRPr="00CC516D">
        <w:rPr>
          <w:szCs w:val="24"/>
          <w:lang w:val="hr-HR"/>
        </w:rPr>
        <w:t xml:space="preserve">vjerovnika </w:t>
      </w:r>
      <w:r w:rsidR="00F75551" w:rsidRPr="00CC516D">
        <w:rPr>
          <w:szCs w:val="24"/>
          <w:lang w:val="hr-HR"/>
        </w:rPr>
        <w:t xml:space="preserve">drugog </w:t>
      </w:r>
      <w:r w:rsidR="00B24B16" w:rsidRPr="00CC516D">
        <w:rPr>
          <w:szCs w:val="24"/>
          <w:lang w:val="hr-HR"/>
        </w:rPr>
        <w:t xml:space="preserve">višeg </w:t>
      </w:r>
      <w:r w:rsidR="002E0090" w:rsidRPr="00CC516D">
        <w:rPr>
          <w:szCs w:val="24"/>
          <w:lang w:val="hr-HR"/>
        </w:rPr>
        <w:t xml:space="preserve">isplatnog reda </w:t>
      </w:r>
      <w:r w:rsidR="001D2C70" w:rsidRPr="00CC516D">
        <w:rPr>
          <w:szCs w:val="24"/>
          <w:lang w:val="hr-HR"/>
        </w:rPr>
        <w:t xml:space="preserve">koje su utvrđene </w:t>
      </w:r>
      <w:r w:rsidR="00226F99" w:rsidRPr="00CC516D">
        <w:rPr>
          <w:szCs w:val="24"/>
          <w:lang w:val="hr-HR"/>
        </w:rPr>
        <w:t xml:space="preserve">u iznosu od </w:t>
      </w:r>
      <w:r w:rsidR="00F75551" w:rsidRPr="00CC516D">
        <w:rPr>
          <w:szCs w:val="24"/>
          <w:lang w:val="hr-HR"/>
        </w:rPr>
        <w:t>8.711.431,16</w:t>
      </w:r>
      <w:r w:rsidR="00B24B16" w:rsidRPr="00CC516D">
        <w:rPr>
          <w:szCs w:val="24"/>
          <w:lang w:val="hr-HR"/>
        </w:rPr>
        <w:t xml:space="preserve"> </w:t>
      </w:r>
      <w:r w:rsidR="007A493A" w:rsidRPr="00CC516D">
        <w:rPr>
          <w:szCs w:val="24"/>
          <w:lang w:val="hr-HR"/>
        </w:rPr>
        <w:t>kn</w:t>
      </w:r>
      <w:r w:rsidR="00055C47" w:rsidRPr="00CC516D">
        <w:rPr>
          <w:szCs w:val="24"/>
          <w:lang w:val="hr-HR"/>
        </w:rPr>
        <w:t>.</w:t>
      </w:r>
    </w:p>
    <w:p w:rsidRDefault="007A493A" w:rsidP="00286776" w:rsidR="00FC167C" w:rsidRPr="00CC516D">
      <w:pPr>
        <w:pStyle w:val="tekst"/>
        <w:jc w:val="both"/>
        <w:rPr>
          <w:color w:val="000000"/>
        </w:rPr>
      </w:pPr>
      <w:r w:rsidRPr="00CC516D">
        <w:rPr>
          <w:color w:val="000000"/>
        </w:rPr>
        <w:t>I</w:t>
      </w:r>
      <w:r w:rsidR="004B1D00" w:rsidRPr="00CC516D">
        <w:rPr>
          <w:color w:val="000000"/>
        </w:rPr>
        <w:t>II</w:t>
      </w:r>
      <w:r w:rsidR="001B532C" w:rsidRPr="00CC516D">
        <w:rPr>
          <w:color w:val="000000"/>
        </w:rPr>
        <w:tab/>
        <w:t xml:space="preserve">Završno ročište vjerovnika određuje se za dan </w:t>
      </w:r>
    </w:p>
    <w:p w:rsidRDefault="00F45DAF" w:rsidP="00FC167C" w:rsidR="00FC167C" w:rsidRPr="00CC516D">
      <w:pPr>
        <w:pStyle w:val="Bezproreda"/>
        <w:jc w:val="center"/>
        <w:rPr>
          <w:rFonts w:eastAsia="MS Mincho"/>
          <w:lang w:val="hr-HR"/>
        </w:rPr>
      </w:pPr>
      <w:r w:rsidRPr="00CC516D">
        <w:rPr>
          <w:lang w:val="hr-HR"/>
        </w:rPr>
        <w:t>18</w:t>
      </w:r>
      <w:r w:rsidR="00CD4857" w:rsidRPr="00CC516D">
        <w:rPr>
          <w:lang w:val="hr-HR"/>
        </w:rPr>
        <w:t xml:space="preserve">. </w:t>
      </w:r>
      <w:r w:rsidR="00F75551" w:rsidRPr="00CC516D">
        <w:rPr>
          <w:lang w:val="hr-HR"/>
        </w:rPr>
        <w:t xml:space="preserve">listopada </w:t>
      </w:r>
      <w:r w:rsidR="00CD4857" w:rsidRPr="00CC516D">
        <w:rPr>
          <w:lang w:val="hr-HR"/>
        </w:rPr>
        <w:t>201</w:t>
      </w:r>
      <w:r w:rsidR="00EE25CC" w:rsidRPr="00CC516D">
        <w:rPr>
          <w:lang w:val="hr-HR"/>
        </w:rPr>
        <w:t>7</w:t>
      </w:r>
      <w:r w:rsidR="00CD4857" w:rsidRPr="00CC516D">
        <w:rPr>
          <w:lang w:val="hr-HR"/>
        </w:rPr>
        <w:t>.</w:t>
      </w:r>
      <w:r w:rsidR="00381D04" w:rsidRPr="00CC516D">
        <w:rPr>
          <w:rFonts w:eastAsia="MS Mincho"/>
          <w:lang w:val="hr-HR"/>
        </w:rPr>
        <w:t xml:space="preserve"> u </w:t>
      </w:r>
      <w:r w:rsidRPr="00CC516D">
        <w:rPr>
          <w:rFonts w:eastAsia="MS Mincho"/>
          <w:lang w:val="hr-HR"/>
        </w:rPr>
        <w:t>9</w:t>
      </w:r>
      <w:r w:rsidR="00CD4857" w:rsidRPr="00CC516D">
        <w:rPr>
          <w:rFonts w:eastAsia="MS Mincho"/>
          <w:lang w:val="hr-HR"/>
        </w:rPr>
        <w:t>,00</w:t>
      </w:r>
      <w:r w:rsidR="004B1D00" w:rsidRPr="00CC516D">
        <w:rPr>
          <w:rFonts w:eastAsia="MS Mincho"/>
          <w:lang w:val="hr-HR"/>
        </w:rPr>
        <w:t xml:space="preserve"> </w:t>
      </w:r>
      <w:r w:rsidR="00792D15" w:rsidRPr="00CC516D">
        <w:rPr>
          <w:rFonts w:eastAsia="MS Mincho"/>
          <w:lang w:val="hr-HR"/>
        </w:rPr>
        <w:t>sati</w:t>
      </w:r>
    </w:p>
    <w:p w:rsidRDefault="001B532C" w:rsidP="00FC167C" w:rsidR="001B532C" w:rsidRPr="00CC516D">
      <w:pPr>
        <w:pStyle w:val="Bezproreda"/>
        <w:jc w:val="center"/>
        <w:rPr>
          <w:lang w:val="hr-HR"/>
        </w:rPr>
      </w:pPr>
      <w:r w:rsidRPr="00CC516D">
        <w:rPr>
          <w:lang w:val="hr-HR"/>
        </w:rPr>
        <w:t>kod ovog suda u Rijeci, Zadarska 1-3, sudnica 11, I. kat.</w:t>
      </w:r>
    </w:p>
    <w:p w:rsidRDefault="00FC167C" w:rsidP="00FC167C" w:rsidR="00FC167C" w:rsidRPr="00CC516D">
      <w:pPr>
        <w:pStyle w:val="Bezproreda"/>
        <w:jc w:val="center"/>
        <w:rPr>
          <w:lang w:val="hr-HR"/>
        </w:rPr>
      </w:pPr>
    </w:p>
    <w:p w:rsidRDefault="00FC167C" w:rsidP="00FC167C" w:rsidR="00FC167C" w:rsidRPr="00CC516D">
      <w:pPr>
        <w:pStyle w:val="Bezproreda"/>
        <w:jc w:val="center"/>
        <w:rPr>
          <w:lang w:val="hr-HR"/>
        </w:rPr>
      </w:pPr>
    </w:p>
    <w:p w:rsidRDefault="00F10F03" w:rsidP="00F10F03" w:rsidR="00F10F03" w:rsidRPr="00CC516D">
      <w:pPr>
        <w:rPr>
          <w:lang w:val="hr-HR"/>
        </w:rPr>
      </w:pPr>
      <w:r w:rsidRPr="00CC516D">
        <w:rPr>
          <w:lang w:val="hr-HR"/>
        </w:rPr>
        <w:t>Na tom ročištu se:</w:t>
      </w:r>
    </w:p>
    <w:p w:rsidRDefault="00F10F03" w:rsidP="00F10F03" w:rsidR="00F10F03" w:rsidRPr="00CC516D">
      <w:pPr>
        <w:rPr>
          <w:lang w:val="hr-HR"/>
        </w:rPr>
      </w:pPr>
      <w:r w:rsidRPr="00CC516D">
        <w:rPr>
          <w:lang w:val="hr-HR"/>
        </w:rPr>
        <w:t>1. raspravlja o završnom računu stečajnoga upravitelja,</w:t>
      </w:r>
    </w:p>
    <w:p w:rsidRDefault="00F10F03" w:rsidP="00F10F03" w:rsidR="00F10F03" w:rsidRPr="00CC516D">
      <w:pPr>
        <w:rPr>
          <w:lang w:val="hr-HR"/>
        </w:rPr>
      </w:pPr>
      <w:r w:rsidRPr="00CC516D">
        <w:rPr>
          <w:lang w:val="hr-HR"/>
        </w:rPr>
        <w:t>2. podnose prigovori na završni popis i</w:t>
      </w:r>
    </w:p>
    <w:p w:rsidRDefault="00F10F03" w:rsidP="00F10F03" w:rsidR="00F10F03" w:rsidRPr="00CC516D">
      <w:pPr>
        <w:rPr>
          <w:lang w:val="hr-HR"/>
        </w:rPr>
      </w:pPr>
      <w:r w:rsidRPr="00CC516D">
        <w:rPr>
          <w:lang w:val="hr-HR"/>
        </w:rPr>
        <w:t>3. vjerovnici odlučuju o neunovčivim predmetima stečajne mase.</w:t>
      </w:r>
    </w:p>
    <w:p w:rsidRDefault="00CB2469" w:rsidP="00CB2469" w:rsidR="00096E79" w:rsidRPr="00CC516D">
      <w:pPr>
        <w:pStyle w:val="Bezproreda"/>
        <w:rPr>
          <w:lang w:val="hr-HR"/>
        </w:rPr>
      </w:pPr>
      <w:r w:rsidRPr="00CC516D">
        <w:rPr>
          <w:lang w:val="hr-HR"/>
        </w:rPr>
        <w:t>P</w:t>
      </w:r>
      <w:r w:rsidR="00096E79" w:rsidRPr="00CC516D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CC516D">
      <w:pPr>
        <w:pStyle w:val="Bezproreda"/>
        <w:jc w:val="both"/>
        <w:rPr>
          <w:lang w:val="hr-HR"/>
        </w:rPr>
      </w:pPr>
    </w:p>
    <w:p w:rsidRDefault="00073EC9" w:rsidP="00EE25CC" w:rsidR="00096E79" w:rsidRPr="00CC516D">
      <w:pPr>
        <w:pStyle w:val="Bezproreda"/>
        <w:jc w:val="both"/>
        <w:rPr>
          <w:lang w:val="hr-HR"/>
        </w:rPr>
      </w:pPr>
      <w:r w:rsidRPr="00CC516D">
        <w:rPr>
          <w:lang w:val="hr-HR"/>
        </w:rPr>
        <w:t>I</w:t>
      </w:r>
      <w:r w:rsidR="004A1021" w:rsidRPr="00CC516D">
        <w:rPr>
          <w:lang w:val="hr-HR"/>
        </w:rPr>
        <w:t>V</w:t>
      </w:r>
      <w:r w:rsidR="00946DCE" w:rsidRPr="00CC516D">
        <w:rPr>
          <w:lang w:val="hr-HR"/>
        </w:rPr>
        <w:t xml:space="preserve">. </w:t>
      </w:r>
      <w:r w:rsidR="00253A9D" w:rsidRPr="00CC516D">
        <w:rPr>
          <w:lang w:val="hr-HR"/>
        </w:rPr>
        <w:t xml:space="preserve">   </w:t>
      </w:r>
      <w:r w:rsidR="00096E79" w:rsidRPr="00CC516D">
        <w:rPr>
          <w:lang w:val="hr-HR"/>
        </w:rPr>
        <w:t>Ovo rješenje</w:t>
      </w:r>
      <w:r w:rsidR="00EE25CC" w:rsidRPr="00CC516D">
        <w:rPr>
          <w:lang w:val="hr-HR"/>
        </w:rPr>
        <w:t xml:space="preserve"> </w:t>
      </w:r>
      <w:r w:rsidR="001D2C70" w:rsidRPr="00CC516D">
        <w:rPr>
          <w:lang w:val="hr-HR"/>
        </w:rPr>
        <w:t xml:space="preserve">će se </w:t>
      </w:r>
      <w:r w:rsidR="00EE25CC" w:rsidRPr="00CC516D">
        <w:rPr>
          <w:lang w:val="hr-HR"/>
        </w:rPr>
        <w:t>objavit</w:t>
      </w:r>
      <w:r w:rsidR="001D2C70" w:rsidRPr="00CC516D">
        <w:rPr>
          <w:lang w:val="hr-HR"/>
        </w:rPr>
        <w:t xml:space="preserve">i </w:t>
      </w:r>
      <w:r w:rsidR="00EE25CC" w:rsidRPr="00CC516D">
        <w:rPr>
          <w:lang w:val="hr-HR"/>
        </w:rPr>
        <w:t>na mrežnoj stranici e-Oglasn</w:t>
      </w:r>
      <w:r w:rsidR="001D2C70" w:rsidRPr="00CC516D">
        <w:rPr>
          <w:lang w:val="hr-HR"/>
        </w:rPr>
        <w:t>a</w:t>
      </w:r>
      <w:r w:rsidR="00EE25CC" w:rsidRPr="00CC516D">
        <w:rPr>
          <w:lang w:val="hr-HR"/>
        </w:rPr>
        <w:t xml:space="preserve"> ploč</w:t>
      </w:r>
      <w:r w:rsidR="001D2C70" w:rsidRPr="00CC516D">
        <w:rPr>
          <w:lang w:val="hr-HR"/>
        </w:rPr>
        <w:t>a</w:t>
      </w:r>
      <w:r w:rsidR="00EE25CC" w:rsidRPr="00CC516D">
        <w:rPr>
          <w:lang w:val="hr-HR"/>
        </w:rPr>
        <w:t xml:space="preserve"> sudova. </w:t>
      </w:r>
      <w:r w:rsidR="00096E79" w:rsidRPr="00CC516D">
        <w:rPr>
          <w:lang w:val="hr-HR"/>
        </w:rPr>
        <w:t xml:space="preserve"> </w:t>
      </w:r>
    </w:p>
    <w:p w:rsidRDefault="001D2C70" w:rsidP="00E1666C" w:rsidR="001D2C70" w:rsidRPr="00CC516D">
      <w:pPr>
        <w:pStyle w:val="Bezproreda"/>
        <w:jc w:val="center"/>
        <w:rPr>
          <w:lang w:val="hr-HR"/>
        </w:rPr>
      </w:pPr>
    </w:p>
    <w:p w:rsidRDefault="00FC167C" w:rsidP="00E1666C" w:rsidR="00FC167C" w:rsidRPr="00CC516D">
      <w:pPr>
        <w:pStyle w:val="Bezproreda"/>
        <w:jc w:val="center"/>
        <w:rPr>
          <w:lang w:val="hr-HR"/>
        </w:rPr>
      </w:pPr>
    </w:p>
    <w:p w:rsidRDefault="00286776" w:rsidP="00E1666C" w:rsidR="00D34EA2" w:rsidRPr="00CC516D">
      <w:pPr>
        <w:pStyle w:val="Bezproreda"/>
        <w:jc w:val="center"/>
        <w:rPr>
          <w:lang w:val="hr-HR"/>
        </w:rPr>
      </w:pPr>
      <w:r w:rsidRPr="00CC516D">
        <w:rPr>
          <w:lang w:val="hr-HR"/>
        </w:rPr>
        <w:lastRenderedPageBreak/>
        <w:t>Obrazloženje</w:t>
      </w:r>
    </w:p>
    <w:p w:rsidRDefault="009106CB" w:rsidP="00E1666C" w:rsidR="009106CB" w:rsidRPr="00CC516D">
      <w:pPr>
        <w:pStyle w:val="Bezproreda"/>
        <w:jc w:val="center"/>
        <w:rPr>
          <w:lang w:val="hr-HR"/>
        </w:rPr>
      </w:pPr>
    </w:p>
    <w:p w:rsidRDefault="00B825D3" w:rsidP="009106CB" w:rsidR="00DC35EF" w:rsidRPr="00CC516D">
      <w:pPr>
        <w:pStyle w:val="Bezproreda"/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ab/>
      </w:r>
      <w:r w:rsidR="00073EC9" w:rsidRPr="00CC516D">
        <w:rPr>
          <w:szCs w:val="24"/>
          <w:lang w:val="hr-HR"/>
        </w:rPr>
        <w:t>S</w:t>
      </w:r>
      <w:r w:rsidRPr="00CC516D">
        <w:rPr>
          <w:szCs w:val="24"/>
          <w:lang w:val="hr-HR"/>
        </w:rPr>
        <w:t>tečajn</w:t>
      </w:r>
      <w:r w:rsidR="001D2C70" w:rsidRPr="00CC516D">
        <w:rPr>
          <w:szCs w:val="24"/>
          <w:lang w:val="hr-HR"/>
        </w:rPr>
        <w:t>a</w:t>
      </w:r>
      <w:r w:rsidRPr="00CC516D">
        <w:rPr>
          <w:szCs w:val="24"/>
          <w:lang w:val="hr-HR"/>
        </w:rPr>
        <w:t xml:space="preserve"> upravitelj</w:t>
      </w:r>
      <w:r w:rsidR="001D2C70" w:rsidRPr="00CC516D">
        <w:rPr>
          <w:szCs w:val="24"/>
          <w:lang w:val="hr-HR"/>
        </w:rPr>
        <w:t xml:space="preserve">ica je </w:t>
      </w:r>
      <w:r w:rsidRPr="00CC516D">
        <w:rPr>
          <w:szCs w:val="24"/>
          <w:lang w:val="hr-HR"/>
        </w:rPr>
        <w:t xml:space="preserve">dana </w:t>
      </w:r>
      <w:r w:rsidR="00F75551" w:rsidRPr="00CC516D">
        <w:rPr>
          <w:lang w:val="hr-HR"/>
        </w:rPr>
        <w:t>7. rujna 2017</w:t>
      </w:r>
      <w:r w:rsidRPr="00CC516D">
        <w:rPr>
          <w:szCs w:val="24"/>
          <w:lang w:val="hr-HR"/>
        </w:rPr>
        <w:t>. podni</w:t>
      </w:r>
      <w:r w:rsidR="001D2C70" w:rsidRPr="00CC516D">
        <w:rPr>
          <w:szCs w:val="24"/>
          <w:lang w:val="hr-HR"/>
        </w:rPr>
        <w:t xml:space="preserve">jela sudu </w:t>
      </w:r>
      <w:r w:rsidR="00F75551" w:rsidRPr="00CC516D">
        <w:rPr>
          <w:szCs w:val="24"/>
          <w:lang w:val="hr-HR"/>
        </w:rPr>
        <w:t>završni račun</w:t>
      </w:r>
      <w:r w:rsidR="001D2C70" w:rsidRPr="00CC516D">
        <w:rPr>
          <w:szCs w:val="24"/>
          <w:lang w:val="hr-HR"/>
        </w:rPr>
        <w:t xml:space="preserve"> s </w:t>
      </w:r>
      <w:r w:rsidR="00F75551" w:rsidRPr="00CC516D">
        <w:rPr>
          <w:szCs w:val="24"/>
          <w:lang w:val="hr-HR"/>
        </w:rPr>
        <w:t>izvješće</w:t>
      </w:r>
      <w:r w:rsidR="001D2C70" w:rsidRPr="00CC516D">
        <w:rPr>
          <w:szCs w:val="24"/>
          <w:lang w:val="hr-HR"/>
        </w:rPr>
        <w:t>m</w:t>
      </w:r>
      <w:r w:rsidR="00F75551" w:rsidRPr="00CC516D">
        <w:rPr>
          <w:szCs w:val="24"/>
          <w:lang w:val="hr-HR"/>
        </w:rPr>
        <w:t xml:space="preserve"> i završni</w:t>
      </w:r>
      <w:r w:rsidR="001D2C70" w:rsidRPr="00CC516D">
        <w:rPr>
          <w:szCs w:val="24"/>
          <w:lang w:val="hr-HR"/>
        </w:rPr>
        <w:t>m</w:t>
      </w:r>
      <w:r w:rsidR="00F75551" w:rsidRPr="00CC516D">
        <w:rPr>
          <w:szCs w:val="24"/>
          <w:lang w:val="hr-HR"/>
        </w:rPr>
        <w:t xml:space="preserve"> popis</w:t>
      </w:r>
      <w:r w:rsidR="001D2C70" w:rsidRPr="00CC516D">
        <w:rPr>
          <w:szCs w:val="24"/>
          <w:lang w:val="hr-HR"/>
        </w:rPr>
        <w:t>om</w:t>
      </w:r>
      <w:r w:rsidR="00DC35EF" w:rsidRPr="00CC516D">
        <w:rPr>
          <w:szCs w:val="24"/>
          <w:lang w:val="hr-HR"/>
        </w:rPr>
        <w:t>.</w:t>
      </w:r>
    </w:p>
    <w:p w:rsidRDefault="00DC35EF" w:rsidP="00CB2469" w:rsidR="001D2C70" w:rsidRPr="00CC516D">
      <w:p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ab/>
      </w:r>
      <w:r w:rsidR="001D2C70" w:rsidRPr="00CC516D">
        <w:rPr>
          <w:szCs w:val="24"/>
          <w:lang w:val="hr-HR"/>
        </w:rPr>
        <w:t>Predložila je da stečajni sudac da suglasnost na predloženu završnu diobu.</w:t>
      </w:r>
    </w:p>
    <w:p w:rsidRDefault="001D2C70" w:rsidP="001D2C70" w:rsidR="001D2C70" w:rsidRPr="00CC516D">
      <w:pPr>
        <w:ind w:firstLine="720"/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Tijekom daljnjeg postupka izvršen je uvid u spis i </w:t>
      </w:r>
      <w:r w:rsidR="00DC35EF" w:rsidRPr="00CC516D">
        <w:rPr>
          <w:szCs w:val="24"/>
          <w:lang w:val="hr-HR"/>
        </w:rPr>
        <w:t>dokumentacij</w:t>
      </w:r>
      <w:r w:rsidRPr="00CC516D">
        <w:rPr>
          <w:szCs w:val="24"/>
          <w:lang w:val="hr-HR"/>
        </w:rPr>
        <w:t xml:space="preserve">u </w:t>
      </w:r>
      <w:r w:rsidR="00DC35EF" w:rsidRPr="00CC516D">
        <w:rPr>
          <w:szCs w:val="24"/>
          <w:lang w:val="hr-HR"/>
        </w:rPr>
        <w:t>koja priliježi spisu</w:t>
      </w:r>
      <w:r w:rsidRPr="00CC516D">
        <w:rPr>
          <w:szCs w:val="24"/>
          <w:lang w:val="hr-HR"/>
        </w:rPr>
        <w:t>.</w:t>
      </w:r>
    </w:p>
    <w:p w:rsidRDefault="001D2C70" w:rsidP="001D2C70" w:rsidR="00CB2469" w:rsidRPr="00CC516D">
      <w:pPr>
        <w:ind w:firstLine="720"/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U</w:t>
      </w:r>
      <w:r w:rsidR="00080FFD">
        <w:rPr>
          <w:szCs w:val="24"/>
          <w:lang w:val="hr-HR"/>
        </w:rPr>
        <w:t>t</w:t>
      </w:r>
      <w:r w:rsidR="00DC35EF" w:rsidRPr="00CC516D">
        <w:rPr>
          <w:szCs w:val="24"/>
          <w:lang w:val="hr-HR"/>
        </w:rPr>
        <w:t xml:space="preserve">vrđeno je da je </w:t>
      </w:r>
      <w:r w:rsidR="00EE25CC" w:rsidRPr="00CC516D">
        <w:rPr>
          <w:szCs w:val="24"/>
          <w:lang w:val="hr-HR"/>
        </w:rPr>
        <w:t xml:space="preserve">prijedlog stečajnog upravitelja </w:t>
      </w:r>
      <w:r w:rsidR="00F75551" w:rsidRPr="00CC516D">
        <w:rPr>
          <w:szCs w:val="24"/>
          <w:lang w:val="hr-HR"/>
        </w:rPr>
        <w:t xml:space="preserve">za završnu diobu </w:t>
      </w:r>
      <w:r w:rsidR="00EE25CC" w:rsidRPr="00CC516D">
        <w:rPr>
          <w:szCs w:val="24"/>
          <w:lang w:val="hr-HR"/>
        </w:rPr>
        <w:t xml:space="preserve">osnovan budući </w:t>
      </w:r>
      <w:r w:rsidRPr="00CC516D">
        <w:rPr>
          <w:szCs w:val="24"/>
          <w:lang w:val="hr-HR"/>
        </w:rPr>
        <w:t>su tijekom postupka ispitane prijave tražbina vjerovnika i o</w:t>
      </w:r>
      <w:r w:rsidR="00975C14" w:rsidRPr="00CC516D">
        <w:rPr>
          <w:szCs w:val="24"/>
          <w:lang w:val="hr-HR"/>
        </w:rPr>
        <w:t>končano unovčenje stečajne mase</w:t>
      </w:r>
      <w:r w:rsidR="00CB2469" w:rsidRPr="00CC516D">
        <w:rPr>
          <w:szCs w:val="24"/>
          <w:lang w:val="hr-HR"/>
        </w:rPr>
        <w:t>.</w:t>
      </w:r>
    </w:p>
    <w:p w:rsidRDefault="00CB2469" w:rsidP="00C41329" w:rsidR="00FA21FA" w:rsidRPr="00CC516D">
      <w:pPr>
        <w:jc w:val="both"/>
        <w:rPr>
          <w:color w:val="000000"/>
          <w:sz w:val="22"/>
          <w:szCs w:val="22"/>
          <w:lang w:val="hr-HR"/>
        </w:rPr>
      </w:pPr>
      <w:r w:rsidRPr="00CC516D">
        <w:rPr>
          <w:szCs w:val="24"/>
          <w:lang w:val="hr-HR"/>
        </w:rPr>
        <w:tab/>
      </w:r>
      <w:r w:rsidR="00F45DAF" w:rsidRPr="00CC516D">
        <w:rPr>
          <w:szCs w:val="24"/>
          <w:lang w:val="hr-HR"/>
        </w:rPr>
        <w:t>U</w:t>
      </w:r>
      <w:r w:rsidRPr="00CC516D">
        <w:rPr>
          <w:szCs w:val="24"/>
          <w:lang w:val="hr-HR"/>
        </w:rPr>
        <w:t xml:space="preserve">tvrđeno da </w:t>
      </w:r>
      <w:r w:rsidR="00C41329" w:rsidRPr="00CC516D">
        <w:rPr>
          <w:szCs w:val="24"/>
          <w:lang w:val="hr-HR"/>
        </w:rPr>
        <w:t xml:space="preserve">je </w:t>
      </w:r>
      <w:r w:rsidRPr="00CC516D">
        <w:rPr>
          <w:szCs w:val="24"/>
          <w:lang w:val="hr-HR"/>
        </w:rPr>
        <w:t>po</w:t>
      </w:r>
      <w:r w:rsidR="00C41329" w:rsidRPr="00CC516D">
        <w:rPr>
          <w:szCs w:val="24"/>
          <w:lang w:val="hr-HR"/>
        </w:rPr>
        <w:t xml:space="preserve"> </w:t>
      </w:r>
      <w:r w:rsidR="009D1E28" w:rsidRPr="00CC516D">
        <w:rPr>
          <w:szCs w:val="24"/>
          <w:lang w:val="hr-HR"/>
        </w:rPr>
        <w:t xml:space="preserve">namirenju </w:t>
      </w:r>
      <w:r w:rsidR="00C41329" w:rsidRPr="00CC516D">
        <w:rPr>
          <w:szCs w:val="24"/>
          <w:lang w:val="hr-HR"/>
        </w:rPr>
        <w:t xml:space="preserve">svih </w:t>
      </w:r>
      <w:r w:rsidR="00FA21FA" w:rsidRPr="00CC516D">
        <w:rPr>
          <w:szCs w:val="24"/>
          <w:lang w:val="hr-HR"/>
        </w:rPr>
        <w:t xml:space="preserve">dospjelih </w:t>
      </w:r>
      <w:r w:rsidR="00C9620F" w:rsidRPr="00CC516D">
        <w:rPr>
          <w:szCs w:val="24"/>
          <w:lang w:val="hr-HR"/>
        </w:rPr>
        <w:t>ostal</w:t>
      </w:r>
      <w:r w:rsidR="00E1666C" w:rsidRPr="00CC516D">
        <w:rPr>
          <w:szCs w:val="24"/>
          <w:lang w:val="hr-HR"/>
        </w:rPr>
        <w:t xml:space="preserve">ih </w:t>
      </w:r>
      <w:r w:rsidR="00C9620F" w:rsidRPr="00CC516D">
        <w:rPr>
          <w:szCs w:val="24"/>
          <w:lang w:val="hr-HR"/>
        </w:rPr>
        <w:t>obvez</w:t>
      </w:r>
      <w:r w:rsidR="00F45DAF" w:rsidRPr="00CC516D">
        <w:rPr>
          <w:szCs w:val="24"/>
          <w:lang w:val="hr-HR"/>
        </w:rPr>
        <w:t>a</w:t>
      </w:r>
      <w:r w:rsidR="00C9620F" w:rsidRPr="00CC516D">
        <w:rPr>
          <w:szCs w:val="24"/>
          <w:lang w:val="hr-HR"/>
        </w:rPr>
        <w:t xml:space="preserve"> stečajne mase</w:t>
      </w:r>
      <w:r w:rsidR="009D1E28" w:rsidRPr="00CC516D">
        <w:rPr>
          <w:szCs w:val="24"/>
          <w:lang w:val="hr-HR"/>
        </w:rPr>
        <w:t xml:space="preserve"> i troška </w:t>
      </w:r>
      <w:r w:rsidR="00FA21FA" w:rsidRPr="00CC516D">
        <w:rPr>
          <w:szCs w:val="24"/>
          <w:lang w:val="hr-HR"/>
        </w:rPr>
        <w:t xml:space="preserve">stečajnog </w:t>
      </w:r>
      <w:r w:rsidR="009D1E28" w:rsidRPr="00CC516D">
        <w:rPr>
          <w:szCs w:val="24"/>
          <w:lang w:val="hr-HR"/>
        </w:rPr>
        <w:t xml:space="preserve">postupka, </w:t>
      </w:r>
      <w:r w:rsidR="00F75551" w:rsidRPr="00CC516D">
        <w:rPr>
          <w:szCs w:val="24"/>
          <w:lang w:val="hr-HR"/>
        </w:rPr>
        <w:t xml:space="preserve">te djelomično tražbine razlučnog vjerovnika </w:t>
      </w:r>
      <w:r w:rsidR="004A1021" w:rsidRPr="00CC516D">
        <w:rPr>
          <w:szCs w:val="24"/>
          <w:lang w:val="hr-HR"/>
        </w:rPr>
        <w:t>raspoloživ</w:t>
      </w:r>
      <w:r w:rsidR="0050299F" w:rsidRPr="00CC516D">
        <w:rPr>
          <w:szCs w:val="24"/>
          <w:lang w:val="hr-HR"/>
        </w:rPr>
        <w:t xml:space="preserve"> </w:t>
      </w:r>
      <w:r w:rsidR="004A1021" w:rsidRPr="00CC516D">
        <w:rPr>
          <w:szCs w:val="24"/>
          <w:lang w:val="hr-HR"/>
        </w:rPr>
        <w:t xml:space="preserve">iznos za namirenje </w:t>
      </w:r>
      <w:r w:rsidR="00F45DAF" w:rsidRPr="00CC516D">
        <w:rPr>
          <w:szCs w:val="24"/>
          <w:lang w:val="hr-HR"/>
        </w:rPr>
        <w:t xml:space="preserve">stečajnih vjerovnika </w:t>
      </w:r>
      <w:r w:rsidR="00FC167C" w:rsidRPr="00CC516D">
        <w:rPr>
          <w:szCs w:val="24"/>
          <w:lang w:val="hr-HR"/>
        </w:rPr>
        <w:t xml:space="preserve">u iznosu od </w:t>
      </w:r>
      <w:r w:rsidR="001D2C70" w:rsidRPr="00CC516D">
        <w:rPr>
          <w:szCs w:val="24"/>
          <w:lang w:val="hr-HR"/>
        </w:rPr>
        <w:t xml:space="preserve">84.159,05 </w:t>
      </w:r>
      <w:r w:rsidR="00C41329" w:rsidRPr="00CC516D">
        <w:rPr>
          <w:color w:val="000000"/>
          <w:sz w:val="22"/>
          <w:szCs w:val="22"/>
          <w:lang w:val="hr-HR"/>
        </w:rPr>
        <w:t>kn</w:t>
      </w:r>
      <w:r w:rsidR="00FC167C" w:rsidRPr="00CC516D">
        <w:rPr>
          <w:color w:val="000000"/>
          <w:sz w:val="22"/>
          <w:szCs w:val="22"/>
          <w:lang w:val="hr-HR"/>
        </w:rPr>
        <w:t>.</w:t>
      </w:r>
      <w:r w:rsidR="00F45DAF" w:rsidRPr="00CC516D">
        <w:rPr>
          <w:color w:val="000000"/>
          <w:sz w:val="22"/>
          <w:szCs w:val="22"/>
          <w:lang w:val="hr-HR"/>
        </w:rPr>
        <w:t xml:space="preserve"> </w:t>
      </w:r>
    </w:p>
    <w:p w:rsidRDefault="00F45DAF" w:rsidP="00CB2469" w:rsidR="00C41329" w:rsidRPr="00CC516D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C516D">
        <w:rPr>
          <w:rFonts w:cs="Times New Roman" w:hAnsi="Times New Roman" w:ascii="Times New Roman"/>
          <w:sz w:val="24"/>
          <w:szCs w:val="24"/>
        </w:rPr>
        <w:t xml:space="preserve">Stoga je dana </w:t>
      </w:r>
      <w:r w:rsidR="00D41890" w:rsidRPr="00CC516D">
        <w:rPr>
          <w:rFonts w:cs="Times New Roman" w:hAnsi="Times New Roman" w:ascii="Times New Roman"/>
          <w:sz w:val="24"/>
          <w:szCs w:val="24"/>
        </w:rPr>
        <w:t xml:space="preserve">suglasnost </w:t>
      </w:r>
      <w:r w:rsidR="00C41329" w:rsidRPr="00CC516D">
        <w:rPr>
          <w:rFonts w:cs="Times New Roman" w:hAnsi="Times New Roman" w:ascii="Times New Roman"/>
          <w:sz w:val="24"/>
          <w:szCs w:val="24"/>
        </w:rPr>
        <w:t xml:space="preserve">na završnu diobu </w:t>
      </w:r>
      <w:r w:rsidR="00D41890" w:rsidRPr="00CC516D">
        <w:rPr>
          <w:rFonts w:cs="Times New Roman" w:hAnsi="Times New Roman" w:ascii="Times New Roman"/>
          <w:sz w:val="24"/>
          <w:szCs w:val="24"/>
        </w:rPr>
        <w:t xml:space="preserve">da se </w:t>
      </w:r>
      <w:r w:rsidR="00FA21FA" w:rsidRPr="00CC516D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41890" w:rsidRPr="00CC516D">
        <w:rPr>
          <w:rFonts w:cs="Times New Roman" w:hAnsi="Times New Roman" w:ascii="Times New Roman"/>
          <w:sz w:val="24"/>
          <w:szCs w:val="24"/>
        </w:rPr>
        <w:t>r</w:t>
      </w:r>
      <w:r w:rsidR="00AF210A" w:rsidRPr="00CC516D">
        <w:rPr>
          <w:rFonts w:cs="Times New Roman" w:hAnsi="Times New Roman" w:ascii="Times New Roman"/>
          <w:sz w:val="24"/>
          <w:szCs w:val="24"/>
        </w:rPr>
        <w:t xml:space="preserve">aspoloživim iznosom </w:t>
      </w:r>
      <w:r w:rsidR="00CB2469" w:rsidRPr="00CC516D">
        <w:rPr>
          <w:rFonts w:cs="Times New Roman" w:hAnsi="Times New Roman" w:ascii="Times New Roman"/>
          <w:sz w:val="24"/>
          <w:szCs w:val="24"/>
        </w:rPr>
        <w:t xml:space="preserve">namire utvrđene tražbine vjerovnika </w:t>
      </w:r>
      <w:r w:rsidR="003A24FB" w:rsidRPr="00CC516D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CC516D">
        <w:rPr>
          <w:rFonts w:cs="Times New Roman" w:hAnsi="Times New Roman" w:ascii="Times New Roman"/>
          <w:sz w:val="24"/>
          <w:szCs w:val="24"/>
        </w:rPr>
        <w:t>višeg isplatnog reda</w:t>
      </w:r>
      <w:r w:rsidR="00FA21FA" w:rsidRPr="00CC516D">
        <w:rPr>
          <w:rFonts w:cs="Times New Roman" w:hAnsi="Times New Roman" w:ascii="Times New Roman"/>
          <w:sz w:val="24"/>
          <w:szCs w:val="24"/>
        </w:rPr>
        <w:t xml:space="preserve"> iznos</w:t>
      </w:r>
      <w:r w:rsidRPr="00CC516D">
        <w:rPr>
          <w:rFonts w:cs="Times New Roman" w:hAnsi="Times New Roman" w:ascii="Times New Roman"/>
          <w:sz w:val="24"/>
          <w:szCs w:val="24"/>
        </w:rPr>
        <w:t>u</w:t>
      </w:r>
      <w:r w:rsidR="00FA21FA" w:rsidRPr="00CC516D">
        <w:rPr>
          <w:rFonts w:cs="Times New Roman" w:hAnsi="Times New Roman" w:ascii="Times New Roman"/>
          <w:sz w:val="24"/>
          <w:szCs w:val="24"/>
        </w:rPr>
        <w:t xml:space="preserve"> od </w:t>
      </w:r>
      <w:r w:rsidR="001D2C70" w:rsidRPr="00CC516D">
        <w:rPr>
          <w:rFonts w:cs="Times New Roman" w:hAnsi="Times New Roman" w:ascii="Times New Roman"/>
          <w:color w:val="000000"/>
          <w:sz w:val="24"/>
          <w:szCs w:val="24"/>
        </w:rPr>
        <w:t>8.795.590,21</w:t>
      </w:r>
      <w:r w:rsidR="00FA21FA" w:rsidRPr="00CC516D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C41329" w:rsidRPr="00CC516D">
        <w:rPr>
          <w:rFonts w:cs="Times New Roman" w:hAnsi="Times New Roman" w:ascii="Times New Roman"/>
          <w:sz w:val="24"/>
          <w:szCs w:val="24"/>
        </w:rPr>
        <w:t>.</w:t>
      </w:r>
    </w:p>
    <w:p w:rsidRDefault="00FA21FA" w:rsidP="00CB2469" w:rsidR="000164F6" w:rsidRPr="00CC516D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C516D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CC516D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CC516D">
        <w:rPr>
          <w:rFonts w:cs="Times New Roman" w:hAnsi="Times New Roman" w:ascii="Times New Roman"/>
          <w:sz w:val="24"/>
          <w:szCs w:val="24"/>
        </w:rPr>
        <w:t xml:space="preserve">193. </w:t>
      </w:r>
      <w:r w:rsidR="00C41329" w:rsidRPr="00CC516D">
        <w:rPr>
          <w:rFonts w:cs="Times New Roman" w:hAnsi="Times New Roman" w:ascii="Times New Roman"/>
          <w:sz w:val="24"/>
          <w:szCs w:val="24"/>
        </w:rPr>
        <w:t xml:space="preserve"> Stečajnog zakona („Narodne novine“ broj 44/96, 29/99, 129/00, 123/03, 82/06, 116/10, 25/12 i 133/12, u daljnjem tekstu SZ)</w:t>
      </w:r>
      <w:r w:rsidR="00752BCD" w:rsidRPr="00CC516D">
        <w:rPr>
          <w:rFonts w:cs="Times New Roman" w:hAnsi="Times New Roman" w:ascii="Times New Roman"/>
          <w:sz w:val="24"/>
          <w:szCs w:val="24"/>
        </w:rPr>
        <w:t xml:space="preserve"> odluč</w:t>
      </w:r>
      <w:r w:rsidRPr="00CC516D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CC516D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CC516D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CC516D">
        <w:rPr>
          <w:rFonts w:cs="Times New Roman" w:hAnsi="Times New Roman" w:ascii="Times New Roman"/>
          <w:sz w:val="24"/>
          <w:szCs w:val="24"/>
        </w:rPr>
        <w:t>III</w:t>
      </w:r>
      <w:r w:rsidR="00752BCD" w:rsidRPr="00CC516D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CC516D">
      <w:pPr>
        <w:ind w:firstLine="720"/>
        <w:jc w:val="both"/>
        <w:rPr>
          <w:lang w:val="hr-HR"/>
        </w:rPr>
      </w:pPr>
      <w:r w:rsidRPr="00CC516D">
        <w:rPr>
          <w:lang w:val="hr-HR"/>
        </w:rPr>
        <w:t>Odluka pod točkom IV izreke ovog rješenje donijeta je primjenom odredbe članka</w:t>
      </w:r>
      <w:r w:rsidR="00CB2469" w:rsidRPr="00CC516D">
        <w:rPr>
          <w:lang w:val="hr-HR"/>
        </w:rPr>
        <w:t xml:space="preserve"> 12</w:t>
      </w:r>
      <w:r w:rsidRPr="00CC516D">
        <w:rPr>
          <w:lang w:val="hr-HR"/>
        </w:rPr>
        <w:t xml:space="preserve">. </w:t>
      </w:r>
      <w:r w:rsidR="00CB2469" w:rsidRPr="00CC516D">
        <w:rPr>
          <w:lang w:val="hr-HR"/>
        </w:rPr>
        <w:t xml:space="preserve">u vezi s člankom 441. stavak 2. Stečajnog zakona </w:t>
      </w:r>
      <w:r w:rsidRPr="00CC516D">
        <w:rPr>
          <w:lang w:val="hr-HR"/>
        </w:rPr>
        <w:t>(„Narodne novine“ broj 71/15; u daljnjem tekstu SZ/15)</w:t>
      </w:r>
      <w:r w:rsidR="00CB2469" w:rsidRPr="00CC516D">
        <w:rPr>
          <w:lang w:val="hr-HR"/>
        </w:rPr>
        <w:t>.</w:t>
      </w:r>
    </w:p>
    <w:p w:rsidRDefault="00096E79" w:rsidP="00286776" w:rsidR="00096E79" w:rsidRPr="00CC516D">
      <w:pPr>
        <w:jc w:val="center"/>
        <w:rPr>
          <w:szCs w:val="24"/>
          <w:lang w:val="hr-HR"/>
        </w:rPr>
      </w:pPr>
    </w:p>
    <w:p w:rsidRDefault="00D10F81" w:rsidP="00286776" w:rsidR="00D10F81" w:rsidRPr="00CC516D">
      <w:pPr>
        <w:jc w:val="center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Rijeci,  </w:t>
      </w:r>
      <w:r w:rsidR="001D2C70" w:rsidRPr="00CC516D">
        <w:rPr>
          <w:szCs w:val="24"/>
          <w:lang w:val="hr-HR"/>
        </w:rPr>
        <w:t>22. rujna 2017</w:t>
      </w:r>
      <w:r w:rsidR="001B532C" w:rsidRPr="00CC516D">
        <w:rPr>
          <w:rFonts w:eastAsia="MS Mincho"/>
          <w:szCs w:val="24"/>
          <w:lang w:val="hr-HR"/>
        </w:rPr>
        <w:t>.</w:t>
      </w:r>
    </w:p>
    <w:p w:rsidRDefault="00D10F81" w:rsidP="00D10F81" w:rsidR="00D10F81" w:rsidRPr="00CC516D">
      <w:pPr>
        <w:jc w:val="right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                             Stečajni sudac  </w:t>
      </w:r>
    </w:p>
    <w:p w:rsidRDefault="00D10F81" w:rsidP="00D10F81" w:rsidR="00D10F81" w:rsidRPr="00CC516D">
      <w:pPr>
        <w:jc w:val="right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Liljana Ugrin    </w:t>
      </w:r>
    </w:p>
    <w:p w:rsidRDefault="00D10F81" w:rsidP="00D10F81" w:rsidR="00D10F81" w:rsidRPr="00CC516D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CC516D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CC516D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CC516D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CC516D">
      <w:pPr>
        <w:jc w:val="both"/>
        <w:rPr>
          <w:rFonts w:eastAsia="MS Mincho"/>
          <w:szCs w:val="24"/>
          <w:lang w:val="hr-HR"/>
        </w:rPr>
      </w:pPr>
      <w:r w:rsidRPr="00CC516D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CC516D">
      <w:p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Vjerovnici na završni popis mogu izjaviti prigovor. Stečajni sudac će rješenjem na završnom ročištu odlučiti  o prigovorima vjerovnika ( članak 193. stavka 1. točke 2.  SZ )</w:t>
      </w:r>
      <w:r w:rsidR="0073264C" w:rsidRPr="00CC516D">
        <w:rPr>
          <w:szCs w:val="24"/>
          <w:lang w:val="hr-HR"/>
        </w:rPr>
        <w:t>.</w:t>
      </w:r>
      <w:r w:rsidRPr="00CC516D">
        <w:rPr>
          <w:szCs w:val="24"/>
          <w:lang w:val="hr-HR"/>
        </w:rPr>
        <w:t xml:space="preserve"> </w:t>
      </w:r>
    </w:p>
    <w:p w:rsidRDefault="00C50EFF" w:rsidP="00C50EFF" w:rsidR="00C50EFF" w:rsidRPr="00CC516D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CC516D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CC516D">
      <w:pPr>
        <w:jc w:val="both"/>
        <w:rPr>
          <w:szCs w:val="24"/>
          <w:lang w:val="hr-HR"/>
        </w:rPr>
      </w:pPr>
    </w:p>
    <w:p w:rsidRDefault="00A2590E" w:rsidP="00D10F81" w:rsidR="00A2590E" w:rsidRPr="00CC516D">
      <w:p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DN</w:t>
      </w:r>
      <w:r w:rsidR="00AC7A35" w:rsidRPr="00CC516D">
        <w:rPr>
          <w:szCs w:val="24"/>
          <w:lang w:val="hr-HR"/>
        </w:rPr>
        <w:t>A</w:t>
      </w:r>
    </w:p>
    <w:p w:rsidRDefault="007041F3" w:rsidP="00C50EFF" w:rsidR="007041F3" w:rsidRPr="00CC516D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R</w:t>
      </w:r>
      <w:r w:rsidR="00D34EA2" w:rsidRPr="00CC516D">
        <w:rPr>
          <w:szCs w:val="24"/>
          <w:lang w:val="hr-HR"/>
        </w:rPr>
        <w:t>ješenje d</w:t>
      </w:r>
      <w:r w:rsidR="00A2590E" w:rsidRPr="00CC516D">
        <w:rPr>
          <w:szCs w:val="24"/>
          <w:lang w:val="hr-HR"/>
        </w:rPr>
        <w:t>ostaviti stečajnom upravitelju</w:t>
      </w:r>
      <w:r w:rsidRPr="00CC516D">
        <w:rPr>
          <w:szCs w:val="24"/>
          <w:lang w:val="hr-HR"/>
        </w:rPr>
        <w:t xml:space="preserve"> </w:t>
      </w:r>
    </w:p>
    <w:p w:rsidRDefault="007041F3" w:rsidP="00752BCD" w:rsidR="00211F79" w:rsidRPr="00CC516D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Rješenje</w:t>
      </w:r>
      <w:r w:rsidR="00752BCD" w:rsidRPr="00CC516D">
        <w:rPr>
          <w:szCs w:val="24"/>
          <w:lang w:val="hr-HR"/>
        </w:rPr>
        <w:t xml:space="preserve">  </w:t>
      </w:r>
      <w:r w:rsidR="00A2590E" w:rsidRPr="00CC516D">
        <w:rPr>
          <w:szCs w:val="24"/>
          <w:lang w:val="hr-HR"/>
        </w:rPr>
        <w:t xml:space="preserve">objaviti </w:t>
      </w:r>
      <w:r w:rsidR="00752BCD" w:rsidRPr="00CC516D">
        <w:rPr>
          <w:szCs w:val="24"/>
          <w:lang w:val="hr-HR"/>
        </w:rPr>
        <w:t>n</w:t>
      </w:r>
      <w:r w:rsidR="00C50EFF" w:rsidRPr="00CC516D">
        <w:rPr>
          <w:szCs w:val="24"/>
          <w:lang w:val="hr-HR"/>
        </w:rPr>
        <w:t>a</w:t>
      </w:r>
      <w:r w:rsidR="00CD4857" w:rsidRPr="00CC516D">
        <w:rPr>
          <w:szCs w:val="24"/>
          <w:lang w:val="hr-HR"/>
        </w:rPr>
        <w:t xml:space="preserve"> mrežnoj stranici e-</w:t>
      </w:r>
      <w:r w:rsidR="009106CB" w:rsidRPr="00CC516D">
        <w:rPr>
          <w:szCs w:val="24"/>
          <w:lang w:val="hr-HR"/>
        </w:rPr>
        <w:t>O</w:t>
      </w:r>
      <w:r w:rsidR="00CD4857" w:rsidRPr="00CC516D">
        <w:rPr>
          <w:szCs w:val="24"/>
          <w:lang w:val="hr-HR"/>
        </w:rPr>
        <w:t>glasn</w:t>
      </w:r>
      <w:r w:rsidR="009106CB" w:rsidRPr="00CC516D">
        <w:rPr>
          <w:szCs w:val="24"/>
          <w:lang w:val="hr-HR"/>
        </w:rPr>
        <w:t>a</w:t>
      </w:r>
      <w:r w:rsidR="00CD4857" w:rsidRPr="00CC516D">
        <w:rPr>
          <w:szCs w:val="24"/>
          <w:lang w:val="hr-HR"/>
        </w:rPr>
        <w:t xml:space="preserve"> ploč</w:t>
      </w:r>
      <w:r w:rsidR="009106CB" w:rsidRPr="00CC516D">
        <w:rPr>
          <w:szCs w:val="24"/>
          <w:lang w:val="hr-HR"/>
        </w:rPr>
        <w:t>a</w:t>
      </w:r>
      <w:r w:rsidR="00CD4857" w:rsidRPr="00CC516D">
        <w:rPr>
          <w:szCs w:val="24"/>
          <w:lang w:val="hr-HR"/>
        </w:rPr>
        <w:t xml:space="preserve"> sud</w:t>
      </w:r>
      <w:r w:rsidR="009106CB" w:rsidRPr="00CC516D">
        <w:rPr>
          <w:szCs w:val="24"/>
          <w:lang w:val="hr-HR"/>
        </w:rPr>
        <w:t>ova</w:t>
      </w:r>
      <w:r w:rsidR="00CD4857" w:rsidRPr="00CC516D">
        <w:rPr>
          <w:szCs w:val="24"/>
          <w:lang w:val="hr-HR"/>
        </w:rPr>
        <w:t xml:space="preserve"> </w:t>
      </w:r>
      <w:r w:rsidR="00752BCD" w:rsidRPr="00CC516D">
        <w:rPr>
          <w:szCs w:val="24"/>
          <w:lang w:val="hr-HR"/>
        </w:rPr>
        <w:t xml:space="preserve">  </w:t>
      </w:r>
    </w:p>
    <w:p w:rsidRDefault="00211F79" w:rsidP="007041F3" w:rsidR="00142230" w:rsidRPr="00CC516D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Završni </w:t>
      </w:r>
      <w:r w:rsidR="001D2C70" w:rsidRPr="00CC516D">
        <w:rPr>
          <w:szCs w:val="24"/>
          <w:lang w:val="hr-HR"/>
        </w:rPr>
        <w:t xml:space="preserve">račun s završnim popisom </w:t>
      </w:r>
      <w:r w:rsidR="00142230" w:rsidRPr="00CC516D">
        <w:rPr>
          <w:szCs w:val="24"/>
          <w:lang w:val="hr-HR"/>
        </w:rPr>
        <w:t xml:space="preserve">dostaviti u sudsku </w:t>
      </w:r>
      <w:r w:rsidR="001D2C70" w:rsidRPr="00CC516D">
        <w:rPr>
          <w:szCs w:val="24"/>
          <w:lang w:val="hr-HR"/>
        </w:rPr>
        <w:t xml:space="preserve">pisarnicu </w:t>
      </w:r>
      <w:r w:rsidR="00142230" w:rsidRPr="00CC516D">
        <w:rPr>
          <w:szCs w:val="24"/>
          <w:lang w:val="hr-HR"/>
        </w:rPr>
        <w:t xml:space="preserve">na uvid </w:t>
      </w:r>
      <w:r w:rsidR="009106CB" w:rsidRPr="00CC516D">
        <w:rPr>
          <w:szCs w:val="24"/>
          <w:lang w:val="hr-HR"/>
        </w:rPr>
        <w:t xml:space="preserve">sudionicima </w:t>
      </w:r>
    </w:p>
    <w:p w:rsidRDefault="00211F79" w:rsidP="00211F79" w:rsidR="00211F79" w:rsidRPr="00CC516D">
      <w:pPr>
        <w:ind w:left="360"/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>na mrežnoj stranici e-oglasn</w:t>
      </w:r>
      <w:r w:rsidR="001D2C70" w:rsidRPr="00CC516D">
        <w:rPr>
          <w:szCs w:val="24"/>
          <w:lang w:val="hr-HR"/>
        </w:rPr>
        <w:t>a</w:t>
      </w:r>
      <w:r w:rsidRPr="00CC516D">
        <w:rPr>
          <w:szCs w:val="24"/>
          <w:lang w:val="hr-HR"/>
        </w:rPr>
        <w:t xml:space="preserve"> ploč</w:t>
      </w:r>
      <w:r w:rsidR="001D2C70" w:rsidRPr="00CC516D">
        <w:rPr>
          <w:szCs w:val="24"/>
          <w:lang w:val="hr-HR"/>
        </w:rPr>
        <w:t>a</w:t>
      </w:r>
      <w:r w:rsidRPr="00CC516D">
        <w:rPr>
          <w:szCs w:val="24"/>
          <w:lang w:val="hr-HR"/>
        </w:rPr>
        <w:t xml:space="preserve"> sud</w:t>
      </w:r>
      <w:r w:rsidR="001D2C70" w:rsidRPr="00CC516D">
        <w:rPr>
          <w:szCs w:val="24"/>
          <w:lang w:val="hr-HR"/>
        </w:rPr>
        <w:t>ova objavljeno 8. rujna 2017</w:t>
      </w:r>
      <w:r w:rsidRPr="00CC516D">
        <w:rPr>
          <w:szCs w:val="24"/>
          <w:lang w:val="hr-HR"/>
        </w:rPr>
        <w:t>.</w:t>
      </w:r>
    </w:p>
    <w:p w:rsidRDefault="00A2590E" w:rsidP="009106CB" w:rsidR="007D456B" w:rsidRPr="00CC516D">
      <w:pPr>
        <w:jc w:val="both"/>
        <w:rPr>
          <w:szCs w:val="24"/>
          <w:lang w:val="hr-HR"/>
        </w:rPr>
      </w:pPr>
      <w:r w:rsidRPr="00CC516D">
        <w:rPr>
          <w:szCs w:val="24"/>
          <w:lang w:val="hr-HR"/>
        </w:rPr>
        <w:t xml:space="preserve">U Rijeci, </w:t>
      </w:r>
      <w:r w:rsidR="001D2C70" w:rsidRPr="00CC516D">
        <w:rPr>
          <w:szCs w:val="24"/>
          <w:lang w:val="hr-HR"/>
        </w:rPr>
        <w:t>22. rujna 2017</w:t>
      </w:r>
      <w:r w:rsidRPr="00CC516D">
        <w:rPr>
          <w:szCs w:val="24"/>
          <w:lang w:val="hr-HR"/>
        </w:rPr>
        <w:t>.</w:t>
      </w:r>
    </w:p>
    <w:sectPr w:rsidSect="009106CB" w:rsidR="007D456B" w:rsidRPr="00CC516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F0D" w:rsidR="00536F0D">
      <w:r>
        <w:separator/>
      </w:r>
    </w:p>
  </w:endnote>
  <w:endnote w:id="0" w:type="continuationSeparator">
    <w:p w:rsidRDefault="00536F0D" w:rsidR="0053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1A3691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F0D" w:rsidR="00536F0D">
      <w:r>
        <w:separator/>
      </w:r>
    </w:p>
  </w:footnote>
  <w:footnote w:id="0" w:type="continuationSeparator">
    <w:p w:rsidRDefault="00536F0D" w:rsidR="00536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F75551">
      <w:t>89</w:t>
    </w:r>
    <w:r w:rsidRPr="00A40C59">
      <w:t>/</w:t>
    </w:r>
    <w:r w:rsidR="00B25290">
      <w:t>201</w:t>
    </w:r>
    <w:r w:rsidR="00F75551">
      <w:t>2</w:t>
    </w:r>
    <w:r w:rsidRPr="00A40C59">
      <w:t>-</w:t>
    </w:r>
    <w:r w:rsidR="00FC167C">
      <w:t>218</w:t>
    </w:r>
    <w:r w:rsidR="00F45DAF">
      <w:t xml:space="preserve"> 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0FFD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3691"/>
    <w:rsid w:val="001A7F4A"/>
    <w:rsid w:val="001B532C"/>
    <w:rsid w:val="001D2C70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36F0D"/>
    <w:rsid w:val="005401DE"/>
    <w:rsid w:val="00542694"/>
    <w:rsid w:val="00544825"/>
    <w:rsid w:val="005565FA"/>
    <w:rsid w:val="00575174"/>
    <w:rsid w:val="005B0601"/>
    <w:rsid w:val="005D43AC"/>
    <w:rsid w:val="00602BF9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3A1B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C516D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4349"/>
    <w:rsid w:val="00EC7FA8"/>
    <w:rsid w:val="00EE25CC"/>
    <w:rsid w:val="00EE3EE3"/>
    <w:rsid w:val="00EE7D8D"/>
    <w:rsid w:val="00F10F03"/>
    <w:rsid w:val="00F15E1F"/>
    <w:rsid w:val="00F207C4"/>
    <w:rsid w:val="00F45DAF"/>
    <w:rsid w:val="00F526CA"/>
    <w:rsid w:val="00F57DFF"/>
    <w:rsid w:val="00F75551"/>
    <w:rsid w:val="00FA21FA"/>
    <w:rsid w:val="00FB631E"/>
    <w:rsid w:val="00FC167C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3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6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6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6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6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3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6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6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6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6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60D58-3402-43A3-9894-C7E3C4FB4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497</properties:Words>
  <properties:Characters>2658</properties:Characters>
  <properties:Lines>84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2017-09-22T07:19:00Z</dcterms:created>
  <dc:creator>T SUD</dc:creator>
  <cp:lastModifiedBy>Elizabet Jovanović</cp:lastModifiedBy>
  <cp:lastPrinted>2017-09-22T07:23:00Z</cp:lastPrinted>
  <dcterms:modified xmlns:xsi="http://www.w3.org/2001/XMLSchema-instance" xsi:type="dcterms:W3CDTF">2017-09-22T07:26:00Z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