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1261" w14:paraId="2451261" w:rsidRDefault="00FD0F08" w:rsidP="00FD0F08" w:rsidR="007B6FAE" w:rsidRPr="00D464E8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64E8">
        <w:rPr>
          <w:b/>
        </w:rPr>
        <w:t>1St-</w:t>
      </w:r>
      <w:r w:rsidR="00D61D3E">
        <w:rPr>
          <w:b/>
        </w:rPr>
        <w:t>1</w:t>
      </w:r>
      <w:r w:rsidR="0067408D">
        <w:rPr>
          <w:b/>
        </w:rPr>
        <w:t>419</w:t>
      </w:r>
      <w:r w:rsidR="001E65D0">
        <w:rPr>
          <w:b/>
        </w:rPr>
        <w:t>/</w:t>
      </w:r>
      <w:r w:rsidRPr="00D464E8">
        <w:rPr>
          <w:b/>
        </w:rPr>
        <w:t>201</w:t>
      </w:r>
      <w:r w:rsidR="006B071B">
        <w:rPr>
          <w:b/>
        </w:rPr>
        <w:t>6</w:t>
      </w:r>
    </w:p>
    <w:p w:rsidRDefault="00FD0F08" w:rsidP="0006617A" w:rsidR="007B6FAE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FAE" w:rsidP="007B6FAE" w:rsidR="007B6FAE" w:rsidRPr="00FD0F08">
      <w:pPr>
        <w:spacing w:before="40"/>
        <w:rPr>
          <w:b/>
        </w:rPr>
      </w:pPr>
      <w:r w:rsidRPr="00FD0F08">
        <w:rPr>
          <w:b/>
        </w:rPr>
        <w:t>REPUBLIKA HRVATSKA</w:t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  <w:t xml:space="preserve">      </w:t>
      </w:r>
    </w:p>
    <w:p w:rsidRDefault="007B6FAE" w:rsidP="007B6FAE" w:rsidR="007B6FAE" w:rsidRPr="00FD0F0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FD0F08">
        <w:rPr>
          <w:b/>
        </w:rPr>
        <w:t>TRGOVAČKI SUD U SPLITU</w:t>
      </w:r>
    </w:p>
    <w:p w:rsidRDefault="007B6FAE" w:rsidP="007B6FAE" w:rsidR="00FD0F08">
      <w:pPr>
        <w:jc w:val="both"/>
        <w:rPr>
          <w:b/>
        </w:rPr>
      </w:pPr>
      <w:r w:rsidRPr="00FD0F08">
        <w:rPr>
          <w:b/>
        </w:rPr>
        <w:t>Split, Sukoišanska 6</w:t>
      </w:r>
      <w:r w:rsidRPr="00FD0F08">
        <w:rPr>
          <w:b/>
        </w:rPr>
        <w:tab/>
      </w:r>
    </w:p>
    <w:p w:rsidRDefault="007B6FAE" w:rsidP="007B6FAE" w:rsidR="007B6FAE" w:rsidRPr="00FD0F08">
      <w:pPr>
        <w:jc w:val="both"/>
        <w:rPr>
          <w:b/>
        </w:rPr>
      </w:pP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</w:p>
    <w:p w:rsidRDefault="007B6FAE" w:rsidP="007B6FAE" w:rsidR="007B6FAE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U   I M E   R E P U B L I K E    H R V A T S K E</w:t>
      </w:r>
    </w:p>
    <w:p w:rsidRDefault="007B6FAE" w:rsidP="0006617A" w:rsidR="00CF445D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R J E Š E N J E</w:t>
      </w:r>
    </w:p>
    <w:p w:rsidRDefault="00CF445D" w:rsidP="00CF445D" w:rsidR="001E65D0">
      <w:pPr>
        <w:pStyle w:val="Tijeloteksta"/>
        <w:jc w:val="left"/>
      </w:pPr>
      <w:r>
        <w:t xml:space="preserve">            Trgovački sud u Splitu, po sucu tog suda Velimiru Vukoviću,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67408D">
        <w:t xml:space="preserve"> TRENDGRAD, d.o.o. za proizvodnju, građevinarstvo, trgovinu, ugostiteljstvo i turizam, OIB: 66528269413,Split, Vranjički put 50</w:t>
      </w:r>
      <w:r w:rsidR="009602D5">
        <w:t>,</w:t>
      </w:r>
      <w:r w:rsidR="00471BFD">
        <w:t xml:space="preserve"> </w:t>
      </w:r>
      <w:r>
        <w:t xml:space="preserve">dana </w:t>
      </w:r>
      <w:r w:rsidR="00471BFD">
        <w:t>0</w:t>
      </w:r>
      <w:r w:rsidR="0067408D">
        <w:t>5</w:t>
      </w:r>
      <w:r w:rsidR="00471BFD">
        <w:t>.</w:t>
      </w:r>
      <w:r w:rsidR="006B071B">
        <w:t>siječnja</w:t>
      </w:r>
      <w:r w:rsidR="009602D5">
        <w:t xml:space="preserve"> </w:t>
      </w:r>
      <w:r>
        <w:t xml:space="preserve"> 201</w:t>
      </w:r>
      <w:r w:rsidR="006B071B">
        <w:t>8</w:t>
      </w:r>
      <w:r>
        <w:t>. godine</w:t>
      </w:r>
    </w:p>
    <w:p w:rsidRDefault="00CF445D" w:rsidP="00CF445D" w:rsidR="00CF445D">
      <w:pPr>
        <w:jc w:val="center"/>
      </w:pPr>
      <w:r>
        <w:t xml:space="preserve">r i j e š i o   j e                                               </w:t>
      </w:r>
    </w:p>
    <w:p w:rsidRDefault="00CF445D" w:rsidP="00CF445D" w:rsidR="00CF445D">
      <w:pPr>
        <w:pStyle w:val="Naslov3"/>
        <w:ind w:left="705"/>
        <w:rPr>
          <w:b w:val="false"/>
          <w:szCs w:val="24"/>
        </w:rPr>
      </w:pPr>
    </w:p>
    <w:p w:rsidRDefault="00CF445D" w:rsidP="00560033" w:rsidR="00802B34">
      <w:pPr>
        <w:ind w:firstLine="708"/>
        <w:jc w:val="both"/>
      </w:pPr>
      <w:r>
        <w:t>Obustavlja se  stečajni postupak nad dužnikom</w:t>
      </w:r>
      <w:r w:rsidR="0067408D">
        <w:t xml:space="preserve"> TRENDGRAD, d.o.o. za proizvodnju, građevinarstvo, trgovinu, ugostiteljstvo i turizam, OIB: 66528269413,Split, Vranjički put 50</w:t>
      </w:r>
      <w:r w:rsidR="006B071B">
        <w:t>,</w:t>
      </w:r>
      <w:r>
        <w:t xml:space="preserve"> </w:t>
      </w:r>
      <w:r w:rsidR="00873649">
        <w:t xml:space="preserve">te se zahtjev predlagatelja FINANCIJSKE AGENCIJE, Regionalni centar Split od </w:t>
      </w:r>
      <w:r w:rsidR="0067408D">
        <w:t>14</w:t>
      </w:r>
      <w:r w:rsidR="00873649">
        <w:t xml:space="preserve">. </w:t>
      </w:r>
      <w:r w:rsidR="006B071B">
        <w:t>lipnja 2016.</w:t>
      </w:r>
      <w:r w:rsidR="00873649">
        <w:t xml:space="preserve"> godine odbacuje</w:t>
      </w:r>
      <w:r w:rsidR="0006617A">
        <w:t>.</w:t>
      </w:r>
    </w:p>
    <w:p w:rsidRDefault="007B6FAE" w:rsidP="00D464E8" w:rsidR="00D464E8">
      <w:pPr>
        <w:pStyle w:val="Bezproreda"/>
        <w:jc w:val="center"/>
      </w:pPr>
      <w:r>
        <w:t>Obrazloženje</w:t>
      </w:r>
      <w:r w:rsidR="00D464E8">
        <w:t xml:space="preserve"> :</w:t>
      </w:r>
    </w:p>
    <w:p w:rsidRDefault="00D464E8" w:rsidP="00D464E8" w:rsidR="00D464E8">
      <w:pPr>
        <w:pStyle w:val="Bezproreda"/>
      </w:pPr>
    </w:p>
    <w:p w:rsidRDefault="007B6FAE" w:rsidP="00D464E8" w:rsidR="007B6FAE">
      <w:pPr>
        <w:pStyle w:val="Bezproreda"/>
      </w:pPr>
      <w:r>
        <w:tab/>
        <w:t xml:space="preserve">Kod ovog suda dana </w:t>
      </w:r>
      <w:r w:rsidR="0067408D">
        <w:t>14</w:t>
      </w:r>
      <w:r w:rsidR="00CF445D">
        <w:t xml:space="preserve">. </w:t>
      </w:r>
      <w:r w:rsidR="006B071B">
        <w:t>lipnja</w:t>
      </w:r>
      <w:r w:rsidR="009602D5">
        <w:t xml:space="preserve"> </w:t>
      </w:r>
      <w:r w:rsidR="00CF445D">
        <w:t xml:space="preserve"> 201</w:t>
      </w:r>
      <w:r w:rsidR="006B071B">
        <w:t>6</w:t>
      </w:r>
      <w:r w:rsidR="00CF445D">
        <w:t>.</w:t>
      </w:r>
      <w:r>
        <w:t xml:space="preserve"> godine zaprimljen je prijedlog Financijske agencije, Regionalnog centra Split za pokretanje </w:t>
      </w:r>
      <w:r w:rsidR="009602D5">
        <w:t xml:space="preserve">skraćenog </w:t>
      </w:r>
      <w:r>
        <w:t xml:space="preserve">stečajnog postupka nad gore navedenim dužnikom, </w:t>
      </w:r>
      <w:r w:rsidR="00FD0F08">
        <w:t>a sve sukladno odredbama čl.</w:t>
      </w:r>
      <w:r w:rsidR="0006617A">
        <w:t>4</w:t>
      </w:r>
      <w:r w:rsidR="00FD0F08">
        <w:t xml:space="preserve"> </w:t>
      </w:r>
      <w:r w:rsidR="009602D5">
        <w:t>44.st.1.</w:t>
      </w:r>
      <w:r w:rsidR="00FD0F08">
        <w:t xml:space="preserve"> Stečajnog zakona (Narodne novine broj 71/15, dalje SZ).</w:t>
      </w:r>
    </w:p>
    <w:p w:rsidRDefault="00FD0F08" w:rsidP="00D464E8" w:rsidR="00FD0F08">
      <w:pPr>
        <w:pStyle w:val="Bezproreda"/>
      </w:pPr>
    </w:p>
    <w:p w:rsidRDefault="00D464E8" w:rsidP="00D464E8" w:rsidR="00FD0F08">
      <w:pPr>
        <w:pStyle w:val="Bezproreda"/>
        <w:ind w:firstLine="708"/>
      </w:pPr>
      <w:r>
        <w:t xml:space="preserve"> </w:t>
      </w:r>
      <w:r w:rsidR="00FD0F08">
        <w:t xml:space="preserve">U podnesenom zahtjevu je navedeno da dužnik na dan </w:t>
      </w:r>
      <w:r w:rsidR="001E65D0">
        <w:t>01</w:t>
      </w:r>
      <w:r w:rsidR="00CF445D">
        <w:t>.</w:t>
      </w:r>
      <w:r w:rsidR="001E65D0">
        <w:t>rujna</w:t>
      </w:r>
      <w:r w:rsidR="00CF445D">
        <w:t xml:space="preserve"> 201</w:t>
      </w:r>
      <w:r w:rsidR="001E65D0">
        <w:t>5</w:t>
      </w:r>
      <w:r w:rsidR="00CF445D">
        <w:t>.</w:t>
      </w:r>
      <w:r w:rsidR="00FD0F08">
        <w:t xml:space="preserve"> godine, u Očevidniku redoslijeda osnova za plaćanje, ima evidentirane neizvršene osnove za plaćanje u </w:t>
      </w:r>
      <w:r w:rsidR="00FF5ECF">
        <w:t xml:space="preserve">razdoblju od </w:t>
      </w:r>
      <w:r w:rsidR="00560033">
        <w:t>2</w:t>
      </w:r>
      <w:r w:rsidR="0067408D">
        <w:t>235</w:t>
      </w:r>
      <w:r w:rsidR="00FF5ECF">
        <w:t xml:space="preserve"> dana, </w:t>
      </w:r>
      <w:r w:rsidR="00FD234B">
        <w:t xml:space="preserve"> u </w:t>
      </w:r>
      <w:r w:rsidR="00FD0F08">
        <w:t xml:space="preserve">ukupnom iznosu od </w:t>
      </w:r>
      <w:r w:rsidR="00BF7DEE">
        <w:t xml:space="preserve"> </w:t>
      </w:r>
      <w:r w:rsidR="0067408D">
        <w:t>238.706,96</w:t>
      </w:r>
      <w:r w:rsidR="00FD0F08">
        <w:t xml:space="preserve"> kn,  u koji iznos je uračunata kamata i naknade Fina</w:t>
      </w:r>
      <w:r>
        <w:t>n</w:t>
      </w:r>
      <w:r w:rsidR="00FD0F08">
        <w:t>cijske agencije za provedbe ovrhe na</w:t>
      </w:r>
      <w:r>
        <w:t xml:space="preserve"> n</w:t>
      </w:r>
      <w:r w:rsidR="00FD0F08">
        <w:t xml:space="preserve">ovčanim sredstvima  te da dužnik </w:t>
      </w:r>
      <w:r w:rsidR="0006617A">
        <w:t>nema</w:t>
      </w:r>
      <w:r w:rsidR="00CF445D">
        <w:t xml:space="preserve"> </w:t>
      </w:r>
      <w:r w:rsidR="00BF7DEE">
        <w:t>zaposlenih.</w:t>
      </w:r>
      <w:r w:rsidR="00FD0F08">
        <w:t xml:space="preserve"> </w:t>
      </w:r>
    </w:p>
    <w:p w:rsidRDefault="00D61D3E" w:rsidP="00D464E8" w:rsidR="00D61D3E">
      <w:pPr>
        <w:pStyle w:val="Bezproreda"/>
        <w:ind w:firstLine="708"/>
      </w:pPr>
    </w:p>
    <w:p w:rsidRDefault="00D61D3E" w:rsidP="00276C42" w:rsidR="00276C42">
      <w:pPr>
        <w:pStyle w:val="Bezproreda"/>
        <w:ind w:firstLine="708"/>
      </w:pPr>
      <w:r>
        <w:t xml:space="preserve">Sukladno odredbama čl. 430. </w:t>
      </w:r>
      <w:r w:rsidR="009602D5">
        <w:t>SZ-a</w:t>
      </w:r>
      <w:r>
        <w:t xml:space="preserve">  ovaj sud je </w:t>
      </w:r>
      <w:r w:rsidR="006B071B">
        <w:t xml:space="preserve">03.siječnja </w:t>
      </w:r>
      <w:r w:rsidR="009602D5">
        <w:t xml:space="preserve"> 2017</w:t>
      </w:r>
      <w:r>
        <w:t>. godine na mrežnoj stranici e-Oglasna ploča sudova objavio oglas kojim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dužnikom.</w:t>
      </w:r>
    </w:p>
    <w:p w:rsidRDefault="0006617A" w:rsidP="00276C42" w:rsidR="0006617A" w:rsidRPr="00276C42">
      <w:pPr>
        <w:pStyle w:val="Bezproreda"/>
        <w:ind w:firstLine="708"/>
      </w:pPr>
      <w:r>
        <w:tab/>
      </w:r>
      <w:r>
        <w:tab/>
      </w:r>
    </w:p>
    <w:p w:rsidRDefault="000B330E" w:rsidP="00873649" w:rsidR="00873649">
      <w:pPr>
        <w:spacing w:before="100"/>
        <w:ind w:firstLine="708"/>
        <w:jc w:val="both"/>
      </w:pPr>
      <w:r>
        <w:t xml:space="preserve">Dana </w:t>
      </w:r>
      <w:r w:rsidR="006B071B">
        <w:t>0</w:t>
      </w:r>
      <w:r w:rsidR="0067408D">
        <w:t>5</w:t>
      </w:r>
      <w:r w:rsidR="006B071B">
        <w:t>.siječnja 2018</w:t>
      </w:r>
      <w:r>
        <w:t>. godine sud</w:t>
      </w:r>
      <w:r w:rsidR="006B071B">
        <w:t xml:space="preserve"> je izvršio uvid u Očevidnik</w:t>
      </w:r>
      <w:r w:rsidR="00276C42">
        <w:t xml:space="preserve"> redoslijeda </w:t>
      </w:r>
      <w:r w:rsidR="006B071B">
        <w:t xml:space="preserve"> neizvršenih osnova za plaćanje FINE te utvrdio da je </w:t>
      </w:r>
      <w:r>
        <w:t xml:space="preserve"> na računima i novčanim sredstvima ovršenika (ovdje dužnika) evidentirano 0 dana neprikidne blokade te da nepodmirene obveze na dan </w:t>
      </w:r>
      <w:r w:rsidR="006B071B">
        <w:t>0</w:t>
      </w:r>
      <w:r w:rsidR="0067408D">
        <w:t>5</w:t>
      </w:r>
      <w:r w:rsidR="006B071B">
        <w:t xml:space="preserve">.siječnja 2018. godine </w:t>
      </w:r>
      <w:r>
        <w:t>iznose 0 kn.</w:t>
      </w:r>
    </w:p>
    <w:p w:rsidRDefault="006B071B" w:rsidP="006B071B" w:rsidR="006B071B" w:rsidRPr="0006617A">
      <w:pPr>
        <w:spacing w:before="100"/>
        <w:ind w:firstLine="708" w:left="354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06617A">
        <w:rPr>
          <w:b/>
        </w:rPr>
        <w:t>1.St-1</w:t>
      </w:r>
      <w:r w:rsidR="0067408D">
        <w:rPr>
          <w:b/>
        </w:rPr>
        <w:t>419</w:t>
      </w:r>
      <w:r>
        <w:rPr>
          <w:b/>
        </w:rPr>
        <w:t>/2016</w:t>
      </w:r>
    </w:p>
    <w:p w:rsidRDefault="00873649" w:rsidP="00873649" w:rsidR="00873649">
      <w:pPr>
        <w:spacing w:before="100"/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Prema odredbi čl. 128. st. 9. SZ-a, ako dužnik do završetka prethodnog postupka postane sposoban za plaćanje, sud će postupak obustaviti.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 xml:space="preserve">Budući da </w:t>
      </w:r>
      <w:r w:rsidR="006B071B">
        <w:t xml:space="preserve"> je sud uvidom u</w:t>
      </w:r>
      <w:r>
        <w:t xml:space="preserve"> Očevidnik redoslijeda osnova za plaćanje </w:t>
      </w:r>
      <w:r w:rsidR="006B071B">
        <w:t xml:space="preserve">utvrdio da dužnik </w:t>
      </w:r>
      <w:r>
        <w:t>više nema evidentiranih neizvršenih osnova za plaćanje u neprekinutom razdoblju od 120 dana, odnosno da dužnik više nema bilo kakvih evidentiranih neizvršenih osnova za plaćanje te da njegovi računi nisu u blokadi, to je samim time očito da je dužnik postao sposoban za plaćanje te da stoga više nisu ispunjeni uvjeti za provedbu skraćenog stečajnog postupka nad dužnikom.</w:t>
      </w:r>
    </w:p>
    <w:p w:rsidRDefault="00873649" w:rsidP="00873649" w:rsidR="00873649">
      <w:pPr>
        <w:ind w:firstLine="708"/>
        <w:jc w:val="both"/>
      </w:pPr>
    </w:p>
    <w:p w:rsidRDefault="00873649" w:rsidP="0006617A" w:rsidR="0006617A">
      <w:pPr>
        <w:ind w:firstLine="708"/>
        <w:jc w:val="both"/>
      </w:pPr>
      <w:r>
        <w:t xml:space="preserve">Radi navedenog, sukladno odredbi čl. 128. st. 9. SZ-a ovaj postupak je trebalo obustaviti, a zbog nepostojanja uvjeta iz čl. 428. SZ-a i zahtjev Financijske agencije za provedbu skraćenog stečajnog postupka odbaciti pa je stoga sud i odlučio kao u izreci ovog rješenja. </w:t>
      </w:r>
    </w:p>
    <w:p w:rsidRDefault="00D464E8" w:rsidP="0006617A" w:rsidR="007B6FAE">
      <w:pPr>
        <w:ind w:firstLine="708" w:left="708"/>
        <w:jc w:val="both"/>
      </w:pPr>
      <w:r>
        <w:t xml:space="preserve">              </w:t>
      </w:r>
      <w:r w:rsidR="007B6FAE">
        <w:t xml:space="preserve">U Splitu, </w:t>
      </w:r>
      <w:r w:rsidR="0006617A">
        <w:t>0</w:t>
      </w:r>
      <w:r w:rsidR="0067408D">
        <w:t>5</w:t>
      </w:r>
      <w:r w:rsidR="0006617A">
        <w:t>.</w:t>
      </w:r>
      <w:r w:rsidR="006B071B">
        <w:t>siječnja</w:t>
      </w:r>
      <w:r w:rsidR="000B330E">
        <w:t xml:space="preserve"> </w:t>
      </w:r>
      <w:r w:rsidR="007B6FAE">
        <w:t xml:space="preserve"> 201</w:t>
      </w:r>
      <w:r w:rsidR="006B071B">
        <w:t>8</w:t>
      </w:r>
      <w:r w:rsidR="007B6FAE">
        <w:t>. godine</w:t>
      </w:r>
    </w:p>
    <w:p w:rsidRDefault="0006617A" w:rsidP="00D464E8" w:rsidR="00D464E8">
      <w:pPr>
        <w:pStyle w:val="Tijeloteksta"/>
        <w:tabs>
          <w:tab w:pos="1276" w:val="left"/>
        </w:tabs>
        <w:spacing w:before="120"/>
      </w:pPr>
      <w:r>
        <w:tab/>
      </w:r>
    </w:p>
    <w:p w:rsidRDefault="00D464E8" w:rsidP="00D464E8" w:rsidR="007B6FAE">
      <w:pPr>
        <w:pStyle w:val="Tijeloteksta"/>
        <w:tabs>
          <w:tab w:pos="1276" w:val="left"/>
        </w:tabs>
        <w:ind w:left="6372"/>
      </w:pPr>
      <w:r>
        <w:t xml:space="preserve">S  U  D  A  C </w:t>
      </w:r>
    </w:p>
    <w:p w:rsidRDefault="00D464E8" w:rsidP="00D464E8" w:rsidR="00D464E8">
      <w:pPr>
        <w:pStyle w:val="Tijeloteksta"/>
        <w:tabs>
          <w:tab w:pos="1276" w:val="left"/>
        </w:tabs>
        <w:ind w:left="6372"/>
      </w:pPr>
    </w:p>
    <w:p w:rsidRDefault="00D464E8" w:rsidP="00276C42" w:rsidR="0006617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06617A" w:rsidP="0006617A" w:rsidR="0006617A">
      <w:pPr>
        <w:jc w:val="both"/>
      </w:pPr>
      <w:r>
        <w:t xml:space="preserve">POUKA O PRAVNOM LIJEKU: </w:t>
      </w:r>
    </w:p>
    <w:p w:rsidRDefault="0006617A" w:rsidP="0006617A" w:rsidR="0006617A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06617A" w:rsidP="007B6FAE" w:rsidR="0006617A">
      <w:pPr>
        <w:pStyle w:val="Tijeloteksta"/>
      </w:pPr>
    </w:p>
    <w:p w:rsidRDefault="007B6FAE" w:rsidP="007B6FAE" w:rsidR="007B6FAE">
      <w:pPr>
        <w:pStyle w:val="Tijeloteksta"/>
      </w:pPr>
      <w:r>
        <w:t>DNA:</w:t>
      </w:r>
    </w:p>
    <w:p w:rsidRDefault="007B6FAE" w:rsidP="007B6FAE" w:rsidR="007B6FAE">
      <w:pPr>
        <w:pStyle w:val="Tijeloteksta"/>
      </w:pPr>
      <w:r>
        <w:t>- predlagatelju - FINA</w:t>
      </w:r>
    </w:p>
    <w:p w:rsidRDefault="007B6FAE" w:rsidP="007B6FAE" w:rsidR="007B6FAE">
      <w:pPr>
        <w:pStyle w:val="Tijeloteksta"/>
      </w:pPr>
      <w:r>
        <w:t>- mrežna stranica e-Oglasna ploča sudova</w:t>
      </w:r>
    </w:p>
    <w:p w:rsidRDefault="007B6FAE" w:rsidP="007B6FAE" w:rsidR="007B6FAE">
      <w:pPr>
        <w:pStyle w:val="Tijeloteksta"/>
      </w:pPr>
      <w:r>
        <w:t>- u spis</w:t>
      </w:r>
    </w:p>
    <w:p w:rsidRDefault="007B6FAE" w:rsidP="007B6FAE" w:rsidR="007B6FAE">
      <w:pPr>
        <w:pStyle w:val="Tijeloteksta"/>
        <w:tabs>
          <w:tab w:pos="708" w:val="left"/>
        </w:tabs>
      </w:pPr>
    </w:p>
    <w:p w:rsidRDefault="007B6FAE" w:rsidP="007B6FAE" w:rsidR="007B6FAE"/>
    <w:p w:rsidRDefault="003B02FF" w:rsidR="00823769"/>
    <w:sectPr w:rsidSect="0006617A" w:rsidR="00823769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FAE"/>
    <w:rsid w:val="0006617A"/>
    <w:rsid w:val="000B330E"/>
    <w:rsid w:val="00117192"/>
    <w:rsid w:val="001E65D0"/>
    <w:rsid w:val="00215805"/>
    <w:rsid w:val="00276C42"/>
    <w:rsid w:val="003510AD"/>
    <w:rsid w:val="003A4819"/>
    <w:rsid w:val="003B02FF"/>
    <w:rsid w:val="00454D6B"/>
    <w:rsid w:val="00471BFD"/>
    <w:rsid w:val="00543C6E"/>
    <w:rsid w:val="0055047E"/>
    <w:rsid w:val="00560033"/>
    <w:rsid w:val="005F20F8"/>
    <w:rsid w:val="0067408D"/>
    <w:rsid w:val="006B071B"/>
    <w:rsid w:val="006C73D3"/>
    <w:rsid w:val="007B6FAE"/>
    <w:rsid w:val="00802B34"/>
    <w:rsid w:val="00873649"/>
    <w:rsid w:val="009602D5"/>
    <w:rsid w:val="00AB6E49"/>
    <w:rsid w:val="00AC09D9"/>
    <w:rsid w:val="00B01348"/>
    <w:rsid w:val="00B72C27"/>
    <w:rsid w:val="00B874FD"/>
    <w:rsid w:val="00BF7DEE"/>
    <w:rsid w:val="00CF445D"/>
    <w:rsid w:val="00D464E8"/>
    <w:rsid w:val="00D61D3E"/>
    <w:rsid w:val="00E72187"/>
    <w:rsid w:val="00EF5686"/>
    <w:rsid w:val="00FD0F08"/>
    <w:rsid w:val="00FD234B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cs="Tahoma" w:eastAsia="Times New Roman" w:hAnsi="Tahoma" w:ascii="Tahoma"/>
      <w:sz w:val="16"/>
      <w:szCs w:val="16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3B0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ascii="Tahoma" w:cs="Tahoma" w:eastAsia="Times New Roman" w:hAnsi="Tahoma"/>
      <w:sz w:val="16"/>
      <w:szCs w:val="16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3B0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33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8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36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2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TRENDGRAD, d.o.o. za proizvodnju, građevinarstvo, trgovinu, ugostiteljstvo i turizam</izvorni_sadrzaj>
    <derivirana_varijabla naziv="DomainObject.Predmet.ProtustrankaFormated_1">  TRENDGRAD, d.o.o. za proizvodnju, građevinarstvo, trgovinu, ugostiteljstvo i turizam</derivirana_varijabla>
  </DomainObject.Predmet.ProtustrankaFormated>
  <DomainObject.Predmet.ProtustrankaFormatedOIB>
    <izvorni_sadrzaj>  TRENDGRAD, d.o.o. za proizvodnju, građevinarstvo, trgovinu, ugostiteljstvo i turizam, OIB 66528269413</izvorni_sadrzaj>
    <derivirana_varijabla naziv="DomainObject.Predmet.ProtustrankaFormatedOIB_1">  TRENDGRAD, d.o.o. za proizvodnju, građevinarstvo, trgovinu, ugostiteljstvo i turizam, OIB 66528269413</derivirana_varijabla>
  </DomainObject.Predmet.ProtustrankaFormatedOIB>
  <DomainObject.Predmet.ProtustrankaFormatedWithAdress>
    <izvorni_sadrzaj> TRENDGRAD, d.o.o. za proizvodnju, građevinarstvo, trgovinu, ugostiteljstvo i turizam, Vranjički Put 50, 21000 Split</izvorni_sadrzaj>
    <derivirana_varijabla naziv="DomainObject.Predmet.ProtustrankaFormatedWithAdress_1"> TRENDGRAD, d.o.o. za proizvodnju, građevinarstvo, trgovinu, ugostiteljstvo i turizam, Vranjički Put 50, 21000 Split</derivirana_varijabla>
  </DomainObject.Predmet.ProtustrankaFormatedWithAdress>
  <DomainObject.Predmet.ProtustrankaFormatedWithAdressOIB>
    <izvorni_sadrzaj> TRENDGRAD, d.o.o. za proizvodnju, građevinarstvo, trgovinu, ugostiteljstvo i turizam, OIB 66528269413, Vranjički Put 50, 21000 Split</izvorni_sadrzaj>
    <derivirana_varijabla naziv="DomainObject.Predmet.ProtustrankaFormatedWithAdressOIB_1"> TRENDGRAD, d.o.o. za proizvodnju, građevinarstvo, trgovinu, ugostiteljstvo i turizam, OIB 66528269413, Vranjički Put 50, 21000 Split</derivirana_varijabla>
  </DomainObject.Predmet.ProtustrankaFormatedWithAdressOIB>
  <DomainObject.Predmet.ProtustrankaWithAdress>
    <izvorni_sadrzaj>TRENDGRAD, d.o.o. za proizvodnju, građevinarstvo, trgovinu, ugostiteljstvo i turizam Vranjički Put 50, 21000 Split</izvorni_sadrzaj>
    <derivirana_varijabla naziv="DomainObject.Predmet.ProtustrankaWithAdress_1">TRENDGRAD, d.o.o. za proizvodnju, građevinarstvo, trgovinu, ugostiteljstvo i turizam Vranjički Put 50, 21000 Split</derivirana_varijabla>
  </DomainObject.Predmet.ProtustrankaWithAdress>
  <DomainObject.Predmet.ProtustrankaWithAdressOIB>
    <izvorni_sadrzaj>TRENDGRAD, d.o.o. za proizvodnju, građevinarstvo, trgovinu, ugostiteljstvo i turizam, OIB 66528269413, Vranjički Put 50, 21000 Split</izvorni_sadrzaj>
    <derivirana_varijabla naziv="DomainObject.Predmet.ProtustrankaWithAdressOIB_1">TRENDGRAD, d.o.o. za proizvodnju, građevinarstvo, trgovinu, ugostiteljstvo i turizam, OIB 66528269413, Vranjički Put 50, 21000 Split</derivirana_varijabla>
  </DomainObject.Predmet.ProtustrankaWithAdressOIB>
  <DomainObject.Predmet.ProtustrankaNazivFormated>
    <izvorni_sadrzaj>TRENDGRAD, d.o.o. za proizvodnju, građevinarstvo, trgovinu, ugostiteljstvo i turizam</izvorni_sadrzaj>
    <derivirana_varijabla naziv="DomainObject.Predmet.ProtustrankaNazivFormated_1">TRENDGRAD, d.o.o. za proizvodnju, građevinarstvo, trgovinu, ugostiteljstvo i turizam</derivirana_varijabla>
  </DomainObject.Predmet.ProtustrankaNazivFormated>
  <DomainObject.Predmet.ProtustrankaNazivFormatedOIB>
    <izvorni_sadrzaj>TRENDGRAD, d.o.o. za proizvodnju, građevinarstvo, trgovinu, ugostiteljstvo i turizam, OIB 66528269413</izvorni_sadrzaj>
    <derivirana_varijabla naziv="DomainObject.Predmet.ProtustrankaNazivFormatedOIB_1">TRENDGRAD, d.o.o. za proizvodnju, građevinarstvo, trgovinu, ugostiteljstvo i turizam, OIB 66528269413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238706.96</izvorni_sadrzaj>
    <derivirana_varijabla naziv="DomainObject.Predmet.TrenutnaVrijednost_1">238706.96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TRENDGRAD, d.o.o. za proizvodnju, građevinarstvo, trgovinu, ugostiteljstvo i turizam</item>
    </izvorni_sadrzaj>
    <derivirana_varijabla naziv="DomainObject.Predmet.ProtuStrankaListFormated_1">
      <item>TRENDGRAD, d.o.o. za proizvodnju, građevinarstvo, trgovinu, ugostiteljstvo i turizam</item>
    </derivirana_varijabla>
  </DomainObject.Predmet.ProtuStrankaListFormated>
  <DomainObject.Predmet.ProtuStrankaListFormatedOIB>
    <izvorni_sadrzaj>
      <item>TRENDGRAD, d.o.o. za proizvodnju, građevinarstvo, trgovinu, ugostiteljstvo i turizam, OIB 66528269413</item>
    </izvorni_sadrzaj>
    <derivirana_varijabla naziv="DomainObject.Predmet.ProtuStrankaListFormatedOIB_1">
      <item>TRENDGRAD, d.o.o. za proizvodnju, građevinarstvo, trgovinu, ugostiteljstvo i turizam, OIB 66528269413</item>
    </derivirana_varijabla>
  </DomainObject.Predmet.ProtuStrankaListFormatedOIB>
  <DomainObject.Predmet.ProtuStrankaListFormatedWithAdress>
    <izvorni_sadrzaj>
      <item>TRENDGRAD, d.o.o. za proizvodnju, građevinarstvo, trgovinu, ugostiteljstvo i turizam, Vranjički Put 50, 21000 Split</item>
    </izvorni_sadrzaj>
    <derivirana_varijabla naziv="DomainObject.Predmet.ProtuStrankaListFormatedWithAdress_1">
      <item>TRENDGRAD, d.o.o. za proizvodnju, građevinarstvo, trgovinu, ugostiteljstvo i turizam, Vranjički Put 50, 21000 Split</item>
    </derivirana_varijabla>
  </DomainObject.Predmet.ProtuStrankaListFormatedWithAdress>
  <DomainObject.Predmet.ProtuStrankaListFormatedWithAdressOIB>
    <izvorni_sadrzaj>
      <item>TRENDGRAD, d.o.o. za proizvodnju, građevinarstvo, trgovinu, ugostiteljstvo i turizam, OIB 66528269413, Vranjički Put 50, 21000 Split</item>
    </izvorni_sadrzaj>
    <derivirana_varijabla naziv="DomainObject.Predmet.ProtuStrankaListFormatedWithAdressOIB_1">
      <item>TRENDGRAD, d.o.o. za proizvodnju, građevinarstvo, trgovinu, ugostiteljstvo i turizam, OIB 66528269413, Vranjički Put 50, 21000 Split</item>
    </derivirana_varijabla>
  </DomainObject.Predmet.ProtuStrankaListFormatedWithAdressOIB>
  <DomainObject.Predmet.ProtuStrankaListNazivFormated>
    <izvorni_sadrzaj>
      <item>TRENDGRAD, d.o.o. za proizvodnju, građevinarstvo, trgovinu, ugostiteljstvo i turizam</item>
    </izvorni_sadrzaj>
    <derivirana_varijabla naziv="DomainObject.Predmet.ProtuStrankaListNazivFormated_1">
      <item>TRENDGRAD, d.o.o. za proizvodnju, građevinarstvo, trgovinu, ugostiteljstvo i turizam</item>
    </derivirana_varijabla>
  </DomainObject.Predmet.ProtuStrankaListNazivFormated>
  <DomainObject.Predmet.ProtuStrankaListNazivFormatedOIB>
    <izvorni_sadrzaj>
      <item>TRENDGRAD, d.o.o. za proizvodnju, građevinarstvo, trgovinu, ugostiteljstvo i turizam, OIB 66528269413</item>
    </izvorni_sadrzaj>
    <derivirana_varijabla naziv="DomainObject.Predmet.ProtuStrankaListNazivFormatedOIB_1">
      <item>TRENDGRAD, d.o.o. za proizvodnju, građevinarstvo, trgovinu, ugostiteljstvo i turizam, OIB 66528269413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TRENDGRAD, d.o.o. za proizvodnju, građevinarstvo, trgovinu, ugostiteljstvo i turizam</izvorni_sadrzaj>
    <derivirana_varijabla naziv="DomainObject.Predmet.ProtustrankaIDrugi_1">TRENDGRAD, d.o.o. za proizvodnju, građevinarstvo,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TRENDGRAD, d.o.o. za proizvodnju, građevinarstvo, trgovinu, ugostiteljstvo i turizam, OIB 66528269413, Vranjički Put 50, 21000 Split</izvorni_sadrzaj>
    <derivirana_varijabla naziv="DomainObject.Predmet.ProtustrankaIDrugiAdressOIB_1">TRENDGRAD, d.o.o. za proizvodnju, građevinarstvo, trgovinu, ugostiteljstvo i turizam, OIB 66528269413, Vranjički Put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TRENDGRAD, d.o.o. za proizvodnju, građevinarstvo, trgovinu, ugostiteljstvo i turizam</item>
      <item>FINANCIJSKA AGENCIJA, RC SPLIT</item>
    </izvorni_sadrzaj>
    <derivirana_varijabla naziv="DomainObject.Predmet.SudioniciListNaziv_1">
      <item>TRENDGRAD, d.o.o. za proizvodnju, građevinarstvo, trgovinu, ugostiteljstvo i turizam</item>
      <item>FINANCIJSKA AGENCIJA, RC SPLIT</item>
    </derivirana_varijabla>
  </DomainObject.Predmet.SudioniciListNaziv>
  <DomainObject.Predmet.SudioniciListAdressOIB>
    <izvorni_sadrzaj>
      <item>TRENDGRAD, d.o.o. za proizvodnju, građevinarstvo, trgovinu, ugostiteljstvo i turizam, OIB 66528269413, Vranjički Put 50,21000 Split</item>
      <item>FINANCIJSKA AGENCIJA, RC SPLIT, OIB 85821130368, Mažuranićevo šetalište 24 b,21000 Split</item>
    </izvorni_sadrzaj>
    <derivirana_varijabla naziv="DomainObject.Predmet.SudioniciListAdressOIB_1">
      <item>TRENDGRAD, d.o.o. za proizvodnju, građevinarstvo, trgovinu, ugostiteljstvo i turizam, OIB 66528269413, Vranjički Put 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66528269413</item>
      <item>, OIB 85821130368</item>
    </izvorni_sadrzaj>
    <derivirana_varijabla naziv="DomainObject.Predmet.SudioniciListNazivOIB_1">
      <item>, OIB 66528269413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636</properties:Words>
  <properties:Characters>3475</properties:Characters>
  <properties:Lines>86</properties:Lines>
  <properties:Paragraphs>28</properties:Paragraphs>
  <properties:TotalTime>207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2016-04-26T06:00:00Z</dcterms:created>
  <dc:creator>Marija Elez</dc:creator>
  <cp:lastModifiedBy>Marija Elez</cp:lastModifiedBy>
  <cp:lastPrinted>2018-01-05T08:00:00Z</cp:lastPrinted>
  <dcterms:modified xmlns:xsi="http://www.w3.org/2001/XMLSchema-instance" xsi:type="dcterms:W3CDTF">2018-01-05T08:00:00Z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