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3efe" w14:paraId="4ba3efe" w:rsidRDefault="00424BD8" w:rsidP="00424BD8" w:rsidR="00424BD8" w:rsidRPr="00AA64A9">
      <w:pPr>
        <w:ind w:hanging="2880" w:left="2880"/>
        <w:jc w:val="center"/>
        <w15:collapsed w:val="false"/>
      </w:pPr>
      <w:r>
        <w:rPr>
          <w:rFonts w:eastAsia="MS Mincho"/>
        </w:rPr>
        <w:t xml:space="preserve"> </w:t>
      </w:r>
      <w:r>
        <w:t xml:space="preserve">  </w:t>
      </w:r>
    </w:p>
    <w:p w:rsidRDefault="00424BD8" w:rsidP="00424BD8" w:rsidR="00424BD8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38198A"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424BD8" w:rsidP="00424BD8" w:rsidR="00424BD8" w:rsidRPr="00AA64A9">
      <w:pPr>
        <w:ind w:hanging="2880" w:left="2880"/>
        <w:jc w:val="center"/>
      </w:pPr>
    </w:p>
    <w:p w:rsidRDefault="00424BD8" w:rsidP="00424BD8" w:rsidR="00424BD8">
      <w:pPr>
        <w:jc w:val="both"/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0131AB" w:rsidR="003D085B" w:rsidRPr="007830F1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 kao stečajnom sucu, 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682FE8">
        <w:rPr>
          <w:bCs/>
        </w:rPr>
        <w:t>23</w:t>
      </w:r>
      <w:r w:rsidR="000131AB">
        <w:rPr>
          <w:bCs/>
        </w:rPr>
        <w:t xml:space="preserve">. </w:t>
      </w:r>
      <w:r w:rsidR="0045517C">
        <w:rPr>
          <w:bCs/>
        </w:rPr>
        <w:t xml:space="preserve">rujna </w:t>
      </w:r>
      <w:r w:rsidR="000131AB">
        <w:rPr>
          <w:bCs/>
        </w:rPr>
        <w:t>2</w:t>
      </w:r>
      <w:r w:rsidR="000131AB" w:rsidRPr="007830F1">
        <w:rPr>
          <w:bCs/>
        </w:rPr>
        <w:t>01</w:t>
      </w:r>
      <w:r w:rsidR="000131AB">
        <w:rPr>
          <w:bCs/>
        </w:rPr>
        <w:t>6</w:t>
      </w:r>
      <w:r w:rsidR="000131AB" w:rsidRPr="007830F1">
        <w:rPr>
          <w:bCs/>
        </w:rPr>
        <w:t>.</w:t>
      </w:r>
      <w:r w:rsidRPr="007830F1">
        <w:rPr>
          <w:bCs/>
        </w:rPr>
        <w:t xml:space="preserve"> donio je slijedeći </w:t>
      </w:r>
    </w:p>
    <w:p w:rsidRDefault="00A47715" w:rsidP="003D085B" w:rsidR="00A47715">
      <w:pPr>
        <w:jc w:val="center"/>
        <w:rPr>
          <w:rFonts w:eastAsia="MS Mincho"/>
        </w:rPr>
      </w:pPr>
    </w:p>
    <w:p w:rsidRDefault="00CB16B6" w:rsidP="003D085B" w:rsidR="00CB16B6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3D085B" w:rsidP="003D085B" w:rsidR="003D085B" w:rsidRPr="007830F1">
      <w:pPr>
        <w:jc w:val="both"/>
        <w:rPr>
          <w:rFonts w:eastAsia="MS Mincho"/>
        </w:rPr>
      </w:pPr>
    </w:p>
    <w:p w:rsidRDefault="003D085B" w:rsidP="00666FCF" w:rsidR="00666FCF" w:rsidRPr="007830F1">
      <w:pPr>
        <w:jc w:val="both"/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  <w:t xml:space="preserve">Utvrđuje se da su predmet prodaje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505BEF" w:rsidRPr="007830F1">
        <w:rPr>
          <w:lang w:val="de-DE"/>
        </w:rPr>
        <w:t xml:space="preserve"> </w:t>
      </w:r>
      <w:r w:rsidR="00666FCF" w:rsidRPr="007830F1">
        <w:t xml:space="preserve">upisane u zemljišnim knjigama </w:t>
      </w:r>
      <w:r w:rsidR="004B0B27" w:rsidRPr="007830F1">
        <w:t>Općinskog suda u Puli</w:t>
      </w:r>
      <w:r w:rsidR="004B0B27">
        <w:t>-Pola Zemljišno knjižni odjel Pazin</w:t>
      </w:r>
      <w:r w:rsidR="00666FCF" w:rsidRPr="007830F1">
        <w:rPr>
          <w:bCs/>
        </w:rPr>
        <w:t>, i to :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>
        <w:t>1</w:t>
      </w:r>
      <w:r w:rsidR="00666FCF" w:rsidRPr="007830F1">
        <w:t>.</w:t>
      </w:r>
      <w:r w:rsidR="00666FCF" w:rsidRPr="007830F1">
        <w:tab/>
        <w:t xml:space="preserve">FARMA LOKE, </w:t>
      </w:r>
      <w:proofErr w:type="spellStart"/>
      <w:r w:rsidR="00666FCF" w:rsidRPr="007830F1">
        <w:t>Loke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Pazin </w:t>
      </w:r>
      <w:r w:rsidR="00666FCF" w:rsidRPr="007830F1">
        <w:rPr>
          <w:bCs/>
        </w:rPr>
        <w:t>- nekretnine upisane</w:t>
      </w:r>
      <w:r w:rsidR="00666FCF" w:rsidRPr="007830F1">
        <w:t xml:space="preserve"> u z.k.ul.br. 3517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1315 ZGR. zgrada,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1316 ZGR. zgrada,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1317 ZGR.  zgrada,  na </w:t>
      </w:r>
      <w:proofErr w:type="spellStart"/>
      <w:r w:rsidR="00666FCF" w:rsidRPr="007830F1">
        <w:t>k.č</w:t>
      </w:r>
      <w:proofErr w:type="spellEnd"/>
      <w:r w:rsidR="00666FCF" w:rsidRPr="007830F1">
        <w:t xml:space="preserve">.  1318 ZGR. zgrada, 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1319 ZGR. zgrada, na </w:t>
      </w:r>
      <w:proofErr w:type="spellStart"/>
      <w:r w:rsidR="00666FCF" w:rsidRPr="007830F1">
        <w:t>k.č</w:t>
      </w:r>
      <w:proofErr w:type="spellEnd"/>
      <w:r w:rsidR="00666FCF" w:rsidRPr="007830F1">
        <w:t xml:space="preserve">. 853/2 dvorište površine 2397 m2,  na </w:t>
      </w:r>
      <w:proofErr w:type="spellStart"/>
      <w:r w:rsidR="00666FCF" w:rsidRPr="007830F1">
        <w:t>k.č</w:t>
      </w:r>
      <w:proofErr w:type="spellEnd"/>
      <w:r w:rsidR="00666FCF" w:rsidRPr="007830F1">
        <w:t xml:space="preserve">. 853/3 nadstrešnica, dvorište, </w:t>
      </w:r>
      <w:proofErr w:type="spellStart"/>
      <w:r w:rsidR="00666FCF" w:rsidRPr="007830F1">
        <w:t>silorovovi</w:t>
      </w:r>
      <w:proofErr w:type="spellEnd"/>
      <w:r w:rsidR="00666FCF" w:rsidRPr="007830F1">
        <w:t xml:space="preserve"> površine 13195 m2 i na </w:t>
      </w:r>
      <w:proofErr w:type="spellStart"/>
      <w:r w:rsidR="00666FCF" w:rsidRPr="007830F1">
        <w:t>k.č</w:t>
      </w:r>
      <w:proofErr w:type="spellEnd"/>
      <w:r w:rsidR="00666FCF" w:rsidRPr="007830F1">
        <w:t xml:space="preserve">.  857/8 pašnjak površine 8907 m2. </w:t>
      </w:r>
      <w:r w:rsidR="00666FCF" w:rsidRPr="007830F1">
        <w:rPr>
          <w:bCs/>
        </w:rPr>
        <w:t xml:space="preserve">Utvrđena vrijednost nekretnina je </w:t>
      </w:r>
      <w:r w:rsidR="000131AB">
        <w:rPr>
          <w:bCs/>
        </w:rPr>
        <w:t>9</w:t>
      </w:r>
      <w:r w:rsidR="00627D41">
        <w:rPr>
          <w:bCs/>
        </w:rPr>
        <w:t>0</w:t>
      </w:r>
      <w:r w:rsidR="00A46F3B">
        <w:rPr>
          <w:bCs/>
        </w:rPr>
        <w:t>.</w:t>
      </w:r>
      <w:r w:rsidR="00A4431A">
        <w:rPr>
          <w:bCs/>
        </w:rPr>
        <w:t>0</w:t>
      </w:r>
      <w:r w:rsidR="00A46F3B" w:rsidRPr="00A46F3B">
        <w:rPr>
          <w:bCs/>
        </w:rPr>
        <w:t>00</w:t>
      </w:r>
      <w:r w:rsidR="00666FCF"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>
        <w:t>2</w:t>
      </w:r>
      <w:r w:rsidR="00666FCF" w:rsidRPr="007830F1">
        <w:t>.</w:t>
      </w:r>
      <w:r w:rsidR="00666FCF" w:rsidRPr="007830F1">
        <w:tab/>
        <w:t xml:space="preserve">FARMA GORTANOV BRIJEG I, </w:t>
      </w:r>
      <w:proofErr w:type="spellStart"/>
      <w:r w:rsidR="00666FCF" w:rsidRPr="007830F1">
        <w:t>Gortanov</w:t>
      </w:r>
      <w:proofErr w:type="spellEnd"/>
      <w:r w:rsidR="00666FCF" w:rsidRPr="007830F1">
        <w:t xml:space="preserve"> brijeg, Pazin </w:t>
      </w:r>
      <w:r w:rsidR="00666FCF" w:rsidRPr="007830F1">
        <w:rPr>
          <w:bCs/>
        </w:rPr>
        <w:t xml:space="preserve">- nekretnina upisana  </w:t>
      </w:r>
      <w:r w:rsidR="00666FCF" w:rsidRPr="007830F1">
        <w:t xml:space="preserve">u z.k.ul.br. 3877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1644 vinograd. </w:t>
      </w:r>
      <w:r w:rsidR="00666FCF" w:rsidRPr="007830F1">
        <w:rPr>
          <w:bCs/>
        </w:rPr>
        <w:t>Utvrđena vrijednost nekretnina je</w:t>
      </w:r>
      <w:r w:rsidR="00666FCF" w:rsidRPr="007830F1">
        <w:t xml:space="preserve">   </w:t>
      </w:r>
      <w:r w:rsidR="000131AB">
        <w:t>95</w:t>
      </w:r>
      <w:r w:rsidR="00A46F3B">
        <w:t>.</w:t>
      </w:r>
      <w:r w:rsidR="00A46F3B" w:rsidRPr="00A46F3B">
        <w:t>000</w:t>
      </w:r>
      <w:r w:rsidR="00666FCF"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>
        <w:t>3.</w:t>
      </w:r>
      <w:r w:rsidR="00666FCF" w:rsidRPr="007830F1">
        <w:tab/>
        <w:t xml:space="preserve">FARMA GORTANOV BRIJEG II, </w:t>
      </w:r>
      <w:proofErr w:type="spellStart"/>
      <w:r w:rsidR="00666FCF" w:rsidRPr="007830F1">
        <w:t>Gortanov</w:t>
      </w:r>
      <w:proofErr w:type="spellEnd"/>
      <w:r w:rsidR="00666FCF" w:rsidRPr="007830F1">
        <w:t xml:space="preserve"> brijeg, Pazin,  </w:t>
      </w:r>
      <w:r w:rsidR="00666FCF" w:rsidRPr="007830F1">
        <w:rPr>
          <w:bCs/>
        </w:rPr>
        <w:t>- nekretnine upisane</w:t>
      </w:r>
      <w:r w:rsidR="00666FCF" w:rsidRPr="007830F1">
        <w:t xml:space="preserve"> u z.k.ul.br. 3877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1675/1  oranica. </w:t>
      </w:r>
      <w:r w:rsidR="00666FCF" w:rsidRPr="007830F1">
        <w:rPr>
          <w:bCs/>
        </w:rPr>
        <w:t xml:space="preserve">Utvrđena vrijednost nekretnina je </w:t>
      </w:r>
      <w:r w:rsidR="00666FCF" w:rsidRPr="007830F1">
        <w:t xml:space="preserve"> </w:t>
      </w:r>
      <w:r w:rsidR="000131AB">
        <w:t>65</w:t>
      </w:r>
      <w:r w:rsidR="00A14377">
        <w:t>.000</w:t>
      </w:r>
      <w:r w:rsidR="00666FCF"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>
        <w:t>4</w:t>
      </w:r>
      <w:r w:rsidR="00666FCF" w:rsidRPr="007830F1">
        <w:t>.</w:t>
      </w:r>
      <w:r w:rsidR="00666FCF" w:rsidRPr="007830F1">
        <w:tab/>
        <w:t xml:space="preserve">SKLADIŠTE PAZINSKI NOVAKI,  Pazinski </w:t>
      </w:r>
      <w:proofErr w:type="spellStart"/>
      <w:r w:rsidR="00666FCF" w:rsidRPr="007830F1">
        <w:t>Novaki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 </w:t>
      </w:r>
      <w:r w:rsidR="00666FCF" w:rsidRPr="007830F1">
        <w:rPr>
          <w:bCs/>
        </w:rPr>
        <w:t>- nekretnine upisane</w:t>
      </w:r>
      <w:r w:rsidR="00666FCF" w:rsidRPr="007830F1">
        <w:t xml:space="preserve"> u z.k.ul.br. 716 k.o. NOVAKI PAZINSKI na </w:t>
      </w:r>
      <w:proofErr w:type="spellStart"/>
      <w:r w:rsidR="00666FCF" w:rsidRPr="007830F1">
        <w:t>k.č</w:t>
      </w:r>
      <w:proofErr w:type="spellEnd"/>
      <w:r w:rsidR="00666FCF" w:rsidRPr="007830F1">
        <w:t xml:space="preserve">. 304/2 ZGR.  zgrada površine 158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304/3 ZGR. cisterna površine 80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2152/13 gospodarski objekt površine 244 m2. </w:t>
      </w:r>
      <w:r w:rsidR="00666FCF" w:rsidRPr="007830F1">
        <w:rPr>
          <w:bCs/>
        </w:rPr>
        <w:t>Utvrđena vrijednost nekretnina je</w:t>
      </w:r>
      <w:r w:rsidR="00666FCF" w:rsidRPr="007830F1">
        <w:t xml:space="preserve"> </w:t>
      </w:r>
      <w:r w:rsidR="000131AB">
        <w:t>25</w:t>
      </w:r>
      <w:r w:rsidR="005114ED">
        <w:t>.</w:t>
      </w:r>
      <w:r w:rsidR="005114ED" w:rsidRPr="005114ED">
        <w:t>0</w:t>
      </w:r>
      <w:r w:rsidR="00A4431A">
        <w:t>00</w:t>
      </w:r>
      <w:r w:rsidR="00666FCF"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>
        <w:t>5</w:t>
      </w:r>
      <w:r w:rsidR="00666FCF" w:rsidRPr="007830F1">
        <w:t>.</w:t>
      </w:r>
      <w:r w:rsidR="00666FCF" w:rsidRPr="007830F1">
        <w:tab/>
        <w:t xml:space="preserve">TVORNICA STOČNE HRANE, VINSKI PODRUM I OKOLNO ZEMLJIŠTE, Kapetana </w:t>
      </w:r>
      <w:proofErr w:type="spellStart"/>
      <w:r w:rsidR="00666FCF" w:rsidRPr="007830F1">
        <w:t>Lazarića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Pazin,  </w:t>
      </w:r>
      <w:r w:rsidR="00666FCF" w:rsidRPr="007830F1">
        <w:rPr>
          <w:bCs/>
        </w:rPr>
        <w:t xml:space="preserve">- nekretnine upisane </w:t>
      </w:r>
      <w:r w:rsidR="00666FCF" w:rsidRPr="007830F1">
        <w:t xml:space="preserve">u z.k.ul.br. 3817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1361 ZGR.  tvornica stočne hrane, površina 978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637/1  dvorište, put, silos, pašnjak, površine 3985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641/2 pašnjak, površina 37 m2; u z.k.ul.br. 3663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652/6,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679/7 put površine 69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679/8  put površine 199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679/10  neplodno, dvorište, površine 145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11186/4   silos, dvorište površine 678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11186/5  </w:t>
      </w:r>
      <w:r w:rsidR="00666FCF" w:rsidRPr="007830F1">
        <w:lastRenderedPageBreak/>
        <w:t xml:space="preserve">dvorište površine 6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11186/6  - dvorište površine 5 m2; u z.k.ul.br. 2066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634/1 pašnjak, oranica, put, površine 179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634/2 oranica, pašnjak, dvorište, put, površine 533 m2, 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635/1 dvorište i put površine 1071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635/2 zgrada, podrum,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635/3  dvorište, put, površine 1109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635/4 dvorište, put, površine 160 m2  i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635/5  dvorište, put, površine 181 m2,  u z.k.ul.br. 3664 k.o. PAZIN sve u 3/6 dijela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652/38 pašnjak, dvorište, put, šuma, površine 377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652/39 oranica, pašnjak, put, šuma, površine 1422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652/40 oranica, pašnjak, površine 560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652/41  šuma površine 104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652/42 dvorište, put, šuma, površine 51 m2 i 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652/43 dvorište, put, šuma, površine 381 m2,  u z.k.ul.br. 3615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662/4 pašnjak površine 17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663/4  pašnjak, oranica površine 188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663/5 pašnjak, oranica, površine 134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663/6  pašnjak, oranica, površine 1516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663/7  pašnjak, oranica, površine 52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663/8 pašnjak, oranica, površina 316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663/9 pašnjak, oranica, površina 365 m2,  u z.k.ul.br. 2194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636/3 šuma, put, površine 144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636/4 šuma, put, površine 101 m2,  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636/5 dvorište, put, površine 27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640/1 pašnjak, dvorište, put, šuma, trafostanica, površine 2401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640/2 pašnjak, put, šuma, površine 586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640/3 pašnjak, površina 134 m2 i </w:t>
      </w:r>
      <w:proofErr w:type="spellStart"/>
      <w:r w:rsidR="00666FCF" w:rsidRPr="007830F1">
        <w:t>kat.čest</w:t>
      </w:r>
      <w:proofErr w:type="spellEnd"/>
      <w:r w:rsidR="00666FCF" w:rsidRPr="007830F1">
        <w:t xml:space="preserve">. 640/4 pašnjak površine 144 m2, u z.k.ul.br. 1919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664/1 oranica, pašnjak, površine 2308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664/2 oranica, pašnjak, površine 77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664/3 pašnjak, površine 3 m2, u z.k.ul.br. 1258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633/2  oranica; u z.k.ul.br. 3517 k.o. PAZIN; </w:t>
      </w:r>
      <w:proofErr w:type="spellStart"/>
      <w:r w:rsidR="00666FCF" w:rsidRPr="007830F1">
        <w:t>k.č</w:t>
      </w:r>
      <w:proofErr w:type="spellEnd"/>
      <w:r w:rsidR="00666FCF" w:rsidRPr="007830F1">
        <w:t xml:space="preserve">. 637/3 put površine 1125 m2.  </w:t>
      </w:r>
      <w:r w:rsidR="00666FCF" w:rsidRPr="007830F1">
        <w:rPr>
          <w:bCs/>
        </w:rPr>
        <w:t>Utvrđena vrijednost nekretnina je</w:t>
      </w:r>
      <w:r w:rsidR="00666FCF" w:rsidRPr="007830F1">
        <w:t xml:space="preserve"> </w:t>
      </w:r>
      <w:r w:rsidR="00627D41">
        <w:t>9</w:t>
      </w:r>
      <w:r w:rsidR="000131AB">
        <w:t>0</w:t>
      </w:r>
      <w:r w:rsidR="004E2F83">
        <w:t>0</w:t>
      </w:r>
      <w:r w:rsidR="005114ED">
        <w:t>.</w:t>
      </w:r>
      <w:r w:rsidR="005114ED" w:rsidRPr="005114ED">
        <w:t>000</w:t>
      </w:r>
      <w:r w:rsidR="00666FCF" w:rsidRPr="007830F1">
        <w:t>,00 EUR u protuvrijednosti kuna prema srednjem tečaju HNB na dan prodaje.</w:t>
      </w:r>
    </w:p>
    <w:p w:rsidRDefault="004B0B27" w:rsidP="00666FCF" w:rsidR="004B0B27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F52409" w:rsidP="00666FCF" w:rsidR="00666FCF">
      <w:pPr>
        <w:jc w:val="center"/>
        <w:rPr>
          <w:rFonts w:eastAsia="MS Mincho"/>
        </w:rPr>
      </w:pPr>
      <w:r>
        <w:t xml:space="preserve">9. studenog </w:t>
      </w:r>
      <w:r w:rsidR="004A2698" w:rsidRPr="00BD385A">
        <w:t>201</w:t>
      </w:r>
      <w:r w:rsidR="00907D6B">
        <w:t>6</w:t>
      </w:r>
      <w:r w:rsidR="00666FCF">
        <w:rPr>
          <w:rFonts w:eastAsia="MS Mincho"/>
        </w:rPr>
        <w:t>. u</w:t>
      </w:r>
      <w:r w:rsidR="00907D6B">
        <w:rPr>
          <w:rFonts w:eastAsia="MS Mincho"/>
        </w:rPr>
        <w:t xml:space="preserve"> </w:t>
      </w:r>
      <w:r w:rsidR="00EE38C5">
        <w:rPr>
          <w:rFonts w:eastAsia="MS Mincho"/>
        </w:rPr>
        <w:t>1</w:t>
      </w:r>
      <w:r w:rsidR="00682FE8">
        <w:rPr>
          <w:rFonts w:eastAsia="MS Mincho"/>
        </w:rPr>
        <w:t>0</w:t>
      </w:r>
      <w:r w:rsidR="00666FCF">
        <w:rPr>
          <w:rFonts w:eastAsia="MS Mincho"/>
        </w:rPr>
        <w:t>,</w:t>
      </w:r>
      <w:r w:rsidR="00B11BDE">
        <w:rPr>
          <w:rFonts w:eastAsia="MS Mincho"/>
        </w:rPr>
        <w:t>0</w:t>
      </w:r>
      <w:r w:rsidR="00703A24">
        <w:rPr>
          <w:rFonts w:eastAsia="MS Mincho"/>
        </w:rPr>
        <w:t>0</w:t>
      </w:r>
      <w:r w:rsidR="00666FCF">
        <w:rPr>
          <w:rFonts w:eastAsia="MS Mincho"/>
        </w:rPr>
        <w:t xml:space="preserve">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 oglasnoj ploči suda, web stečaju,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45517C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>Nekretnine pod točkom I.</w:t>
      </w:r>
      <w:r w:rsidR="000131AB">
        <w:t xml:space="preserve"> </w:t>
      </w:r>
      <w:r w:rsidR="00682FE8">
        <w:t>1</w:t>
      </w:r>
      <w:r>
        <w:t>.</w:t>
      </w:r>
      <w:r w:rsidR="00682FE8">
        <w:t>1</w:t>
      </w:r>
      <w:r w:rsidR="0045517C">
        <w:t xml:space="preserve"> i</w:t>
      </w:r>
      <w:r>
        <w:t xml:space="preserve"> </w:t>
      </w:r>
      <w:r w:rsidR="00682FE8">
        <w:t xml:space="preserve"> </w:t>
      </w:r>
      <w:r w:rsidR="0045517C">
        <w:t>1</w:t>
      </w:r>
      <w:r>
        <w:t>.</w:t>
      </w:r>
      <w:r w:rsidR="00682FE8">
        <w:t>5</w:t>
      </w:r>
      <w:r>
        <w:t>.</w:t>
      </w:r>
      <w:r w:rsidR="004B0B27">
        <w:t xml:space="preserve"> </w:t>
      </w:r>
      <w:r w:rsidR="004E2F83">
        <w:t xml:space="preserve"> </w:t>
      </w:r>
      <w:r w:rsidR="00273C7F">
        <w:t xml:space="preserve"> </w:t>
      </w:r>
      <w:r>
        <w:t>izreke ovog zaključka su u zakupu koji ističe</w:t>
      </w:r>
      <w:r w:rsidR="00A4431A">
        <w:t xml:space="preserve">  u roku 60 </w:t>
      </w:r>
      <w:r>
        <w:t xml:space="preserve">dana  </w:t>
      </w:r>
      <w:r w:rsidR="00A4431A">
        <w:t>od dana prodaje predmetne nekretnine</w:t>
      </w:r>
      <w:r w:rsidR="0045517C">
        <w:t>.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E81022">
        <w:rPr>
          <w:rFonts w:eastAsia="MS Mincho"/>
        </w:rPr>
        <w:t xml:space="preserve"> </w:t>
      </w:r>
      <w:r w:rsidR="007368B5">
        <w:rPr>
          <w:rFonts w:eastAsia="MS Mincho"/>
        </w:rPr>
        <w:t xml:space="preserve">7. studenog </w:t>
      </w:r>
      <w:r w:rsidR="004A2698" w:rsidRPr="00BD385A">
        <w:t>201</w:t>
      </w:r>
      <w:r w:rsidR="00424BD8">
        <w:t>6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pozivom na broj 241 12 ( bez oznake modela ), a kupac je potvrdu o prethodnoj uplati </w:t>
      </w:r>
      <w:r>
        <w:rPr>
          <w:rFonts w:eastAsia="MS Mincho"/>
        </w:rPr>
        <w:lastRenderedPageBreak/>
        <w:t xml:space="preserve">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66FCF" w:rsidP="00666FCF" w:rsidR="00666FCF">
      <w:pPr>
        <w:jc w:val="both"/>
      </w:pPr>
      <w:r>
        <w:t xml:space="preserve">V. Nekretnina se može razgledati uz prethodni dogovor sa stečajnim upraviteljem 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predložio prodaju nekretnina pobliže opisanih pod točkom  I. izreke ovog </w:t>
      </w:r>
      <w:proofErr w:type="spellStart"/>
      <w:r>
        <w:rPr>
          <w:rFonts w:eastAsia="MS Mincho"/>
        </w:rPr>
        <w:t>rješanja</w:t>
      </w:r>
      <w:proofErr w:type="spellEnd"/>
      <w:r>
        <w:rPr>
          <w:rFonts w:eastAsia="MS Mincho"/>
        </w:rPr>
        <w:t>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St-241/12-187 od 24. travnja 2014., 7 St-241/12-188 od 24. travnja 2014., 7 St-241/12-189 od 24. travnja 2014., 7 St-241/12-190 od 24. travnja 2014. i 7 St-241/12-252 od </w:t>
      </w:r>
      <w:r>
        <w:t xml:space="preserve">20. listopada 2014. </w:t>
      </w:r>
      <w:r>
        <w:rPr>
          <w:rFonts w:eastAsia="MS Mincho"/>
        </w:rPr>
        <w:t xml:space="preserve"> 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E81022">
        <w:rPr>
          <w:rFonts w:eastAsia="MS Mincho"/>
        </w:rPr>
        <w:t xml:space="preserve">četrnaestom </w:t>
      </w:r>
      <w:r w:rsidR="008801BF">
        <w:rPr>
          <w:rFonts w:eastAsia="MS Mincho"/>
        </w:rPr>
        <w:t>ro</w:t>
      </w:r>
      <w:r>
        <w:rPr>
          <w:rFonts w:eastAsia="MS Mincho"/>
        </w:rPr>
        <w:t>čištu za javnu dražbu,</w:t>
      </w:r>
      <w:r w:rsidR="008801BF">
        <w:rPr>
          <w:rFonts w:eastAsia="MS Mincho"/>
        </w:rPr>
        <w:t xml:space="preserve"> ali kako su bila </w:t>
      </w:r>
      <w:proofErr w:type="spellStart"/>
      <w:r w:rsidR="008801BF">
        <w:rPr>
          <w:rFonts w:eastAsia="MS Mincho"/>
        </w:rPr>
        <w:t>ulplačena</w:t>
      </w:r>
      <w:proofErr w:type="spellEnd"/>
      <w:r w:rsidR="008801BF">
        <w:rPr>
          <w:rFonts w:eastAsia="MS Mincho"/>
        </w:rPr>
        <w:t xml:space="preserve"> osiguranja za kupnju </w:t>
      </w:r>
      <w:r>
        <w:rPr>
          <w:rFonts w:eastAsia="MS Mincho"/>
        </w:rPr>
        <w:t xml:space="preserve">nekretnina, </w:t>
      </w:r>
      <w:r w:rsidR="008801BF">
        <w:rPr>
          <w:rFonts w:eastAsia="MS Mincho"/>
        </w:rPr>
        <w:t xml:space="preserve">određene su iste </w:t>
      </w:r>
      <w:proofErr w:type="spellStart"/>
      <w:r w:rsidR="008801BF">
        <w:rPr>
          <w:rFonts w:eastAsia="MS Mincho"/>
        </w:rPr>
        <w:t>vrijednosi</w:t>
      </w:r>
      <w:proofErr w:type="spellEnd"/>
      <w:r w:rsidR="008801BF">
        <w:rPr>
          <w:rFonts w:eastAsia="MS Mincho"/>
        </w:rPr>
        <w:t xml:space="preserve"> nekretnina kao za  prethodnoj  prodaji, pa je </w:t>
      </w:r>
      <w:r>
        <w:rPr>
          <w:rFonts w:eastAsia="MS Mincho"/>
        </w:rPr>
        <w:t xml:space="preserve">o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odlučit</w:t>
      </w:r>
      <w:r w:rsidR="008801BF">
        <w:rPr>
          <w:rFonts w:eastAsia="MS Mincho"/>
          <w:bCs/>
          <w:lang w:val="de-DE"/>
        </w:rPr>
        <w:t>eno</w:t>
      </w:r>
      <w:proofErr w:type="spellEnd"/>
      <w:r w:rsidR="008801BF"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A47715" w:rsidP="003D085B" w:rsidR="00A47715" w:rsidRPr="007830F1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45517C">
        <w:rPr>
          <w:bCs/>
        </w:rPr>
        <w:t xml:space="preserve">23. rujna </w:t>
      </w:r>
      <w:r w:rsidR="008801BF">
        <w:rPr>
          <w:bCs/>
        </w:rPr>
        <w:t xml:space="preserve"> 2</w:t>
      </w:r>
      <w:r w:rsidR="008801BF" w:rsidRPr="007830F1">
        <w:rPr>
          <w:bCs/>
        </w:rPr>
        <w:t>01</w:t>
      </w:r>
      <w:r w:rsidR="008801BF">
        <w:rPr>
          <w:bCs/>
        </w:rPr>
        <w:t>6</w:t>
      </w:r>
      <w:r w:rsidR="00505BEF" w:rsidRPr="007830F1">
        <w:rPr>
          <w:bCs/>
        </w:rPr>
        <w:t>.</w:t>
      </w:r>
    </w:p>
    <w:p w:rsidRDefault="00407C7A" w:rsidP="00407C7A" w:rsidR="00407C7A" w:rsidRPr="007830F1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407C7A" w:rsidP="0054615B" w:rsidR="00407C7A" w:rsidRPr="007830F1">
      <w:pPr>
        <w:jc w:val="both"/>
        <w:rPr>
          <w:rFonts w:eastAsia="MS Mincho"/>
        </w:rPr>
      </w:pPr>
    </w:p>
    <w:p w:rsidRDefault="003C6D7F" w:rsidP="00D34501" w:rsidR="003C6D7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208B8" w:rsidP="00D34501" w:rsidR="001208B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208B8" w:rsidP="00D34501" w:rsidR="001208B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208B8" w:rsidP="00D34501" w:rsidR="001208B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208B8" w:rsidP="00D34501" w:rsidR="001208B8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208B8" w:rsidP="00D34501" w:rsidR="001208B8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C7437D" w:rsidP="00D34501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47715" w:rsidP="00FD7C00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Z</w:t>
      </w:r>
      <w:r w:rsidR="00FE1DDC" w:rsidRPr="00EE38C5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EE38C5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9C4293" w:rsidP="00505BEF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1.</w:t>
      </w:r>
      <w:r w:rsidRPr="00EE38C5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437D" w:rsidRPr="00EE38C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FE1DDC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EE38C5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63634B" w:rsidRPr="00EE38C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3634B" w:rsidRPr="00EE38C5">
        <w:rPr>
          <w:rFonts w:cs="Times New Roman" w:hAnsi="Times New Roman" w:ascii="Times New Roman"/>
          <w:sz w:val="24"/>
          <w:szCs w:val="24"/>
        </w:rPr>
        <w:t>odvj</w:t>
      </w:r>
      <w:proofErr w:type="spellEnd"/>
      <w:r w:rsidR="001039C5">
        <w:rPr>
          <w:rFonts w:cs="Times New Roman" w:hAnsi="Times New Roman" w:ascii="Times New Roman"/>
          <w:sz w:val="24"/>
          <w:szCs w:val="24"/>
        </w:rPr>
        <w:t>. Luka Rimac</w:t>
      </w:r>
      <w:bookmarkStart w:name="_GoBack" w:id="0"/>
      <w:bookmarkEnd w:id="0"/>
    </w:p>
    <w:p w:rsidRDefault="00EF41A5" w:rsidP="00FE1DDC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2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3</w:t>
      </w:r>
      <w:r w:rsidR="009C4293" w:rsidRPr="00EE38C5">
        <w:rPr>
          <w:rFonts w:cs="Times New Roman" w:hAnsi="Times New Roman" w:ascii="Times New Roman"/>
          <w:sz w:val="24"/>
          <w:szCs w:val="24"/>
        </w:rPr>
        <w:t>.</w:t>
      </w:r>
      <w:r w:rsidR="009C4293" w:rsidRPr="00EE38C5">
        <w:rPr>
          <w:rFonts w:cs="Times New Roman" w:hAnsi="Times New Roman" w:ascii="Times New Roman"/>
          <w:sz w:val="24"/>
          <w:szCs w:val="24"/>
        </w:rPr>
        <w:tab/>
        <w:t>objaviti na oglasnoj ploči suda i na web stranicama</w:t>
      </w:r>
    </w:p>
    <w:p w:rsidRDefault="009C4293" w:rsidP="00D34501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0131AB" w:rsidR="000131AB" w:rsidRPr="007830F1">
      <w:pPr>
        <w:rPr>
          <w:rFonts w:eastAsia="MS Mincho"/>
        </w:rPr>
      </w:pPr>
      <w:r w:rsidRPr="00EE38C5">
        <w:t>U Rijeci,</w:t>
      </w:r>
      <w:r w:rsidR="0063634B" w:rsidRPr="00EE38C5">
        <w:t xml:space="preserve"> </w:t>
      </w:r>
      <w:r w:rsidRPr="00EE38C5">
        <w:t xml:space="preserve"> </w:t>
      </w:r>
      <w:r w:rsidR="00E81022">
        <w:rPr>
          <w:bCs/>
        </w:rPr>
        <w:t xml:space="preserve"> </w:t>
      </w:r>
      <w:r w:rsidR="0045517C">
        <w:rPr>
          <w:bCs/>
        </w:rPr>
        <w:t xml:space="preserve">23. rujna </w:t>
      </w:r>
      <w:r w:rsidR="008801BF">
        <w:rPr>
          <w:bCs/>
        </w:rPr>
        <w:t xml:space="preserve"> 2</w:t>
      </w:r>
      <w:r w:rsidR="008801BF" w:rsidRPr="007830F1">
        <w:rPr>
          <w:bCs/>
        </w:rPr>
        <w:t>01</w:t>
      </w:r>
      <w:r w:rsidR="008801BF">
        <w:rPr>
          <w:bCs/>
        </w:rPr>
        <w:t>6</w:t>
      </w:r>
      <w:r w:rsidR="000131AB" w:rsidRPr="007830F1">
        <w:rPr>
          <w:bCs/>
        </w:rPr>
        <w:t>.</w:t>
      </w:r>
    </w:p>
    <w:p w:rsidRDefault="003C6D7F" w:rsidP="00EF41A5" w:rsidR="003C6D7F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393C96" w:rsidR="003C6D7F" w:rsidRPr="00EE38C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DBD" w:rsidR="00447DBD">
      <w:r>
        <w:separator/>
      </w:r>
    </w:p>
  </w:endnote>
  <w:endnote w:id="0" w:type="continuationSeparator">
    <w:p w:rsidRDefault="00447DBD" w:rsidR="00447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424BD8">
    <w:pPr>
      <w:pStyle w:val="Podnoje"/>
      <w:jc w:val="center"/>
    </w:pPr>
    <w:r w:rsidRPr="00424BD8">
      <w:rPr>
        <w:rStyle w:val="Brojstranice"/>
      </w:rPr>
      <w:fldChar w:fldCharType="begin"/>
    </w:r>
    <w:r w:rsidRPr="00424BD8">
      <w:rPr>
        <w:rStyle w:val="Brojstranice"/>
      </w:rPr>
      <w:instrText xml:space="preserve"> PAGE </w:instrText>
    </w:r>
    <w:r w:rsidRPr="00424BD8">
      <w:rPr>
        <w:rStyle w:val="Brojstranice"/>
      </w:rPr>
      <w:fldChar w:fldCharType="separate"/>
    </w:r>
    <w:r w:rsidR="001039C5">
      <w:rPr>
        <w:rStyle w:val="Brojstranice"/>
        <w:noProof/>
      </w:rPr>
      <w:t>4</w:t>
    </w:r>
    <w:r w:rsidRPr="00424BD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DBD" w:rsidR="00447DBD">
      <w:r>
        <w:separator/>
      </w:r>
    </w:p>
  </w:footnote>
  <w:footnote w:id="0" w:type="continuationSeparator">
    <w:p w:rsidRDefault="00447DBD" w:rsidR="00447D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Posl.br. 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764AA4">
      <w:rPr>
        <w:rFonts w:cs="Times New Roman" w:eastAsia="MS Mincho" w:hAnsi="Times New Roman" w:ascii="Times New Roman"/>
        <w:sz w:val="24"/>
      </w:rPr>
      <w:t>520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5FB"/>
    <w:rsid w:val="00007C3D"/>
    <w:rsid w:val="000131AB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A6D90"/>
    <w:rsid w:val="000A7BE3"/>
    <w:rsid w:val="000B4DA4"/>
    <w:rsid w:val="000C31ED"/>
    <w:rsid w:val="000E3A9E"/>
    <w:rsid w:val="000F6F06"/>
    <w:rsid w:val="00100DC3"/>
    <w:rsid w:val="00101424"/>
    <w:rsid w:val="001039C5"/>
    <w:rsid w:val="001058B6"/>
    <w:rsid w:val="001160D6"/>
    <w:rsid w:val="001208B8"/>
    <w:rsid w:val="00135D42"/>
    <w:rsid w:val="001448B8"/>
    <w:rsid w:val="001552DE"/>
    <w:rsid w:val="00176C5B"/>
    <w:rsid w:val="00183515"/>
    <w:rsid w:val="00190260"/>
    <w:rsid w:val="001A5F51"/>
    <w:rsid w:val="001A7445"/>
    <w:rsid w:val="001B0995"/>
    <w:rsid w:val="001B1A90"/>
    <w:rsid w:val="001B2B44"/>
    <w:rsid w:val="001B60C9"/>
    <w:rsid w:val="001C2431"/>
    <w:rsid w:val="001D31AB"/>
    <w:rsid w:val="001E1EF7"/>
    <w:rsid w:val="001F39A1"/>
    <w:rsid w:val="00211A50"/>
    <w:rsid w:val="00214A14"/>
    <w:rsid w:val="0021634D"/>
    <w:rsid w:val="00223192"/>
    <w:rsid w:val="002321BB"/>
    <w:rsid w:val="0023223D"/>
    <w:rsid w:val="00233A6A"/>
    <w:rsid w:val="00234E4A"/>
    <w:rsid w:val="002405E1"/>
    <w:rsid w:val="002708BA"/>
    <w:rsid w:val="00273C7F"/>
    <w:rsid w:val="00274598"/>
    <w:rsid w:val="00276E26"/>
    <w:rsid w:val="00283820"/>
    <w:rsid w:val="00287350"/>
    <w:rsid w:val="00291072"/>
    <w:rsid w:val="00292C18"/>
    <w:rsid w:val="00297D6B"/>
    <w:rsid w:val="002B3B4A"/>
    <w:rsid w:val="002B43A3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15AE1"/>
    <w:rsid w:val="00321092"/>
    <w:rsid w:val="00321C21"/>
    <w:rsid w:val="00332920"/>
    <w:rsid w:val="00334482"/>
    <w:rsid w:val="00336043"/>
    <w:rsid w:val="0035047E"/>
    <w:rsid w:val="0038198A"/>
    <w:rsid w:val="00393C96"/>
    <w:rsid w:val="003A3EA5"/>
    <w:rsid w:val="003B178D"/>
    <w:rsid w:val="003B4A6B"/>
    <w:rsid w:val="003C5105"/>
    <w:rsid w:val="003C6D7F"/>
    <w:rsid w:val="003D085B"/>
    <w:rsid w:val="003F2524"/>
    <w:rsid w:val="003F519A"/>
    <w:rsid w:val="00407C7A"/>
    <w:rsid w:val="004221D4"/>
    <w:rsid w:val="0042235D"/>
    <w:rsid w:val="00424018"/>
    <w:rsid w:val="00424BD8"/>
    <w:rsid w:val="0044360E"/>
    <w:rsid w:val="00444D98"/>
    <w:rsid w:val="00447DBD"/>
    <w:rsid w:val="0045272F"/>
    <w:rsid w:val="0045517C"/>
    <w:rsid w:val="00477289"/>
    <w:rsid w:val="004810D4"/>
    <w:rsid w:val="00490000"/>
    <w:rsid w:val="004A04C3"/>
    <w:rsid w:val="004A2698"/>
    <w:rsid w:val="004A3824"/>
    <w:rsid w:val="004B0B27"/>
    <w:rsid w:val="004B43C4"/>
    <w:rsid w:val="004C2135"/>
    <w:rsid w:val="004D3F82"/>
    <w:rsid w:val="004D6113"/>
    <w:rsid w:val="004E2F83"/>
    <w:rsid w:val="00505BEF"/>
    <w:rsid w:val="005114ED"/>
    <w:rsid w:val="005132F8"/>
    <w:rsid w:val="0051646A"/>
    <w:rsid w:val="005274E1"/>
    <w:rsid w:val="0054615B"/>
    <w:rsid w:val="00553D3C"/>
    <w:rsid w:val="00581DD0"/>
    <w:rsid w:val="005939F1"/>
    <w:rsid w:val="005A24E0"/>
    <w:rsid w:val="005C24A8"/>
    <w:rsid w:val="005D0384"/>
    <w:rsid w:val="005D293E"/>
    <w:rsid w:val="005D6349"/>
    <w:rsid w:val="005D6D08"/>
    <w:rsid w:val="00600DB9"/>
    <w:rsid w:val="00627D41"/>
    <w:rsid w:val="00631246"/>
    <w:rsid w:val="00633CE9"/>
    <w:rsid w:val="0063634B"/>
    <w:rsid w:val="0064216F"/>
    <w:rsid w:val="006459B7"/>
    <w:rsid w:val="006500E4"/>
    <w:rsid w:val="0065036E"/>
    <w:rsid w:val="006528CB"/>
    <w:rsid w:val="00654B85"/>
    <w:rsid w:val="00666FCF"/>
    <w:rsid w:val="006672E3"/>
    <w:rsid w:val="00682FE8"/>
    <w:rsid w:val="006843A5"/>
    <w:rsid w:val="0068734C"/>
    <w:rsid w:val="006A250F"/>
    <w:rsid w:val="006A5695"/>
    <w:rsid w:val="006C13B6"/>
    <w:rsid w:val="006C5827"/>
    <w:rsid w:val="006C6374"/>
    <w:rsid w:val="006E2C4C"/>
    <w:rsid w:val="006E7C4F"/>
    <w:rsid w:val="00701C09"/>
    <w:rsid w:val="00703A24"/>
    <w:rsid w:val="00704D73"/>
    <w:rsid w:val="00706EBB"/>
    <w:rsid w:val="00717961"/>
    <w:rsid w:val="00721101"/>
    <w:rsid w:val="007368B5"/>
    <w:rsid w:val="00744A18"/>
    <w:rsid w:val="00754EB1"/>
    <w:rsid w:val="00755FD1"/>
    <w:rsid w:val="00756833"/>
    <w:rsid w:val="00764AA4"/>
    <w:rsid w:val="00765FE9"/>
    <w:rsid w:val="00775499"/>
    <w:rsid w:val="007813B6"/>
    <w:rsid w:val="007830F1"/>
    <w:rsid w:val="00785F23"/>
    <w:rsid w:val="007A0263"/>
    <w:rsid w:val="007A0A9B"/>
    <w:rsid w:val="007A597F"/>
    <w:rsid w:val="007B0F89"/>
    <w:rsid w:val="007B6E0A"/>
    <w:rsid w:val="007C33E7"/>
    <w:rsid w:val="007C559D"/>
    <w:rsid w:val="007C5880"/>
    <w:rsid w:val="007D7EF2"/>
    <w:rsid w:val="00801052"/>
    <w:rsid w:val="008034B5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57998"/>
    <w:rsid w:val="00860674"/>
    <w:rsid w:val="0086099D"/>
    <w:rsid w:val="0086115A"/>
    <w:rsid w:val="00865BE1"/>
    <w:rsid w:val="00870539"/>
    <w:rsid w:val="008801BF"/>
    <w:rsid w:val="008925DF"/>
    <w:rsid w:val="008A0A22"/>
    <w:rsid w:val="008A0A5F"/>
    <w:rsid w:val="008A7D82"/>
    <w:rsid w:val="008B69AC"/>
    <w:rsid w:val="008D0EAC"/>
    <w:rsid w:val="008D7E07"/>
    <w:rsid w:val="008E35B7"/>
    <w:rsid w:val="008E4372"/>
    <w:rsid w:val="008F7BF2"/>
    <w:rsid w:val="008F7DA1"/>
    <w:rsid w:val="00907D6B"/>
    <w:rsid w:val="00915857"/>
    <w:rsid w:val="00916B85"/>
    <w:rsid w:val="00931818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C6E10"/>
    <w:rsid w:val="009E4054"/>
    <w:rsid w:val="009F6F9B"/>
    <w:rsid w:val="00A02BEB"/>
    <w:rsid w:val="00A11CE0"/>
    <w:rsid w:val="00A12F24"/>
    <w:rsid w:val="00A14377"/>
    <w:rsid w:val="00A16124"/>
    <w:rsid w:val="00A16CD6"/>
    <w:rsid w:val="00A2671D"/>
    <w:rsid w:val="00A4431A"/>
    <w:rsid w:val="00A46F3B"/>
    <w:rsid w:val="00A47715"/>
    <w:rsid w:val="00A50F5F"/>
    <w:rsid w:val="00A61F7B"/>
    <w:rsid w:val="00A71107"/>
    <w:rsid w:val="00A7136F"/>
    <w:rsid w:val="00A759D7"/>
    <w:rsid w:val="00A85AEC"/>
    <w:rsid w:val="00A94E49"/>
    <w:rsid w:val="00A97046"/>
    <w:rsid w:val="00AA3F7E"/>
    <w:rsid w:val="00AB559F"/>
    <w:rsid w:val="00AC14E2"/>
    <w:rsid w:val="00AE308C"/>
    <w:rsid w:val="00AE4B8A"/>
    <w:rsid w:val="00AF1311"/>
    <w:rsid w:val="00AF651D"/>
    <w:rsid w:val="00B00AF4"/>
    <w:rsid w:val="00B01C55"/>
    <w:rsid w:val="00B11BDE"/>
    <w:rsid w:val="00B16304"/>
    <w:rsid w:val="00B25B0F"/>
    <w:rsid w:val="00B643F4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C96"/>
    <w:rsid w:val="00C07AD8"/>
    <w:rsid w:val="00C266DD"/>
    <w:rsid w:val="00C37B26"/>
    <w:rsid w:val="00C43802"/>
    <w:rsid w:val="00C50012"/>
    <w:rsid w:val="00C7437D"/>
    <w:rsid w:val="00C7779E"/>
    <w:rsid w:val="00C81CB9"/>
    <w:rsid w:val="00C8330F"/>
    <w:rsid w:val="00C83452"/>
    <w:rsid w:val="00C949E4"/>
    <w:rsid w:val="00C95039"/>
    <w:rsid w:val="00CA44CB"/>
    <w:rsid w:val="00CA5033"/>
    <w:rsid w:val="00CB16B6"/>
    <w:rsid w:val="00CB7C2D"/>
    <w:rsid w:val="00CE0D2A"/>
    <w:rsid w:val="00CE3F4E"/>
    <w:rsid w:val="00CE596B"/>
    <w:rsid w:val="00CF0404"/>
    <w:rsid w:val="00CF50ED"/>
    <w:rsid w:val="00D10F38"/>
    <w:rsid w:val="00D227D4"/>
    <w:rsid w:val="00D252A9"/>
    <w:rsid w:val="00D34501"/>
    <w:rsid w:val="00D439F3"/>
    <w:rsid w:val="00D4539E"/>
    <w:rsid w:val="00D52980"/>
    <w:rsid w:val="00D575EF"/>
    <w:rsid w:val="00D76634"/>
    <w:rsid w:val="00D86A01"/>
    <w:rsid w:val="00DB0EC9"/>
    <w:rsid w:val="00DB1F6A"/>
    <w:rsid w:val="00DD5766"/>
    <w:rsid w:val="00DD625E"/>
    <w:rsid w:val="00DD68C7"/>
    <w:rsid w:val="00DF1622"/>
    <w:rsid w:val="00DF7EC4"/>
    <w:rsid w:val="00E01707"/>
    <w:rsid w:val="00E0285D"/>
    <w:rsid w:val="00E20293"/>
    <w:rsid w:val="00E23278"/>
    <w:rsid w:val="00E37553"/>
    <w:rsid w:val="00E4580C"/>
    <w:rsid w:val="00E74411"/>
    <w:rsid w:val="00E74E4E"/>
    <w:rsid w:val="00E75E24"/>
    <w:rsid w:val="00E80610"/>
    <w:rsid w:val="00E81022"/>
    <w:rsid w:val="00E837B5"/>
    <w:rsid w:val="00E94CC3"/>
    <w:rsid w:val="00EA2168"/>
    <w:rsid w:val="00EA33DE"/>
    <w:rsid w:val="00EB2E49"/>
    <w:rsid w:val="00EC0671"/>
    <w:rsid w:val="00EE38C5"/>
    <w:rsid w:val="00EF41A5"/>
    <w:rsid w:val="00EF6B44"/>
    <w:rsid w:val="00F06EE7"/>
    <w:rsid w:val="00F20E1D"/>
    <w:rsid w:val="00F26FD0"/>
    <w:rsid w:val="00F3002D"/>
    <w:rsid w:val="00F31379"/>
    <w:rsid w:val="00F41CC2"/>
    <w:rsid w:val="00F52409"/>
    <w:rsid w:val="00F64A45"/>
    <w:rsid w:val="00F732C3"/>
    <w:rsid w:val="00F85298"/>
    <w:rsid w:val="00F866D3"/>
    <w:rsid w:val="00F93F97"/>
    <w:rsid w:val="00F95B93"/>
    <w:rsid w:val="00FA16F3"/>
    <w:rsid w:val="00FA789D"/>
    <w:rsid w:val="00FB2970"/>
    <w:rsid w:val="00FC2ED2"/>
    <w:rsid w:val="00FC3DB7"/>
    <w:rsid w:val="00FD0A4E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013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1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2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32F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2F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2F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2F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013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1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32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32F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2F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2F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2F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St-241/2012-520</izvorni_sadrzaj>
    <derivirana_varijabla naziv="DomainObject.Oznaka_1">St-241/2012-520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St-241/2012-520</izvorni_sadrzaj>
    <derivirana_varijabla naziv="DomainObject.PoslovniBrojDokumenta_1">St-241/2012-520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35729D-FBB1-4DD0-A70B-F1E5B2F7D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4</properties:Pages>
  <properties:Words>1275</properties:Words>
  <properties:Characters>6710</properties:Characters>
  <properties:Lines>156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8073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2016-09-23T08:49:00Z</dcterms:created>
  <dc:creator>Korisnik</dc:creator>
  <cp:lastModifiedBy>Tanja Fidel</cp:lastModifiedBy>
  <cp:lastPrinted>2016-09-23T08:50:00Z</cp:lastPrinted>
  <dcterms:modified xmlns:xsi="http://www.w3.org/2001/XMLSchema-instance" xsi:type="dcterms:W3CDTF">2016-09-23T08:57:00Z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St-241/2012-520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