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16b2" w14:paraId="c3c16b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>10</w:t>
      </w:r>
      <w:r w:rsidR="00776F0D">
        <w:t>2</w:t>
      </w:r>
      <w:r w:rsidR="002B5ED2">
        <w:t>2</w:t>
      </w:r>
      <w:r w:rsidR="005D5FAA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proofErr w:type="spellStart"/>
      <w:r w:rsidR="002B5ED2" w:rsidRPr="002B5ED2">
        <w:t>Fitness</w:t>
      </w:r>
      <w:proofErr w:type="spellEnd"/>
      <w:r w:rsidR="002B5ED2" w:rsidRPr="002B5ED2">
        <w:t xml:space="preserve"> Snaga Funkcionalnost j.d.o.o. za usluge</w:t>
      </w:r>
      <w:r w:rsidR="00BA0FC0">
        <w:t xml:space="preserve">, Zagreb, Južna Obala VII 1a, MBS: </w:t>
      </w:r>
      <w:r w:rsidR="00BA0FC0" w:rsidRPr="00BA0FC0">
        <w:t>081018933</w:t>
      </w:r>
      <w:r w:rsidR="00BA0FC0">
        <w:t xml:space="preserve">, OIB: </w:t>
      </w:r>
      <w:r w:rsidR="00BA0FC0" w:rsidRPr="00BA0FC0">
        <w:t>95306181605</w:t>
      </w:r>
      <w:r w:rsidR="00BA0FC0">
        <w:t xml:space="preserve">, 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BA0FC0">
        <w:rPr>
          <w:bCs/>
        </w:rPr>
        <w:t xml:space="preserve"> </w:t>
      </w:r>
      <w:proofErr w:type="spellStart"/>
      <w:r w:rsidR="00BA0FC0">
        <w:t>Fitness</w:t>
      </w:r>
      <w:proofErr w:type="spellEnd"/>
      <w:r w:rsidR="00BA0FC0">
        <w:t xml:space="preserve"> Snaga Funkcionalnost j.d.o.o. za usluge, Zagreb, Južna Obala VII 1a, MBS: 081018933, OIB: 95306181605</w:t>
      </w:r>
      <w:r w:rsidR="00F34B85">
        <w:t>,</w:t>
      </w:r>
      <w:r w:rsidR="00455666">
        <w:t xml:space="preserve"> </w:t>
      </w:r>
      <w:r w:rsidR="00D41253">
        <w:t>n</w:t>
      </w:r>
      <w:r>
        <w:t xml:space="preserve">a temelju neizvršenih osnova za plaćanje iznosi </w:t>
      </w:r>
      <w:r w:rsidR="002F3E96">
        <w:t>18.149,89</w:t>
      </w:r>
      <w:r w:rsidR="008F3467">
        <w:t xml:space="preserve"> </w:t>
      </w:r>
      <w:r w:rsidR="00D41253">
        <w:t xml:space="preserve">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A3667B">
        <w:t xml:space="preserve"> </w:t>
      </w:r>
      <w:proofErr w:type="spellStart"/>
      <w:r w:rsidR="003F3DCC">
        <w:t>Pawel</w:t>
      </w:r>
      <w:proofErr w:type="spellEnd"/>
      <w:r w:rsidR="003F3DCC">
        <w:t xml:space="preserve"> </w:t>
      </w:r>
      <w:proofErr w:type="spellStart"/>
      <w:r w:rsidR="003F3DCC">
        <w:t>Mateusz</w:t>
      </w:r>
      <w:proofErr w:type="spellEnd"/>
      <w:r w:rsidR="003F3DCC">
        <w:t xml:space="preserve"> </w:t>
      </w:r>
      <w:proofErr w:type="spellStart"/>
      <w:r w:rsidR="003F3DCC">
        <w:t>Ryszka</w:t>
      </w:r>
      <w:proofErr w:type="spellEnd"/>
      <w:r w:rsidR="003F3DCC">
        <w:t xml:space="preserve">, OIB 15278044110, Poljska, </w:t>
      </w:r>
      <w:proofErr w:type="spellStart"/>
      <w:r w:rsidR="003F3DCC">
        <w:t>Rybnik</w:t>
      </w:r>
      <w:proofErr w:type="spellEnd"/>
      <w:r w:rsidR="003F3DCC">
        <w:t xml:space="preserve">, </w:t>
      </w:r>
      <w:proofErr w:type="spellStart"/>
      <w:r w:rsidR="003F3DCC">
        <w:t>Hibnera</w:t>
      </w:r>
      <w:proofErr w:type="spellEnd"/>
      <w:r w:rsidR="003F3DCC">
        <w:t xml:space="preserve"> 27 C12</w:t>
      </w:r>
      <w:r w:rsidR="000268E0">
        <w:t>,</w:t>
      </w:r>
      <w:r w:rsidR="009365C5">
        <w:t xml:space="preserve"> </w:t>
      </w:r>
      <w:r w:rsidR="00926FDA">
        <w:t xml:space="preserve"> </w:t>
      </w:r>
      <w:r w:rsidR="0082744C">
        <w:t>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</w:t>
      </w:r>
      <w:r w:rsidR="009365C5">
        <w:t>2</w:t>
      </w:r>
      <w:r w:rsidR="000268E0">
        <w:t>2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E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2C1F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68E0"/>
    <w:rsid w:val="000319DE"/>
    <w:rsid w:val="00032F99"/>
    <w:rsid w:val="00034A62"/>
    <w:rsid w:val="00035864"/>
    <w:rsid w:val="00036441"/>
    <w:rsid w:val="00040A29"/>
    <w:rsid w:val="00041200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3E29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5ED2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3E9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0779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3DCC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55666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A7FE2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0276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76F0D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3C06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8F3467"/>
    <w:rsid w:val="00901EF5"/>
    <w:rsid w:val="0090296B"/>
    <w:rsid w:val="00903C71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26FDA"/>
    <w:rsid w:val="00930B0A"/>
    <w:rsid w:val="00930E01"/>
    <w:rsid w:val="009365C5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667B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0FC0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4B11"/>
    <w:rsid w:val="00C07C03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889"/>
    <w:rsid w:val="00CD0675"/>
    <w:rsid w:val="00CD11A9"/>
    <w:rsid w:val="00CD53BA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3A7B"/>
    <w:rsid w:val="00EA403E"/>
    <w:rsid w:val="00EA7498"/>
    <w:rsid w:val="00EC0019"/>
    <w:rsid w:val="00EC48BF"/>
    <w:rsid w:val="00EC68B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B85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St-1022/2017</izvorni_sadrzaj>
    <derivirana_varijabla naziv="DomainObject.Predmet.OznakaBroj_1">St-1022/2017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Fitness Snaga Funkcionalnost j.d.o.o. za usluge</izvorni_sadrzaj>
    <derivirana_varijabla naziv="DomainObject.Predmet.ProtustrankaFormated_1">  Fitness Snaga Funkcionalnost j.d.o.o. za usluge</derivirana_varijabla>
  </DomainObject.Predmet.ProtustrankaFormated>
  <DomainObject.Predmet.ProtustrankaFormatedOIB>
    <izvorni_sadrzaj>  Fitness Snaga Funkcionalnost j.d.o.o. za usluge, OIB 95306181605</izvorni_sadrzaj>
    <derivirana_varijabla naziv="DomainObject.Predmet.ProtustrankaFormatedOIB_1">  Fitness Snaga Funkcionalnost j.d.o.o. za usluge, OIB 95306181605</derivirana_varijabla>
  </DomainObject.Predmet.ProtustrankaFormatedOIB>
  <DomainObject.Predmet.ProtustrankaFormatedWithAdress>
    <izvorni_sadrzaj> Fitness Snaga Funkcionalnost j.d.o.o. za usluge, Južna Obala VII 1 a, 10000 Zagreb</izvorni_sadrzaj>
    <derivirana_varijabla naziv="DomainObject.Predmet.ProtustrankaFormatedWithAdress_1"> Fitness Snaga Funkcionalnost j.d.o.o. za usluge, Južna Obala VII 1 a, 10000 Zagreb</derivirana_varijabla>
  </DomainObject.Predmet.ProtustrankaFormatedWithAdress>
  <DomainObject.Predmet.ProtustrankaFormatedWithAdressOIB>
    <izvorni_sadrzaj> Fitness Snaga Funkcionalnost j.d.o.o. za usluge, OIB 95306181605, Južna Obala VII 1 a, 10000 Zagreb</izvorni_sadrzaj>
    <derivirana_varijabla naziv="DomainObject.Predmet.ProtustrankaFormatedWithAdressOIB_1"> Fitness Snaga Funkcionalnost j.d.o.o. za usluge, OIB 95306181605, Južna Obala VII 1 a, 10000 Zagreb</derivirana_varijabla>
  </DomainObject.Predmet.ProtustrankaFormatedWithAdressOIB>
  <DomainObject.Predmet.ProtustrankaWithAdress>
    <izvorni_sadrzaj>Fitness Snaga Funkcionalnost j.d.o.o. za usluge Južna Obala VII 1 a, 10000 Zagreb</izvorni_sadrzaj>
    <derivirana_varijabla naziv="DomainObject.Predmet.ProtustrankaWithAdress_1">Fitness Snaga Funkcionalnost j.d.o.o. za usluge Južna Obala VII 1 a, 10000 Zagreb</derivirana_varijabla>
  </DomainObject.Predmet.ProtustrankaWithAdress>
  <DomainObject.Predmet.ProtustrankaWithAdressOIB>
    <izvorni_sadrzaj>Fitness Snaga Funkcionalnost j.d.o.o. za usluge, OIB 95306181605, Južna Obala VII 1 a, 10000 Zagreb</izvorni_sadrzaj>
    <derivirana_varijabla naziv="DomainObject.Predmet.ProtustrankaWithAdressOIB_1">Fitness Snaga Funkcionalnost j.d.o.o. za usluge, OIB 95306181605, Južna Obala VII 1 a, 10000 Zagreb</derivirana_varijabla>
  </DomainObject.Predmet.ProtustrankaWithAdressOIB>
  <DomainObject.Predmet.ProtustrankaNazivFormated>
    <izvorni_sadrzaj>Fitness Snaga Funkcionalnost j.d.o.o. za usluge</izvorni_sadrzaj>
    <derivirana_varijabla naziv="DomainObject.Predmet.ProtustrankaNazivFormated_1">Fitness Snaga Funkcionalnost j.d.o.o. za usluge</derivirana_varijabla>
  </DomainObject.Predmet.ProtustrankaNazivFormated>
  <DomainObject.Predmet.ProtustrankaNazivFormatedOIB>
    <izvorni_sadrzaj>Fitness Snaga Funkcionalnost j.d.o.o. za usluge, OIB 95306181605</izvorni_sadrzaj>
    <derivirana_varijabla naziv="DomainObject.Predmet.ProtustrankaNazivFormatedOIB_1">Fitness Snaga Funkcionalnost j.d.o.o. za usluge, OIB 95306181605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Snaga Funkcionalnost j.d.o.o. za usluge</item>
    </izvorni_sadrzaj>
    <derivirana_varijabla naziv="DomainObject.Predmet.ProtuStrankaListFormated_1">
      <item>Fitness Snaga Funkcionalnost j.d.o.o. za usluge</item>
    </derivirana_varijabla>
  </DomainObject.Predmet.ProtuStrankaListFormated>
  <DomainObject.Predmet.ProtuStrankaListFormatedOIB>
    <izvorni_sadrzaj>
      <item>Fitness Snaga Funkcionalnost j.d.o.o. za usluge, OIB 95306181605</item>
    </izvorni_sadrzaj>
    <derivirana_varijabla naziv="DomainObject.Predmet.ProtuStrankaListFormatedOIB_1">
      <item>Fitness Snaga Funkcionalnost j.d.o.o. za usluge, OIB 95306181605</item>
    </derivirana_varijabla>
  </DomainObject.Predmet.ProtuStrankaListFormatedOIB>
  <DomainObject.Predmet.ProtuStrankaListFormatedWithAdress>
    <izvorni_sadrzaj>
      <item>Fitness Snaga Funkcionalnost j.d.o.o. za usluge, Južna Obala VII 1 a, 10000 Zagreb</item>
    </izvorni_sadrzaj>
    <derivirana_varijabla naziv="DomainObject.Predmet.ProtuStrankaListFormatedWithAdress_1">
      <item>Fitness Snaga Funkcionalnost j.d.o.o. za usluge, Južna Obala VII 1 a, 10000 Zagreb</item>
    </derivirana_varijabla>
  </DomainObject.Predmet.ProtuStrankaListFormatedWithAdress>
  <DomainObject.Predmet.ProtuStrankaListFormatedWithAdressOIB>
    <izvorni_sadrzaj>
      <item>Fitness Snaga Funkcionalnost j.d.o.o. za usluge, OIB 95306181605, Južna Obala VII 1 a, 10000 Zagreb</item>
    </izvorni_sadrzaj>
    <derivirana_varijabla naziv="DomainObject.Predmet.ProtuStrankaListFormatedWithAdressOIB_1">
      <item>Fitness Snaga Funkcionalnost j.d.o.o. za usluge, OIB 95306181605, Južna Obala VII 1 a, 10000 Zagreb</item>
    </derivirana_varijabla>
  </DomainObject.Predmet.ProtuStrankaListFormatedWithAdressOIB>
  <DomainObject.Predmet.ProtuStrankaListNazivFormated>
    <izvorni_sadrzaj>
      <item>Fitness Snaga Funkcionalnost j.d.o.o. za usluge</item>
    </izvorni_sadrzaj>
    <derivirana_varijabla naziv="DomainObject.Predmet.ProtuStrankaListNazivFormated_1">
      <item>Fitness Snaga Funkcionalnost j.d.o.o. za usluge</item>
    </derivirana_varijabla>
  </DomainObject.Predmet.ProtuStrankaListNazivFormated>
  <DomainObject.Predmet.ProtuStrankaListNazivFormatedOIB>
    <izvorni_sadrzaj>
      <item>Fitness Snaga Funkcionalnost j.d.o.o. za usluge, OIB 95306181605</item>
    </izvorni_sadrzaj>
    <derivirana_varijabla naziv="DomainObject.Predmet.ProtuStrankaListNazivFormatedOIB_1">
      <item>Fitness Snaga Funkcionalnost j.d.o.o. za usluge, OIB 95306181605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Snaga Funkcionalnost j.d.o.o. za usluge</izvorni_sadrzaj>
    <derivirana_varijabla naziv="DomainObject.Predmet.ProtustrankaIDrugi_1">Fitness Snaga Funkcionalnost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Snaga Funkcionalnost j.d.o.o. za usluge, OIB 95306181605, Južna Obala VII 1 a, 10000 Zagreb</izvorni_sadrzaj>
    <derivirana_varijabla naziv="DomainObject.Predmet.ProtustrankaIDrugiAdressOIB_1">Fitness Snaga Funkcionalnost j.d.o.o. za usluge, OIB 95306181605, Južna Obala VII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Fitness Snaga Funkcionalnost j.d.o.o. za usluge</item>
      <item>FINA Regionalni centar Zagreb</item>
    </izvorni_sadrzaj>
    <derivirana_varijabla naziv="DomainObject.Predmet.SudioniciListNaziv_1">
      <item>Fitness Snaga Funkcionalnost j.d.o.o. za usluge</item>
      <item>FINA Regionalni centar Zagreb</item>
    </derivirana_varijabla>
  </DomainObject.Predmet.SudioniciListNaziv>
  <DomainObject.Predmet.SudioniciListAdressOIB>
    <izvorni_sadrzaj>
      <item>Fitness Snaga Funkcionalnost j.d.o.o. za usluge, OIB 95306181605, Južna Obala VII 1 a,10000 Zagreb</item>
      <item>FINA Regionalni centar Zagreb, OIB 85821130368, Trg svibanjskih žrtava 1995. br. 1,10000 Zagreb</item>
    </izvorni_sadrzaj>
    <derivirana_varijabla naziv="DomainObject.Predmet.SudioniciListAdressOIB_1">
      <item>Fitness Snaga Funkcionalnost j.d.o.o. za usluge, OIB 95306181605, Južna Obala VII 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95306181605</item>
      <item>, OIB 85821130368</item>
    </izvorni_sadrzaj>
    <derivirana_varijabla naziv="DomainObject.Predmet.SudioniciListNazivOIB_1">
      <item>, OIB 95306181605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943BC-444B-4247-8DCF-C2709F333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2017-07-28T12:38:00Z</dcterms:created>
  <dc:creator>Korisnik</dc:creator>
  <cp:lastModifiedBy>Sanja Ban</cp:lastModifiedBy>
  <cp:lastPrinted>2017-07-31T09:58:00Z</cp:lastPrinted>
  <dcterms:modified xmlns:xsi="http://www.w3.org/2001/XMLSchema-instance" xsi:type="dcterms:W3CDTF">2017-07-31T09:59:00Z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