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3473" w14:paraId="b9d3473" w:rsidRDefault="00FD525A" w:rsidP="00FD525A" w:rsidR="00FD525A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525A" w:rsidP="00FD525A" w:rsidR="00FD525A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FD525A" w:rsidP="00FD525A" w:rsidR="00FD525A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FD525A" w:rsidP="00FD525A" w:rsidR="00FD525A">
      <w:pPr>
        <w:pStyle w:val="Zaglavlje"/>
        <w:jc w:val="left"/>
        <w:rPr>
          <w:rFonts w:eastAsia="Calibri"/>
        </w:rPr>
      </w:pPr>
      <w:r>
        <w:rPr>
          <w:rFonts w:eastAsia="Calibri"/>
        </w:rPr>
        <w:t xml:space="preserve">   Varaždin, Braće Radić 2</w:t>
      </w:r>
    </w:p>
    <w:p w:rsidRDefault="00FD525A" w:rsidP="00FD525A" w:rsidR="00FD525A">
      <w:pPr>
        <w:pStyle w:val="Zaglavlje"/>
        <w:rPr>
          <w:rFonts w:eastAsia="Calibri"/>
        </w:rPr>
      </w:pPr>
      <w:r>
        <w:rPr>
          <w:rFonts w:eastAsia="Calibri"/>
        </w:rPr>
        <w:tab/>
        <w:t xml:space="preserve">                    Poslovni broj: 7 St-269/2017-12</w:t>
      </w:r>
    </w:p>
    <w:p w:rsidRDefault="00FD525A" w:rsidP="00FD525A" w:rsidR="00FD525A">
      <w:pPr>
        <w:pStyle w:val="Zaglavlje"/>
        <w:jc w:val="center"/>
      </w:pPr>
      <w:r>
        <w:t>Z A K LJ U Č A K</w:t>
      </w:r>
    </w:p>
    <w:p w:rsidRDefault="00FD525A" w:rsidP="00FD525A" w:rsidR="00FD525A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PRINTAMO ZA VAS d.o.o. Zagreb, Savica Šanci 7, OIB: 32945157103, 29. kolovoza 2018.,               </w:t>
      </w:r>
    </w:p>
    <w:p w:rsidRDefault="00FD525A" w:rsidP="00FD525A" w:rsidR="00FD525A">
      <w:pPr>
        <w:spacing w:lineRule="auto" w:line="240" w:after="0"/>
        <w:jc w:val="center"/>
      </w:pPr>
      <w:r>
        <w:t xml:space="preserve">  z a k lj u č i o   j e</w:t>
      </w:r>
    </w:p>
    <w:p w:rsidRDefault="00FD525A" w:rsidP="00FD525A" w:rsidR="00FD525A">
      <w:pPr>
        <w:spacing w:lineRule="auto" w:line="240" w:after="0"/>
        <w:jc w:val="center"/>
      </w:pPr>
    </w:p>
    <w:p w:rsidRDefault="00FD525A" w:rsidP="00FD525A" w:rsidR="00FD525A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PRINTAMO ZA VAS d.o.o. Zagreb, Savica Šanci 7, OIB: 32945157103, Zoranu Milojeviću,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FD525A" w:rsidP="00FD525A" w:rsidR="00FD525A">
      <w:pPr>
        <w:spacing w:lineRule="auto" w:line="240" w:after="0"/>
        <w:jc w:val="both"/>
      </w:pPr>
    </w:p>
    <w:p w:rsidRDefault="00FD525A" w:rsidP="00FD525A" w:rsidR="00FD525A">
      <w:pPr>
        <w:spacing w:lineRule="auto" w:line="240" w:after="0"/>
        <w:jc w:val="both"/>
      </w:pPr>
      <w:r>
        <w:t>1. nekretnina i pokretnina dužnika</w:t>
      </w:r>
    </w:p>
    <w:p w:rsidRDefault="00FD525A" w:rsidP="00FD525A" w:rsidR="00FD525A">
      <w:pPr>
        <w:spacing w:lineRule="auto" w:line="240" w:after="0"/>
        <w:jc w:val="both"/>
      </w:pPr>
      <w:r>
        <w:t>2. imovinskih prava dužnika na tuđim stvarima</w:t>
      </w:r>
    </w:p>
    <w:p w:rsidRDefault="00FD525A" w:rsidP="00FD525A" w:rsidR="00FD525A">
      <w:pPr>
        <w:spacing w:lineRule="auto" w:line="240" w:after="0"/>
        <w:jc w:val="both"/>
      </w:pPr>
      <w:r>
        <w:t>3. novčanih i nenovčanih tražbina dužnika</w:t>
      </w:r>
    </w:p>
    <w:p w:rsidRDefault="00FD525A" w:rsidP="00FD525A" w:rsidR="00FD525A">
      <w:pPr>
        <w:spacing w:lineRule="auto" w:line="240" w:after="0"/>
        <w:jc w:val="both"/>
      </w:pPr>
      <w:r>
        <w:t>4. drugih prava koja čine imovinu dužnika</w:t>
      </w:r>
    </w:p>
    <w:p w:rsidRDefault="00FD525A" w:rsidP="00FD525A" w:rsidR="00FD525A">
      <w:pPr>
        <w:spacing w:lineRule="auto" w:line="240" w:after="0"/>
        <w:jc w:val="both"/>
      </w:pPr>
      <w:r>
        <w:t>5. novčanih sredstava na računima</w:t>
      </w:r>
    </w:p>
    <w:p w:rsidRDefault="00FD525A" w:rsidP="00FD525A" w:rsidR="00FD525A">
      <w:pPr>
        <w:spacing w:lineRule="auto" w:line="240" w:after="0"/>
        <w:jc w:val="both"/>
      </w:pPr>
      <w:r>
        <w:t>6. druge imovine dužnika</w:t>
      </w:r>
    </w:p>
    <w:p w:rsidRDefault="00FD525A" w:rsidP="00FD525A" w:rsidR="00FD525A">
      <w:pPr>
        <w:spacing w:lineRule="auto" w:line="240" w:after="0"/>
        <w:jc w:val="both"/>
      </w:pPr>
      <w:r>
        <w:t>7. obveza dužnika unesenih u njegove poslovne knjige</w:t>
      </w:r>
    </w:p>
    <w:p w:rsidRDefault="00FD525A" w:rsidP="00FD525A" w:rsidR="00FD525A">
      <w:pPr>
        <w:spacing w:lineRule="auto" w:line="240" w:after="0"/>
        <w:jc w:val="both"/>
      </w:pPr>
      <w:r>
        <w:t>8. drugih novčanih i nenovčanih obveza dužnika</w:t>
      </w:r>
    </w:p>
    <w:p w:rsidRDefault="00FD525A" w:rsidP="00FD525A" w:rsidR="00FD525A">
      <w:pPr>
        <w:spacing w:lineRule="auto" w:line="240" w:after="0"/>
        <w:jc w:val="both"/>
      </w:pPr>
      <w:r>
        <w:t>9. razlučnih prava na imovini dužnika</w:t>
      </w:r>
    </w:p>
    <w:p w:rsidRDefault="00FD525A" w:rsidP="00FD525A" w:rsidR="00FD525A">
      <w:pPr>
        <w:spacing w:lineRule="auto" w:line="240" w:after="0"/>
        <w:jc w:val="both"/>
      </w:pPr>
      <w:r>
        <w:t>10. izlučnih prava</w:t>
      </w:r>
    </w:p>
    <w:p w:rsidRDefault="00FD525A" w:rsidP="00FD525A" w:rsidR="00FD525A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FD525A" w:rsidP="00FD525A" w:rsidR="00FD525A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FD525A" w:rsidP="00FD525A" w:rsidR="00FD525A">
      <w:pPr>
        <w:pStyle w:val="Odlomakpopisa"/>
        <w:spacing w:lineRule="auto" w:line="240" w:after="0"/>
      </w:pPr>
    </w:p>
    <w:p w:rsidRDefault="00FD525A" w:rsidP="00FD525A" w:rsidR="00FD525A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FD525A" w:rsidP="00FD525A" w:rsidR="00FD525A">
      <w:pPr>
        <w:spacing w:lineRule="auto" w:line="240" w:after="0"/>
        <w:jc w:val="both"/>
      </w:pPr>
    </w:p>
    <w:p w:rsidRDefault="00FD525A" w:rsidP="00FD525A" w:rsidR="00FD525A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 se direktor dužnika da za davanje neistinitoga ili nepotpunoga popisa imovine i obveza, odgovara kao za davanje lažnoga iskaza u postupku pred sudom.</w:t>
      </w:r>
    </w:p>
    <w:p w:rsidRDefault="00FD525A" w:rsidP="00FD525A" w:rsidR="00FD525A">
      <w:pPr>
        <w:pStyle w:val="Odlomakpopisa"/>
        <w:spacing w:lineRule="auto" w:line="240" w:after="0"/>
      </w:pPr>
    </w:p>
    <w:p w:rsidRDefault="00FD525A" w:rsidP="00FD525A" w:rsidR="00FD525A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FD525A" w:rsidP="00FD525A" w:rsidR="00FD525A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FD525A" w:rsidP="00FD525A" w:rsidR="00FD525A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FD525A" w:rsidP="00FD525A" w:rsidR="00FD525A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FD525A" w:rsidP="00FD525A" w:rsidR="00FD525A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FD525A" w:rsidP="00FD525A" w:rsidR="00FD525A">
      <w:pPr>
        <w:pStyle w:val="Tijeloteksta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12. svibnja 2017. u Očevidniku redoslijeda osnova za plaćanje ima evidentirane neizvršene osnove za plaćanje u ukupnom iznosu od 146.912,85 kn, te da dužnik ima jednog zaposlenog.</w:t>
      </w:r>
    </w:p>
    <w:p w:rsidRDefault="00FD525A" w:rsidP="00FD525A" w:rsidR="00FD525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D525A" w:rsidP="00FD525A" w:rsidR="00FD525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FD525A" w:rsidP="00FD525A" w:rsidR="00FD525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D525A" w:rsidP="00FD525A" w:rsidR="00FD525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D525A" w:rsidP="00FD525A" w:rsidR="00FD525A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29. kolovoza 2018.</w:t>
      </w:r>
    </w:p>
    <w:p w:rsidRDefault="00FD525A" w:rsidP="00FD525A" w:rsidR="00FD525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D525A" w:rsidP="00FD525A" w:rsidR="00FD525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FD525A" w:rsidP="00FD525A" w:rsidR="00FD525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D525A" w:rsidP="00FD525A" w:rsidR="00FD525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 v. r. </w:t>
      </w:r>
    </w:p>
    <w:p w:rsidRDefault="00FD525A" w:rsidP="00FD525A" w:rsidR="00FD525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D525A" w:rsidP="00FD525A" w:rsidR="00FD525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D525A" w:rsidP="00FD525A" w:rsidR="00FD525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Za točnost otpravka-ovlašteni službenik:</w:t>
      </w:r>
    </w:p>
    <w:p w:rsidRDefault="00FD525A" w:rsidP="00FD525A" w:rsidR="00FD525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D525A" w:rsidP="00FD525A" w:rsidR="00FD525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FD525A" w:rsidP="00FD525A" w:rsidR="00FD525A">
      <w:pPr>
        <w:spacing w:lineRule="auto" w:line="240" w:after="0"/>
        <w:jc w:val="both"/>
      </w:pPr>
      <w:r>
        <w:t>UPUTA O PRAVNOM LIJEKU :</w:t>
      </w:r>
    </w:p>
    <w:p w:rsidRDefault="00FD525A" w:rsidP="00FD525A" w:rsidR="00FD525A">
      <w:pPr>
        <w:spacing w:lineRule="auto" w:line="240" w:after="0"/>
        <w:jc w:val="both"/>
      </w:pPr>
      <w:r>
        <w:t>Protiv ovoga zaključka žalba nije dopuštena (čl. 19. st. 7. SZ-a).</w:t>
      </w:r>
    </w:p>
    <w:p w:rsidRDefault="00FD525A" w:rsidP="00FD525A" w:rsidR="00FD525A">
      <w:pPr>
        <w:spacing w:lineRule="auto" w:line="240" w:after="0"/>
        <w:jc w:val="both"/>
      </w:pPr>
    </w:p>
    <w:p w:rsidRDefault="00FD525A" w:rsidP="00FD525A" w:rsidR="00FD525A">
      <w:pPr>
        <w:spacing w:lineRule="auto" w:line="240" w:after="0"/>
        <w:jc w:val="both"/>
      </w:pPr>
    </w:p>
    <w:p w:rsidRDefault="00FD525A" w:rsidP="00FD525A" w:rsidR="00FD525A">
      <w:pPr>
        <w:spacing w:lineRule="auto" w:line="240" w:after="0"/>
        <w:jc w:val="both"/>
      </w:pPr>
      <w:r>
        <w:t>DNA:</w:t>
      </w:r>
    </w:p>
    <w:p w:rsidRDefault="00FD525A" w:rsidP="00FD525A" w:rsidR="00FD525A">
      <w:pPr>
        <w:spacing w:lineRule="auto" w:line="240" w:after="0"/>
        <w:jc w:val="both"/>
      </w:pPr>
      <w:r>
        <w:t>1. direktor dužnika- Zoran Milojević, Srbija, Rušanj, Oslobođenja 4 deo 4</w:t>
      </w:r>
    </w:p>
    <w:p w:rsidRDefault="00FD525A" w:rsidP="00FD525A" w:rsidR="00FD525A">
      <w:pPr>
        <w:spacing w:lineRule="auto" w:line="240" w:after="0"/>
        <w:jc w:val="both"/>
      </w:pPr>
      <w:r>
        <w:t>2. e-Oglasna ploča suda.</w:t>
      </w:r>
    </w:p>
    <w:sectPr w:rsidSect="0032366B" w:rsidR="00FD525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5A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D525A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D525A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St-269/2017-12</izvorni_sadrzaj>
    <derivirana_varijabla naziv="DomainObject.Oznaka_1">St-269/2017-12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PRINTAMO ZA VAS d.o.o. za trgovinu i usluge</izvorni_sadrzaj>
    <derivirana_varijabla naziv="DomainObject.Predmet.ProtustrankaFormated_1">  PRINTAMO ZA VAS d.o.o. za trgovinu i usluge</derivirana_varijabla>
  </DomainObject.Predmet.ProtustrankaFormated>
  <DomainObject.Predmet.ProtustrankaFormatedOIB>
    <izvorni_sadrzaj>  PRINTAMO ZA VAS d.o.o. za trgovinu i usluge, OIB 32945157103</izvorni_sadrzaj>
    <derivirana_varijabla naziv="DomainObject.Predmet.ProtustrankaFormatedOIB_1">  PRINTAMO ZA VAS d.o.o. za trgovinu i usluge, OIB 32945157103</derivirana_varijabla>
  </DomainObject.Predmet.ProtustrankaFormatedOIB>
  <DomainObject.Predmet.ProtustrankaFormatedWithAdress>
    <izvorni_sadrzaj> PRINTAMO ZA VAS d.o.o. za trgovinu i usluge, Augusta Cesarca 1 B, 40000 Čakovec</izvorni_sadrzaj>
    <derivirana_varijabla naziv="DomainObject.Predmet.ProtustrankaFormatedWithAdress_1"> PRINTAMO ZA VAS d.o.o. za trgovinu i usluge, Augusta Cesarca 1 B, 40000 Čakovec</derivirana_varijabla>
  </DomainObject.Predmet.ProtustrankaFormatedWithAdress>
  <DomainObject.Predmet.ProtustrankaFormatedWithAdressOIB>
    <izvorni_sadrzaj> PRINTAMO ZA VAS d.o.o. za trgovinu i usluge, OIB 32945157103, Augusta Cesarca 1 B, 40000 Čakovec</izvorni_sadrzaj>
    <derivirana_varijabla naziv="DomainObject.Predmet.ProtustrankaFormatedWithAdressOIB_1"> PRINTAMO ZA VAS d.o.o. za trgovinu i usluge, OIB 32945157103, Augusta Cesarca 1 B, 40000 Čakovec</derivirana_varijabla>
  </DomainObject.Predmet.ProtustrankaFormatedWithAdressOIB>
  <DomainObject.Predmet.ProtustrankaWithAdress>
    <izvorni_sadrzaj>PRINTAMO ZA VAS d.o.o. za trgovinu i usluge Augusta Cesarca 1 B, 40000 Čakovec</izvorni_sadrzaj>
    <derivirana_varijabla naziv="DomainObject.Predmet.ProtustrankaWithAdress_1">PRINTAMO ZA VAS d.o.o. za trgovinu i usluge Augusta Cesarca 1 B, 40000 Čakovec</derivirana_varijabla>
  </DomainObject.Predmet.ProtustrankaWithAdress>
  <DomainObject.Predmet.ProtustrankaWithAdressOIB>
    <izvorni_sadrzaj>PRINTAMO ZA VAS d.o.o. za trgovinu i usluge, OIB 32945157103, Augusta Cesarca 1 B, 40000 Čakovec</izvorni_sadrzaj>
    <derivirana_varijabla naziv="DomainObject.Predmet.ProtustrankaWithAdressOIB_1">PRINTAMO ZA VAS d.o.o. za trgovinu i usluge, OIB 32945157103, Augusta Cesarca 1 B, 40000 Čakovec</derivirana_varijabla>
  </DomainObject.Predmet.ProtustrankaWithAdressOIB>
  <DomainObject.Predmet.ProtustrankaNazivFormated>
    <izvorni_sadrzaj>PRINTAMO ZA VAS d.o.o. za trgovinu i usluge</izvorni_sadrzaj>
    <derivirana_varijabla naziv="DomainObject.Predmet.ProtustrankaNazivFormated_1">PRINTAMO ZA VAS d.o.o. za trgovinu i usluge</derivirana_varijabla>
  </DomainObject.Predmet.ProtustrankaNazivFormated>
  <DomainObject.Predmet.ProtustrankaNazivFormatedOIB>
    <izvorni_sadrzaj>PRINTAMO ZA VAS d.o.o. za trgovinu i usluge, OIB 32945157103</izvorni_sadrzaj>
    <derivirana_varijabla naziv="DomainObject.Predmet.ProtustrankaNazivFormatedOIB_1">PRINTAMO ZA VAS d.o.o. za trgovinu i usluge, OIB 32945157103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146912.82</izvorni_sadrzaj>
    <derivirana_varijabla naziv="DomainObject.Predmet.TrenutnaVrijednost_1">146912.82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PRINTAMO ZA VAS d.o.o. za trgovinu i usluge</item>
    </izvorni_sadrzaj>
    <derivirana_varijabla naziv="DomainObject.Predmet.ProtuStrankaListFormated_1">
      <item>PRINTAMO ZA VAS d.o.o. za trgovinu i usluge</item>
    </derivirana_varijabla>
  </DomainObject.Predmet.ProtuStrankaListFormated>
  <DomainObject.Predmet.ProtuStrankaListFormatedOIB>
    <izvorni_sadrzaj>
      <item>PRINTAMO ZA VAS d.o.o. za trgovinu i usluge, OIB 32945157103</item>
    </izvorni_sadrzaj>
    <derivirana_varijabla naziv="DomainObject.Predmet.ProtuStrankaListFormatedOIB_1">
      <item>PRINTAMO ZA VAS d.o.o. za trgovinu i usluge, OIB 32945157103</item>
    </derivirana_varijabla>
  </DomainObject.Predmet.ProtuStrankaListFormatedOIB>
  <DomainObject.Predmet.ProtuStrankaListFormatedWithAdress>
    <izvorni_sadrzaj>
      <item>PRINTAMO ZA VAS d.o.o. za trgovinu i usluge, Augusta Cesarca 1 B, 40000 Čakovec</item>
    </izvorni_sadrzaj>
    <derivirana_varijabla naziv="DomainObject.Predmet.ProtuStrankaListFormatedWithAdress_1">
      <item>PRINTAMO ZA VAS d.o.o. za trgovinu i usluge, Augusta Cesarca 1 B, 40000 Čakovec</item>
    </derivirana_varijabla>
  </DomainObject.Predmet.ProtuStrankaListFormatedWithAdress>
  <DomainObject.Predmet.ProtuStrankaListFormatedWithAdressOIB>
    <izvorni_sadrzaj>
      <item>PRINTAMO ZA VAS d.o.o. za trgovinu i usluge, OIB 32945157103, Augusta Cesarca 1 B, 40000 Čakovec</item>
    </izvorni_sadrzaj>
    <derivirana_varijabla naziv="DomainObject.Predmet.ProtuStrankaListFormatedWithAdressOIB_1">
      <item>PRINTAMO ZA VAS d.o.o. za trgovinu i usluge, OIB 32945157103, Augusta Cesarca 1 B, 40000 Čakovec</item>
    </derivirana_varijabla>
  </DomainObject.Predmet.ProtuStrankaListFormatedWithAdressOIB>
  <DomainObject.Predmet.ProtuStrankaListNazivFormated>
    <izvorni_sadrzaj>
      <item>PRINTAMO ZA VAS d.o.o. za trgovinu i usluge</item>
    </izvorni_sadrzaj>
    <derivirana_varijabla naziv="DomainObject.Predmet.ProtuStrankaListNazivFormated_1">
      <item>PRINTAMO ZA VAS d.o.o. za trgovinu i usluge</item>
    </derivirana_varijabla>
  </DomainObject.Predmet.ProtuStrankaListNazivFormated>
  <DomainObject.Predmet.ProtuStrankaListNazivFormatedOIB>
    <izvorni_sadrzaj>
      <item>PRINTAMO ZA VAS d.o.o. za trgovinu i usluge, OIB 32945157103</item>
    </izvorni_sadrzaj>
    <derivirana_varijabla naziv="DomainObject.Predmet.ProtuStrankaListNazivFormatedOIB_1">
      <item>PRINTAMO ZA VAS d.o.o. za trgovinu i usluge, OIB 32945157103</item>
    </derivirana_varijabla>
  </DomainObject.Predmet.ProtuStrankaListNazivFormatedOIB>
  <DomainObject.Predmet.OstaliListFormated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Formated_1">
      <item>Sudski registar</item>
      <item>e-oglasna ploča</item>
      <item>ŽDO VARAŽDIN</item>
      <item>DEJAN KRALJEK</item>
      <item>ZORAN MILOJEVIĆ</item>
    </derivirana_varijabla>
  </DomainObject.Predmet.OstaliListFormated>
  <DomainObject.Predmet.OstaliListFormatedOIB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FormatedOIB_1">
      <item>Sudski registar</item>
      <item>e-oglasna ploča</item>
      <item>ŽDO VARAŽDIN</item>
      <item>DEJAN KRALJEK</item>
      <item>ZORAN MILOJEVIĆ</item>
    </derivirana_varijabla>
  </DomainObject.Predmet.OstaliListFormatedOIB>
  <DomainObject.Predmet.OstaliListFormatedWithAdress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FormatedWithAdress_1">
      <item>Sudski registar</item>
      <item>e-oglasna ploča</item>
      <item>ŽDO VARAŽDIN</item>
      <item>DEJAN KRALJEK</item>
      <item>ZORAN MILOJEVIĆ</item>
    </derivirana_varijabla>
  </DomainObject.Predmet.OstaliListFormatedWithAdress>
  <DomainObject.Predmet.OstaliListFormatedWithAdressOIB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FormatedWithAdressOIB_1">
      <item>Sudski registar</item>
      <item>e-oglasna ploča</item>
      <item>ŽDO VARAŽDIN</item>
      <item>DEJAN KRALJEK</item>
      <item>ZORAN MILOJEVIĆ</item>
    </derivirana_varijabla>
  </DomainObject.Predmet.OstaliListFormatedWithAdressOIB>
  <DomainObject.Predmet.OstaliListNazivFormated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NazivFormated_1">
      <item>Sudski registar</item>
      <item>e-oglasna ploča</item>
      <item>ŽDO VARAŽDIN</item>
      <item>DEJAN KRALJEK</item>
      <item>ZORAN MILOJEVIĆ</item>
    </derivirana_varijabla>
  </DomainObject.Predmet.OstaliListNazivFormated>
  <DomainObject.Predmet.OstaliListNazivFormatedOIB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NazivFormatedOIB_1">
      <item>Sudski registar</item>
      <item>e-oglasna ploča</item>
      <item>ŽDO VARAŽDIN</item>
      <item>DEJAN KRALJEK</item>
      <item>ZORAN MILOJEVIĆ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St-269/2017-12</izvorni_sadrzaj>
    <derivirana_varijabla naziv="DomainObject.PoslovniBrojDokumenta_1">St-269/2017-12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PRINTAMO ZA VAS d.o.o. za trgovinu i usluge</izvorni_sadrzaj>
    <derivirana_varijabla naziv="DomainObject.Predmet.ProtustrankaIDrugi_1">PRINTAMO ZA VAS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PRINTAMO ZA VAS d.o.o. za trgovinu i usluge, OIB 32945157103, Augusta Cesarca 1 B, 40000 Čakovec</izvorni_sadrzaj>
    <derivirana_varijabla naziv="DomainObject.Predmet.ProtustrankaIDrugiAdressOIB_1">PRINTAMO ZA VAS d.o.o. za trgovinu i usluge, OIB 32945157103, Augusta Cesarca 1 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PRINTAMO ZA VAS d.o.o. za trgovinu i usluge</item>
      <item>Sudski registar</item>
      <item>e-oglasna ploča</item>
      <item>ŽDO VARAŽDIN</item>
      <item>DEJAN KRALJEK</item>
      <item>ZORAN MILOJEVIĆ</item>
    </izvorni_sadrzaj>
    <derivirana_varijabla naziv="DomainObject.Predmet.SudioniciListNaziv_1">
      <item>Financijska agencija</item>
      <item>PRINTAMO ZA VAS d.o.o. za trgovinu i usluge</item>
      <item>Sudski registar</item>
      <item>e-oglasna ploča</item>
      <item>ŽDO VARAŽDIN</item>
      <item>DEJAN KRALJEK</item>
      <item>ZORAN MILOJEVIĆ</item>
    </derivirana_varijabla>
  </DomainObject.Predmet.SudioniciListNaziv>
  <DomainObject.Predmet.SudioniciListAdressOIB>
    <izvorni_sadrzaj>
      <item>Financijska agencija, OIB 85821130368, Ulica grada Vukovara 70,10000 Zagreb</item>
      <item>PRINTAMO ZA VAS d.o.o. za trgovinu i usluge, OIB 32945157103, Augusta Cesarca 1 B,40000 Čakovec</item>
      <item>Sudski registar</item>
      <item>e-oglasna ploča</item>
      <item>ŽDO VARAŽDIN</item>
      <item>DEJAN KRALJEK</item>
      <item>ZORAN MILOJEVIĆ</item>
    </izvorni_sadrzaj>
    <derivirana_varijabla naziv="DomainObject.Predmet.SudioniciListAdressOIB_1">
      <item>Financijska agencija, OIB 85821130368, Ulica grada Vukovara 70,10000 Zagreb</item>
      <item>PRINTAMO ZA VAS d.o.o. za trgovinu i usluge, OIB 32945157103, Augusta Cesarca 1 B,40000 Čakovec</item>
      <item>Sudski registar</item>
      <item>e-oglasna ploča</item>
      <item>ŽDO VARAŽDIN</item>
      <item>DEJAN KRALJEK</item>
      <item>ZORAN MILOJEVIĆ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0D7071-D5CB-4250-B205-6FF040A574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2204</properties:Characters>
  <properties:Lines>72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2018-08-29T11:02:00Z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St-269/2017-12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