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099a" w14:paraId="ec6099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B073A8">
        <w:t xml:space="preserve"> SANACIJE-IZOLACIJE d.o.o., OIB: 70643114674, </w:t>
      </w:r>
      <w:proofErr w:type="spellStart"/>
      <w:r w:rsidR="00B073A8">
        <w:t>Osoje</w:t>
      </w:r>
      <w:proofErr w:type="spellEnd"/>
      <w:r w:rsidR="00B073A8">
        <w:t xml:space="preserve">, </w:t>
      </w:r>
      <w:proofErr w:type="spellStart"/>
      <w:r w:rsidR="00B073A8">
        <w:t>Osoje</w:t>
      </w:r>
      <w:proofErr w:type="spellEnd"/>
      <w:r w:rsidR="00B073A8">
        <w:t xml:space="preserve"> </w:t>
      </w:r>
      <w:proofErr w:type="spellStart"/>
      <w:r w:rsidR="00B073A8">
        <w:t>bb</w:t>
      </w:r>
      <w:proofErr w:type="spellEnd"/>
      <w:r w:rsidR="00B073A8">
        <w:t>,</w:t>
      </w:r>
      <w:r w:rsidR="00632F4E">
        <w:t xml:space="preserve"> </w:t>
      </w:r>
      <w:r w:rsidR="00A25B81">
        <w:t xml:space="preserve">dana </w:t>
      </w:r>
      <w:r w:rsidR="00107075">
        <w:t>1.</w:t>
      </w:r>
      <w:r w:rsidR="003B0B71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B073A8">
        <w:t xml:space="preserve"> SANACIJE-IZOLACIJE d.o.o., OIB: 70643114674, </w:t>
      </w:r>
      <w:proofErr w:type="spellStart"/>
      <w:r w:rsidR="00B073A8">
        <w:t>Osoje</w:t>
      </w:r>
      <w:proofErr w:type="spellEnd"/>
      <w:r w:rsidR="00B073A8">
        <w:t xml:space="preserve">, </w:t>
      </w:r>
      <w:proofErr w:type="spellStart"/>
      <w:r w:rsidR="00B073A8">
        <w:t>Osoje</w:t>
      </w:r>
      <w:proofErr w:type="spellEnd"/>
      <w:r w:rsidR="00B073A8">
        <w:t xml:space="preserve"> </w:t>
      </w:r>
      <w:proofErr w:type="spellStart"/>
      <w:r w:rsidR="00B073A8">
        <w:t>bb</w:t>
      </w:r>
      <w:proofErr w:type="spellEnd"/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B073A8">
        <w:t>u neprekinutom razdoblju od 540</w:t>
      </w:r>
      <w:r w:rsidR="008A558F" w:rsidRPr="008A558F">
        <w:t xml:space="preserve"> dana, u ukupnom iznosu od </w:t>
      </w:r>
      <w:r w:rsidR="00B073A8">
        <w:t>17.756,70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3B0B71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073A8">
      <w:t>2761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B0B71"/>
    <w:rsid w:val="003C7143"/>
    <w:rsid w:val="003D2BC5"/>
    <w:rsid w:val="003D46DE"/>
    <w:rsid w:val="003D63E6"/>
    <w:rsid w:val="003D6E2A"/>
    <w:rsid w:val="003D739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E7A21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073A8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St-2761/2015</izvorni_sadrzaj>
    <derivirana_varijabla naziv="DomainObject.Predmet.OznakaBroj_1">St-2761/2015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SANACIJE-IZOLACIJE za građenje i usluge, društvo s ograničenom odgovornošću</izvorni_sadrzaj>
    <derivirana_varijabla naziv="DomainObject.Predmet.ProtustrankaFormated_1">  SANACIJE-IZOLACIJE za građenje i usluge, društvo s ograničenom odgovornošću</derivirana_varijabla>
  </DomainObject.Predmet.ProtustrankaFormated>
  <DomainObject.Predmet.ProtustrankaFormatedOIB>
    <izvorni_sadrzaj>  SANACIJE-IZOLACIJE za građenje i usluge, društvo s ograničenom odgovornošću, OIB 70643114674</izvorni_sadrzaj>
    <derivirana_varijabla naziv="DomainObject.Predmet.ProtustrankaFormatedOIB_1">  SANACIJE-IZOLACIJE za građenje i usluge, društvo s ograničenom odgovornošću, OIB 70643114674</derivirana_varijabla>
  </DomainObject.Predmet.ProtustrankaFormatedOIB>
  <DomainObject.Predmet.ProtustrankaFormatedWithAdress>
    <izvorni_sadrzaj> SANACIJE-IZOLACIJE za građenje i usluge, društvo s ograničenom odgovornošću, Osoje bb, 21232 Osoje</izvorni_sadrzaj>
    <derivirana_varijabla naziv="DomainObject.Predmet.ProtustrankaFormatedWithAdress_1"> SANACIJE-IZOLACIJE za građenje i usluge, društvo s ograničenom odgovornošću, Osoje bb, 21232 Osoje</derivirana_varijabla>
  </DomainObject.Predmet.ProtustrankaFormatedWithAdress>
  <DomainObject.Predmet.ProtustrankaFormatedWithAdressOIB>
    <izvorni_sadrzaj> SANACIJE-IZOLACIJE za građenje i usluge, društvo s ograničenom odgovornošću, OIB 70643114674, Osoje bb, 21232 Osoje</izvorni_sadrzaj>
    <derivirana_varijabla naziv="DomainObject.Predmet.ProtustrankaFormatedWithAdressOIB_1"> SANACIJE-IZOLACIJE za građenje i usluge, društvo s ograničenom odgovornošću, OIB 70643114674, Osoje bb, 21232 Osoje</derivirana_varijabla>
  </DomainObject.Predmet.ProtustrankaFormatedWithAdressOIB>
  <DomainObject.Predmet.ProtustrankaWithAdress>
    <izvorni_sadrzaj>SANACIJE-IZOLACIJE za građenje i usluge, društvo s ograničenom odgovornošću Osoje bb, 21232 Osoje</izvorni_sadrzaj>
    <derivirana_varijabla naziv="DomainObject.Predmet.ProtustrankaWithAdress_1">SANACIJE-IZOLACIJE za građenje i usluge, društvo s ograničenom odgovornošću Osoje bb, 21232 Osoje</derivirana_varijabla>
  </DomainObject.Predmet.ProtustrankaWithAdress>
  <DomainObject.Predmet.ProtustrankaWithAdressOIB>
    <izvorni_sadrzaj>SANACIJE-IZOLACIJE za građenje i usluge, društvo s ograničenom odgovornošću, OIB 70643114674, Osoje bb, 21232 Osoje</izvorni_sadrzaj>
    <derivirana_varijabla naziv="DomainObject.Predmet.ProtustrankaWithAdressOIB_1">SANACIJE-IZOLACIJE za građenje i usluge, društvo s ograničenom odgovornošću, OIB 70643114674, Osoje bb, 21232 Osoje</derivirana_varijabla>
  </DomainObject.Predmet.ProtustrankaWithAdressOIB>
  <DomainObject.Predmet.ProtustrankaNazivFormated>
    <izvorni_sadrzaj>SANACIJE-IZOLACIJE za građenje i usluge, društvo s ograničenom odgovornošću</izvorni_sadrzaj>
    <derivirana_varijabla naziv="DomainObject.Predmet.ProtustrankaNazivFormated_1">SANACIJE-IZOLACIJE za građenje i usluge, društvo s ograničenom odgovornošću</derivirana_varijabla>
  </DomainObject.Predmet.ProtustrankaNazivFormated>
  <DomainObject.Predmet.ProtustrankaNazivFormatedOIB>
    <izvorni_sadrzaj>SANACIJE-IZOLACIJE za građenje i usluge, društvo s ograničenom odgovornošću, OIB 70643114674</izvorni_sadrzaj>
    <derivirana_varijabla naziv="DomainObject.Predmet.ProtustrankaNazivFormatedOIB_1">SANACIJE-IZOLACIJE za građenje i usluge, društvo s ograničenom odgovornošću, OIB 70643114674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17756.70</izvorni_sadrzaj>
    <derivirana_varijabla naziv="DomainObject.Predmet.TrenutnaVrijednost_1">17756.70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SANACIJE-IZOLACIJE za građenje i usluge, društvo s ograničenom odgovornošću</item>
    </izvorni_sadrzaj>
    <derivirana_varijabla naziv="DomainObject.Predmet.ProtuStrankaListFormated_1">
      <item>SANACIJE-IZOLACIJE za građenje i usluge, društvo s ograničenom odgovornošću</item>
    </derivirana_varijabla>
  </DomainObject.Predmet.ProtuStrankaListFormated>
  <DomainObject.Predmet.ProtuStrankaListFormatedOIB>
    <izvorni_sadrzaj>
      <item>SANACIJE-IZOLACIJE za građenje i usluge, društvo s ograničenom odgovornošću, OIB 70643114674</item>
    </izvorni_sadrzaj>
    <derivirana_varijabla naziv="DomainObject.Predmet.ProtuStrankaListFormatedOIB_1">
      <item>SANACIJE-IZOLACIJE za građenje i usluge, društvo s ograničenom odgovornošću, OIB 70643114674</item>
    </derivirana_varijabla>
  </DomainObject.Predmet.ProtuStrankaListFormatedOIB>
  <DomainObject.Predmet.ProtuStrankaListFormatedWithAdress>
    <izvorni_sadrzaj>
      <item>SANACIJE-IZOLACIJE za građenje i usluge, društvo s ograničenom odgovornošću, Osoje bb, 21232 Osoje</item>
    </izvorni_sadrzaj>
    <derivirana_varijabla naziv="DomainObject.Predmet.ProtuStrankaListFormatedWithAdress_1">
      <item>SANACIJE-IZOLACIJE za građenje i usluge, društvo s ograničenom odgovornošću, Osoje bb, 21232 Osoje</item>
    </derivirana_varijabla>
  </DomainObject.Predmet.ProtuStrankaListFormatedWithAdress>
  <DomainObject.Predmet.ProtuStrankaListFormatedWithAdressOIB>
    <izvorni_sadrzaj>
      <item>SANACIJE-IZOLACIJE za građenje i usluge, društvo s ograničenom odgovornošću, OIB 70643114674, Osoje bb, 21232 Osoje</item>
    </izvorni_sadrzaj>
    <derivirana_varijabla naziv="DomainObject.Predmet.ProtuStrankaListFormatedWithAdressOIB_1">
      <item>SANACIJE-IZOLACIJE za građenje i usluge, društvo s ograničenom odgovornošću, OIB 70643114674, Osoje bb, 21232 Osoje</item>
    </derivirana_varijabla>
  </DomainObject.Predmet.ProtuStrankaListFormatedWithAdressOIB>
  <DomainObject.Predmet.ProtuStrankaListNazivFormated>
    <izvorni_sadrzaj>
      <item>SANACIJE-IZOLACIJE za građenje i usluge, društvo s ograničenom odgovornošću</item>
    </izvorni_sadrzaj>
    <derivirana_varijabla naziv="DomainObject.Predmet.ProtuStrankaListNazivFormated_1">
      <item>SANACIJE-IZOLACIJE za građenje i usluge, društvo s ograničenom odgovornošću</item>
    </derivirana_varijabla>
  </DomainObject.Predmet.ProtuStrankaListNazivFormated>
  <DomainObject.Predmet.ProtuStrankaListNazivFormatedOIB>
    <izvorni_sadrzaj>
      <item>SANACIJE-IZOLACIJE za građenje i usluge, društvo s ograničenom odgovornošću, OIB 70643114674</item>
    </izvorni_sadrzaj>
    <derivirana_varijabla naziv="DomainObject.Predmet.ProtuStrankaListNazivFormatedOIB_1">
      <item>SANACIJE-IZOLACIJE za građenje i usluge, društvo s ograničenom odgovornošću, OIB 70643114674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SANACIJE-IZOLACIJE za građenje i usluge, društvo s ograničenom odgovornošću</izvorni_sadrzaj>
    <derivirana_varijabla naziv="DomainObject.Predmet.ProtustrankaIDrugi_1">SANACIJE-IZOLACIJE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SANACIJE-IZOLACIJE za građenje i usluge, društvo s ograničenom odgovornošću, OIB 70643114674, Osoje bb, 21232 Osoje</izvorni_sadrzaj>
    <derivirana_varijabla naziv="DomainObject.Predmet.ProtustrankaIDrugiAdressOIB_1">SANACIJE-IZOLACIJE za građenje i usluge, društvo s ograničenom odgovornošću, OIB 70643114674, Osoje bb, 21232 Osoje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SANACIJE-IZOLACIJE za građenje i usluge, društvo s ograničenom odgovornošću</item>
      <item>FINANCIJSKA AGENCIJA, RC SPLIT</item>
    </izvorni_sadrzaj>
    <derivirana_varijabla naziv="DomainObject.Predmet.SudioniciListNaziv_1">
      <item>SANACIJE-IZOLACIJE za građenje i usluge, društvo s ograničenom odgovornošću</item>
      <item>FINANCIJSKA AGENCIJA, RC SPLIT</item>
    </derivirana_varijabla>
  </DomainObject.Predmet.SudioniciListNaziv>
  <DomainObject.Predmet.SudioniciListAdressOIB>
    <izvorni_sadrzaj>
      <item>SANACIJE-IZOLACIJE za građenje i usluge, društvo s ograničenom odgovornošću, OIB 70643114674, Osoje bb,21232 Osoje</item>
      <item>FINANCIJSKA AGENCIJA, RC SPLIT, OIB 85821130368, Mažuranićevo šetalište 24 b,21000 Split</item>
    </izvorni_sadrzaj>
    <derivirana_varijabla naziv="DomainObject.Predmet.SudioniciListAdressOIB_1">
      <item>SANACIJE-IZOLACIJE za građenje i usluge, društvo s ograničenom odgovornošću, OIB 70643114674, Osoje bb,21232 Osoje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70643114674</item>
      <item>, OIB 85821130368</item>
    </izvorni_sadrzaj>
    <derivirana_varijabla naziv="DomainObject.Predmet.SudioniciListNazivOIB_1">
      <item>, OIB 70643114674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AFDED-6C28-4C1A-A626-8C98FCB93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1812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2016-12-01T07:19:00Z</dcterms:created>
  <dc:creator>nmarkovic</dc:creator>
  <cp:lastModifiedBy>Ana Golub Gruić</cp:lastModifiedBy>
  <cp:lastPrinted>2016-12-01T07:53:00Z</cp:lastPrinted>
  <dcterms:modified xmlns:xsi="http://www.w3.org/2001/XMLSchema-instance" xsi:type="dcterms:W3CDTF">2016-12-01T08:18:00Z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