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43767" w14:paraId="eb43767" w:rsidRDefault="00CD48AB" w:rsidP="00CD48AB" w:rsidR="00CD48A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48AB" w:rsidP="00CD48AB" w:rsidR="00CD48AB" w:rsidRPr="00F647AF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</w:t>
      </w:r>
      <w:r w:rsidRPr="00F647AF">
        <w:rPr>
          <w:rFonts w:cs="Times New Roman" w:eastAsia="Times New Roman"/>
          <w:bCs/>
          <w:szCs w:val="20"/>
          <w:lang w:eastAsia="en-US" w:val="it-IT"/>
        </w:rPr>
        <w:t>REPUBLIKA HRVATSKA</w:t>
      </w:r>
    </w:p>
    <w:p w:rsidRDefault="00CD48AB" w:rsidP="00CD48AB" w:rsidR="00CD48A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F647AF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CD48AB" w:rsidP="00CD48AB" w:rsidR="00CD48A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D48AB" w:rsidP="00CD48AB" w:rsidR="00CD48AB" w:rsidRPr="00F647AF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CD48AB" w:rsidP="00CD48AB" w:rsidR="00CD48A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D48AB" w:rsidP="00CD48AB" w:rsidR="00CD48AB" w:rsidRPr="005D578C">
      <w:pPr>
        <w:jc w:val="center"/>
        <w:rPr>
          <w:rFonts w:cs="Times New Roman" w:eastAsia="Times New Roman"/>
          <w:szCs w:val="24"/>
        </w:rPr>
      </w:pPr>
    </w:p>
    <w:p w:rsidRDefault="00CD48AB" w:rsidP="00CD48AB" w:rsidR="00CD48A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D48AB" w:rsidP="00CD48AB" w:rsidR="00CD48AB" w:rsidRPr="005D578C">
      <w:pPr>
        <w:rPr>
          <w:rFonts w:cs="Times New Roman" w:eastAsia="Times New Roman"/>
          <w:szCs w:val="24"/>
        </w:rPr>
      </w:pPr>
    </w:p>
    <w:p w:rsidRDefault="00CD48AB" w:rsidP="00CD48AB" w:rsidR="00CD48A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ITEM STUDIO j. d. o. o. Pula, Šijanska cesta 1 A, OIB 36760834064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040299048,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F647AF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ožujka 2016.</w:t>
      </w:r>
    </w:p>
    <w:p w:rsidRDefault="00CD48AB" w:rsidP="00CD48AB" w:rsidR="00CD48AB" w:rsidRPr="005D578C">
      <w:pPr>
        <w:rPr>
          <w:rFonts w:cs="Times New Roman" w:eastAsia="Times New Roman"/>
          <w:szCs w:val="24"/>
        </w:rPr>
      </w:pPr>
    </w:p>
    <w:p w:rsidRDefault="00CD48AB" w:rsidP="00CD48AB" w:rsidR="00CD48A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D48AB" w:rsidP="00CD48AB" w:rsidR="00CD48AB" w:rsidRPr="005D578C">
      <w:pPr>
        <w:rPr>
          <w:rFonts w:cs="Times New Roman" w:eastAsia="Times New Roman"/>
          <w:szCs w:val="24"/>
        </w:rPr>
      </w:pPr>
    </w:p>
    <w:p w:rsidRDefault="00CD48AB" w:rsidP="00CD48AB" w:rsidR="00CD48A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ITEM STUDIO j. d. o. o. Pula, Šijanska cesta 1 A, OIB 36760834064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040299048,</w:t>
      </w:r>
      <w:r w:rsidRPr="005D578C">
        <w:rPr>
          <w:rFonts w:cs="Times New Roman" w:eastAsia="Times New Roman"/>
          <w:szCs w:val="24"/>
        </w:rPr>
        <w:t xml:space="preserve"> s danom </w:t>
      </w:r>
      <w:r w:rsidR="00F647AF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CD48AB" w:rsidP="00CD48AB" w:rsidR="00CD48AB" w:rsidRPr="005D578C">
      <w:pPr>
        <w:rPr>
          <w:rFonts w:cs="Times New Roman" w:eastAsia="Times New Roman"/>
          <w:szCs w:val="24"/>
        </w:rPr>
      </w:pPr>
    </w:p>
    <w:p w:rsidRDefault="00CD48AB" w:rsidP="00CD48AB" w:rsidR="00CD48A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CD48AB" w:rsidP="00CD48AB" w:rsidR="00CD48AB">
      <w:pPr>
        <w:rPr>
          <w:rFonts w:cs="Times New Roman" w:eastAsia="Times New Roman"/>
          <w:szCs w:val="20"/>
        </w:rPr>
      </w:pPr>
    </w:p>
    <w:p w:rsidRDefault="00CD48AB" w:rsidP="00CD48AB" w:rsidR="00CD48A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ITEM STUDIO j. d. o. o. Pula, Šijanska cesta 1 A, OIB 36760834064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040299048.</w:t>
      </w:r>
    </w:p>
    <w:p w:rsidRDefault="00CD48AB" w:rsidP="00CD48AB" w:rsidR="00CD48AB">
      <w:pPr>
        <w:ind w:firstLine="709"/>
        <w:rPr>
          <w:rFonts w:cs="Times New Roman" w:eastAsia="Times New Roman"/>
          <w:szCs w:val="24"/>
        </w:rPr>
      </w:pPr>
    </w:p>
    <w:p w:rsidRDefault="00CD48AB" w:rsidP="00CD48AB" w:rsidR="00CD48A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ITEM STUDIO j. d. o. o. Pula, Šijanska cesta 1 A, OIB 36760834064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040299048.</w:t>
      </w:r>
    </w:p>
    <w:p w:rsidRDefault="00CD48AB" w:rsidP="00CD48AB" w:rsidR="00CD48AB">
      <w:pPr>
        <w:rPr>
          <w:rFonts w:cs="Times New Roman" w:eastAsia="Times New Roman"/>
          <w:szCs w:val="24"/>
        </w:rPr>
      </w:pPr>
    </w:p>
    <w:p w:rsidRDefault="00CD48AB" w:rsidP="00CD48AB" w:rsidR="00CD48AB" w:rsidRPr="005D578C">
      <w:pPr>
        <w:rPr>
          <w:rFonts w:cs="Times New Roman" w:eastAsia="Times New Roman"/>
          <w:szCs w:val="24"/>
        </w:rPr>
      </w:pPr>
    </w:p>
    <w:p w:rsidRDefault="00CD48AB" w:rsidP="00CD48AB" w:rsidR="00CD48A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D48AB" w:rsidP="00CD48AB" w:rsidR="00CD48AB">
      <w:pPr>
        <w:ind w:firstLine="708"/>
        <w:rPr>
          <w:rFonts w:cs="Times New Roman" w:eastAsia="Times New Roman"/>
          <w:szCs w:val="24"/>
        </w:rPr>
      </w:pPr>
    </w:p>
    <w:p w:rsidRDefault="00CD48AB" w:rsidP="00CD48AB" w:rsidR="00CD48A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ITEM STUDIO j.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St-948/2015-3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D48AB" w:rsidP="00CD48AB" w:rsidR="00CD48A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D48AB" w:rsidP="00CD48AB" w:rsidR="00CD48AB" w:rsidRPr="005D578C">
      <w:pPr>
        <w:rPr>
          <w:rFonts w:cs="Times New Roman" w:eastAsia="Times New Roman"/>
          <w:szCs w:val="24"/>
        </w:rPr>
      </w:pPr>
    </w:p>
    <w:p w:rsidRDefault="00CD48AB" w:rsidP="00CD48AB" w:rsidR="00CD48A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F647AF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D48AB" w:rsidP="00CD48AB" w:rsidR="00CD48AB">
      <w:pPr>
        <w:rPr>
          <w:rFonts w:cs="Times New Roman" w:eastAsia="Times New Roman"/>
          <w:szCs w:val="24"/>
        </w:rPr>
      </w:pPr>
    </w:p>
    <w:p w:rsidRDefault="00CD48AB" w:rsidP="00CD48AB" w:rsidR="00CD48A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CD48AB" w:rsidP="00CD48AB" w:rsidR="00CD48A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B1260F">
        <w:rPr>
          <w:rFonts w:cs="Times New Roman" w:eastAsia="Times New Roman"/>
          <w:szCs w:val="24"/>
        </w:rPr>
        <w:t>, v. r.</w:t>
      </w:r>
    </w:p>
    <w:p w:rsidRDefault="00CD48AB" w:rsidP="00CD48AB" w:rsidR="00CD48AB">
      <w:pPr>
        <w:jc w:val="left"/>
        <w:rPr>
          <w:rFonts w:cs="Times New Roman" w:eastAsia="Times New Roman"/>
          <w:szCs w:val="24"/>
        </w:rPr>
      </w:pPr>
    </w:p>
    <w:p w:rsidRDefault="00CD48AB" w:rsidP="00CD48AB" w:rsidR="00CD48AB" w:rsidRPr="005D578C">
      <w:pPr>
        <w:jc w:val="left"/>
        <w:rPr>
          <w:rFonts w:cs="Times New Roman" w:eastAsia="Times New Roman"/>
          <w:szCs w:val="24"/>
        </w:rPr>
      </w:pPr>
    </w:p>
    <w:p w:rsidRDefault="00CD48AB" w:rsidP="00CD48AB" w:rsidR="00CD48A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D48AB" w:rsidP="00CD48AB" w:rsidR="00CD48AB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CD48AB" w:rsidP="00CD48AB" w:rsidR="00CD48A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D48AB" w:rsidP="00CD48AB" w:rsidR="00CD48AB">
      <w:pPr>
        <w:rPr>
          <w:rFonts w:cs="Times New Roman" w:eastAsia="Times New Roman"/>
          <w:szCs w:val="24"/>
        </w:rPr>
      </w:pPr>
    </w:p>
    <w:p w:rsidRDefault="00CD48AB" w:rsidP="00CD48AB" w:rsidR="00CD48AB" w:rsidRPr="005D578C">
      <w:pPr>
        <w:rPr>
          <w:rFonts w:cs="Times New Roman" w:eastAsia="Times New Roman"/>
          <w:szCs w:val="24"/>
        </w:rPr>
      </w:pPr>
    </w:p>
    <w:p w:rsidRDefault="00CD48AB" w:rsidP="00CD48AB" w:rsidR="00CD48A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D48AB" w:rsidP="00CD48AB" w:rsidR="00CD48A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D48AB" w:rsidP="00CD48AB" w:rsidR="00CD48A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ITEM STUDIO j. d. o. o. Pula, Šijanska cesta 1 A,</w:t>
      </w:r>
    </w:p>
    <w:p w:rsidRDefault="00CD48AB" w:rsidP="00CD48AB" w:rsidR="00CD48A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Pol Popović, Rovinj, A. Starčevića 6,</w:t>
      </w:r>
    </w:p>
    <w:p w:rsidRDefault="00CD48AB" w:rsidP="00CD48AB" w:rsidR="00CD48A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CD48AB" w:rsidP="00CD48AB" w:rsidR="00CD48A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D48AB" w:rsidP="00CD48AB" w:rsidR="00CD48A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CD48AB" w:rsidP="00CD48AB" w:rsidR="00CD48A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CD48AB" w:rsidP="00CD48AB" w:rsidR="00CD48A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CD48AB" w:rsidP="00CD48AB" w:rsidR="00CD48A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CD48AB" w:rsidP="00CD48AB" w:rsidR="00CD48AB"/>
    <w:p w:rsidRDefault="00CD48AB" w:rsidP="00CD48AB" w:rsidR="00CD48AB"/>
    <w:p w:rsidRDefault="00CD48AB" w:rsidP="00CD48AB" w:rsidR="00CD48AB"/>
    <w:p w:rsidRDefault="00B1260F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8AB" w:rsidP="00CD48AB" w:rsidR="00CD48AB">
      <w:r>
        <w:separator/>
      </w:r>
    </w:p>
  </w:endnote>
  <w:endnote w:id="0" w:type="continuationSeparator">
    <w:p w:rsidRDefault="00CD48AB" w:rsidP="00CD48AB" w:rsidR="00CD48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8AB" w:rsidP="00CD48AB" w:rsidR="00CD48AB">
      <w:r>
        <w:separator/>
      </w:r>
    </w:p>
  </w:footnote>
  <w:footnote w:id="0" w:type="continuationSeparator">
    <w:p w:rsidRDefault="00CD48AB" w:rsidP="00CD48AB" w:rsidR="00CD48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48AB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1260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St-948/2015-5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48AB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St-948/2015-5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5DEC"/>
    <w:rsid w:val="00405DEC"/>
    <w:rsid w:val="0075528E"/>
    <w:rsid w:val="0079403F"/>
    <w:rsid w:val="007A5C28"/>
    <w:rsid w:val="00B1260F"/>
    <w:rsid w:val="00CD48AB"/>
    <w:rsid w:val="00F64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D48A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8A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D48A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48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48A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D48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D48A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26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260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1260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1260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1260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D48A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8A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D48A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D48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48A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D48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D48A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26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260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1260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1260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1260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St-948/2015</izvorni_sadrzaj>
    <derivirana_varijabla naziv="DomainObject.Predmet.OznakaBroj_1">St-948/2015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ITEM STUDIO j.d.o.o. PULA</izvorni_sadrzaj>
    <derivirana_varijabla naziv="DomainObject.Predmet.ProtustrankaFormated_1">  ITEM STUDIO j.d.o.o. PULA</derivirana_varijabla>
  </DomainObject.Predmet.ProtustrankaFormated>
  <DomainObject.Predmet.ProtustrankaFormatedOIB>
    <izvorni_sadrzaj>  ITEM STUDIO j.d.o.o. PULA, OIB 36760834064</izvorni_sadrzaj>
    <derivirana_varijabla naziv="DomainObject.Predmet.ProtustrankaFormatedOIB_1">  ITEM STUDIO j.d.o.o. PULA, OIB 36760834064</derivirana_varijabla>
  </DomainObject.Predmet.ProtustrankaFormatedOIB>
  <DomainObject.Predmet.ProtustrankaFormatedWithAdress>
    <izvorni_sadrzaj> ITEM STUDIO j.d.o.o. PULA, Šijanska cesta 1 A, 52100 Pula</izvorni_sadrzaj>
    <derivirana_varijabla naziv="DomainObject.Predmet.ProtustrankaFormatedWithAdress_1"> ITEM STUDIO j.d.o.o. PULA, Šijanska cesta 1 A, 52100 Pula</derivirana_varijabla>
  </DomainObject.Predmet.ProtustrankaFormatedWithAdress>
  <DomainObject.Predmet.ProtustrankaFormatedWithAdressOIB>
    <izvorni_sadrzaj> ITEM STUDIO j.d.o.o. PULA, OIB 36760834064, Šijanska cesta 1 A, 52100 Pula</izvorni_sadrzaj>
    <derivirana_varijabla naziv="DomainObject.Predmet.ProtustrankaFormatedWithAdressOIB_1"> ITEM STUDIO j.d.o.o. PULA, OIB 36760834064, Šijanska cesta 1 A, 52100 Pula</derivirana_varijabla>
  </DomainObject.Predmet.ProtustrankaFormatedWithAdressOIB>
  <DomainObject.Predmet.ProtustrankaWithAdress>
    <izvorni_sadrzaj>ITEM STUDIO j.d.o.o. PULA Šijanska cesta 1 A, 52100 Pula</izvorni_sadrzaj>
    <derivirana_varijabla naziv="DomainObject.Predmet.ProtustrankaWithAdress_1">ITEM STUDIO j.d.o.o. PULA Šijanska cesta 1 A, 52100 Pula</derivirana_varijabla>
  </DomainObject.Predmet.ProtustrankaWithAdress>
  <DomainObject.Predmet.ProtustrankaWithAdressOIB>
    <izvorni_sadrzaj>ITEM STUDIO j.d.o.o. PULA, OIB 36760834064, Šijanska cesta 1 A, 52100 Pula</izvorni_sadrzaj>
    <derivirana_varijabla naziv="DomainObject.Predmet.ProtustrankaWithAdressOIB_1">ITEM STUDIO j.d.o.o. PULA, OIB 36760834064, Šijanska cesta 1 A, 52100 Pula</derivirana_varijabla>
  </DomainObject.Predmet.ProtustrankaWithAdressOIB>
  <DomainObject.Predmet.ProtustrankaNazivFormated>
    <izvorni_sadrzaj>ITEM STUDIO j.d.o.o. PULA</izvorni_sadrzaj>
    <derivirana_varijabla naziv="DomainObject.Predmet.ProtustrankaNazivFormated_1">ITEM STUDIO j.d.o.o. PULA</derivirana_varijabla>
  </DomainObject.Predmet.ProtustrankaNazivFormated>
  <DomainObject.Predmet.ProtustrankaNazivFormatedOIB>
    <izvorni_sadrzaj>ITEM STUDIO j.d.o.o. PULA, OIB 36760834064</izvorni_sadrzaj>
    <derivirana_varijabla naziv="DomainObject.Predmet.ProtustrankaNazivFormatedOIB_1">ITEM STUDIO j.d.o.o. PULA, OIB 36760834064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66206.85</izvorni_sadrzaj>
    <derivirana_varijabla naziv="DomainObject.Predmet.TrenutnaVrijednost_1">66206.85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ITEM STUDIO j.d.o.o. PULA</item>
    </izvorni_sadrzaj>
    <derivirana_varijabla naziv="DomainObject.Predmet.ProtuStrankaListFormated_1">
      <item>ITEM STUDIO j.d.o.o. PULA</item>
    </derivirana_varijabla>
  </DomainObject.Predmet.ProtuStrankaListFormated>
  <DomainObject.Predmet.ProtuStrankaListFormatedOIB>
    <izvorni_sadrzaj>
      <item>ITEM STUDIO j.d.o.o. PULA, OIB 36760834064</item>
    </izvorni_sadrzaj>
    <derivirana_varijabla naziv="DomainObject.Predmet.ProtuStrankaListFormatedOIB_1">
      <item>ITEM STUDIO j.d.o.o. PULA, OIB 36760834064</item>
    </derivirana_varijabla>
  </DomainObject.Predmet.ProtuStrankaListFormatedOIB>
  <DomainObject.Predmet.ProtuStrankaListFormatedWithAdress>
    <izvorni_sadrzaj>
      <item>ITEM STUDIO j.d.o.o. PULA, Šijanska cesta 1 A, 52100 Pula</item>
    </izvorni_sadrzaj>
    <derivirana_varijabla naziv="DomainObject.Predmet.ProtuStrankaListFormatedWithAdress_1">
      <item>ITEM STUDIO j.d.o.o. PULA, Šijanska cesta 1 A, 52100 Pula</item>
    </derivirana_varijabla>
  </DomainObject.Predmet.ProtuStrankaListFormatedWithAdress>
  <DomainObject.Predmet.ProtuStrankaListFormatedWithAdressOIB>
    <izvorni_sadrzaj>
      <item>ITEM STUDIO j.d.o.o. PULA, OIB 36760834064, Šijanska cesta 1 A, 52100 Pula</item>
    </izvorni_sadrzaj>
    <derivirana_varijabla naziv="DomainObject.Predmet.ProtuStrankaListFormatedWithAdressOIB_1">
      <item>ITEM STUDIO j.d.o.o. PULA, OIB 36760834064, Šijanska cesta 1 A, 52100 Pula</item>
    </derivirana_varijabla>
  </DomainObject.Predmet.ProtuStrankaListFormatedWithAdressOIB>
  <DomainObject.Predmet.ProtuStrankaListNazivFormated>
    <izvorni_sadrzaj>
      <item>ITEM STUDIO j.d.o.o. PULA</item>
    </izvorni_sadrzaj>
    <derivirana_varijabla naziv="DomainObject.Predmet.ProtuStrankaListNazivFormated_1">
      <item>ITEM STUDIO j.d.o.o. PULA</item>
    </derivirana_varijabla>
  </DomainObject.Predmet.ProtuStrankaListNazivFormated>
  <DomainObject.Predmet.ProtuStrankaListNazivFormatedOIB>
    <izvorni_sadrzaj>
      <item>ITEM STUDIO j.d.o.o. PULA, OIB 36760834064</item>
    </izvorni_sadrzaj>
    <derivirana_varijabla naziv="DomainObject.Predmet.ProtuStrankaListNazivFormatedOIB_1">
      <item>ITEM STUDIO j.d.o.o. PULA, OIB 36760834064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ITEM STUDIO j.d.o.o. PULA</izvorni_sadrzaj>
    <derivirana_varijabla naziv="DomainObject.Predmet.ProtustrankaIDrugi_1">ITEM STUDIO j.d.o.o.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ITEM STUDIO j.d.o.o. PULA, OIB 36760834064, Šijanska cesta 1 A, 52100 Pula</izvorni_sadrzaj>
    <derivirana_varijabla naziv="DomainObject.Predmet.ProtustrankaIDrugiAdressOIB_1">ITEM STUDIO j.d.o.o. PULA, OIB 36760834064, Šijanska cesta 1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ITEM STUDIO j.d.o.o. PULA</item>
    </izvorni_sadrzaj>
    <derivirana_varijabla naziv="DomainObject.Predmet.SudioniciListNaziv_1">
      <item>FINANCIJSKA AGENCIJA, RC RIJEKA, PODRUŽNICA PULA, PULA</item>
      <item>ITEM STUDIO j.d.o.o.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ITEM STUDIO j.d.o.o. PULA, OIB 36760834064, Šijanska cesta 1 A,52100 Pula</item>
    </izvorni_sadrzaj>
    <derivirana_varijabla naziv="DomainObject.Predmet.SudioniciListAdressOIB_1">
      <item>FINANCIJSKA AGENCIJA, RC RIJEKA, PODRUŽNICA PULA, PULA, OIB 85821130368, Ulica grada Vukovara 70,Zagreb</item>
      <item>ITEM STUDIO j.d.o.o. PULA, OIB 36760834064, Šijanska cesta 1 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36760834064</item>
    </izvorni_sadrzaj>
    <derivirana_varijabla naziv="DomainObject.Predmet.SudioniciListNazivOIB_1">
      <item>, OIB 85821130368</item>
      <item>, OIB 36760834064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587</properties:Words>
  <properties:Characters>3035</properties:Characters>
  <properties:Lines>79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2016-03-17T09:29:00Z</dcterms:created>
  <dc:creator>Mihaela Kaligari</dc:creator>
  <dc:description/>
  <cp:keywords/>
  <cp:lastModifiedBy>Jasmina Matika</cp:lastModifiedBy>
  <cp:lastPrinted>2016-03-23T06:58:00Z</cp:lastPrinted>
  <dcterms:modified xmlns:xsi="http://www.w3.org/2001/XMLSchema-instance" xsi:type="dcterms:W3CDTF">2016-03-23T08:36:00Z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