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4d20" w14:paraId="3de4d20" w:rsidRDefault="00AE649C" w:rsidP="00FA5B5E" w:rsidR="00AE649C" w:rsidRPr="00B76F3C">
      <w:pPr>
        <w:pStyle w:val="Naslov3"/>
        <w15:collapsed w:val="false"/>
      </w:pPr>
    </w:p>
    <w:p w:rsidRDefault="003954D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954D8" w:rsidP="003954D8" w:rsidR="003954D8" w:rsidRPr="003954D8">
      <w:pPr>
        <w:spacing w:after="0"/>
        <w:jc w:val="right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>Poslovni broj: 3 St-858/2016-9</w:t>
      </w:r>
    </w:p>
    <w:p w:rsidRDefault="003954D8" w:rsidP="003954D8" w:rsidR="003954D8" w:rsidRPr="003954D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954D8" w:rsidP="003954D8" w:rsidR="003954D8" w:rsidRPr="003954D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954D8" w:rsidP="003954D8" w:rsidR="003954D8" w:rsidRPr="003954D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954D8" w:rsidP="003954D8" w:rsidR="003954D8" w:rsidRPr="003954D8">
      <w:pPr>
        <w:spacing w:after="0"/>
        <w:ind w:firstLine="708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>REPUBLIKA HRVATSKA</w:t>
      </w:r>
    </w:p>
    <w:p w:rsidRDefault="003954D8" w:rsidP="003954D8" w:rsidR="003954D8" w:rsidRPr="003954D8">
      <w:pPr>
        <w:spacing w:after="0"/>
        <w:ind w:firstLine="708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>TRGOVAČKI SUD U ZADRU</w:t>
      </w:r>
    </w:p>
    <w:p w:rsidRDefault="003954D8" w:rsidP="003954D8" w:rsidR="003954D8" w:rsidRPr="003954D8">
      <w:pPr>
        <w:spacing w:after="0"/>
        <w:ind w:firstLine="708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>Zadar, Dr. Franje Tuđmana 35.</w:t>
      </w:r>
    </w:p>
    <w:p w:rsidRDefault="003954D8" w:rsidP="003954D8" w:rsidR="003954D8" w:rsidRPr="003954D8">
      <w:pPr>
        <w:spacing w:after="0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ab/>
        <w:t>R E PU B L I K A   H R V A T S K A</w:t>
      </w:r>
      <w:r w:rsidRPr="003954D8">
        <w:rPr>
          <w:rFonts w:cs="Times New Roman" w:eastAsia="Times New Roman"/>
          <w:lang w:eastAsia="hr-HR"/>
        </w:rPr>
        <w:tab/>
      </w:r>
    </w:p>
    <w:p w:rsidRDefault="003954D8" w:rsidP="003954D8" w:rsidR="003954D8" w:rsidRPr="003954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jc w:val="center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 xml:space="preserve">Z A K LJ U Č A K </w:t>
      </w:r>
    </w:p>
    <w:p w:rsidRDefault="003954D8" w:rsidP="003954D8" w:rsidR="003954D8" w:rsidRPr="003954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jc w:val="both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ab/>
        <w:t xml:space="preserve">Trgovački sud u Zadru, OIB </w:t>
      </w:r>
      <w:r w:rsidRPr="003954D8">
        <w:rPr>
          <w:rFonts w:cs="Times New Roman" w:eastAsia="Times New Roman"/>
          <w:szCs w:val="20"/>
          <w:lang w:eastAsia="hr-HR"/>
        </w:rPr>
        <w:t xml:space="preserve">39670464653, </w:t>
      </w:r>
      <w:r w:rsidRPr="003954D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SLAPOVI ZRMANJE d.o.o. sa sjedištem u Obrovcu, </w:t>
      </w:r>
      <w:proofErr w:type="spellStart"/>
      <w:r w:rsidRPr="003954D8">
        <w:rPr>
          <w:rFonts w:cs="Times New Roman" w:eastAsia="Times New Roman"/>
          <w:lang w:eastAsia="hr-HR"/>
        </w:rPr>
        <w:t>Muškovci</w:t>
      </w:r>
      <w:proofErr w:type="spellEnd"/>
      <w:r w:rsidRPr="003954D8">
        <w:rPr>
          <w:rFonts w:cs="Times New Roman" w:eastAsia="Times New Roman"/>
          <w:lang w:eastAsia="hr-HR"/>
        </w:rPr>
        <w:t xml:space="preserve"> 5, OIB: 80962618921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3954D8">
          <w:rPr>
            <w:rFonts w:cs="Times New Roman" w:eastAsia="Times New Roman"/>
            <w:lang w:eastAsia="hr-HR"/>
          </w:rPr>
          <w:t>11. st</w:t>
        </w:r>
      </w:smartTag>
      <w:r w:rsidRPr="003954D8">
        <w:rPr>
          <w:rFonts w:cs="Times New Roman" w:eastAsia="Times New Roman"/>
          <w:lang w:eastAsia="hr-HR"/>
        </w:rPr>
        <w:t>. 3. Stečajnog zakona (Narodne novine 71/15), 25. kolovoza 2016.</w:t>
      </w:r>
    </w:p>
    <w:p w:rsidRDefault="003954D8" w:rsidP="003954D8" w:rsidR="003954D8" w:rsidRPr="003954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jc w:val="center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 xml:space="preserve">z a k </w:t>
      </w:r>
      <w:proofErr w:type="spellStart"/>
      <w:r w:rsidRPr="003954D8">
        <w:rPr>
          <w:rFonts w:cs="Times New Roman" w:eastAsia="Times New Roman"/>
          <w:lang w:eastAsia="hr-HR"/>
        </w:rPr>
        <w:t>lj</w:t>
      </w:r>
      <w:proofErr w:type="spellEnd"/>
      <w:r w:rsidRPr="003954D8">
        <w:rPr>
          <w:rFonts w:cs="Times New Roman" w:eastAsia="Times New Roman"/>
          <w:lang w:eastAsia="hr-HR"/>
        </w:rPr>
        <w:t xml:space="preserve"> u č i o  j e</w:t>
      </w:r>
    </w:p>
    <w:p w:rsidRDefault="003954D8" w:rsidP="003954D8" w:rsidR="003954D8" w:rsidRPr="003954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3954D8">
        <w:rPr>
          <w:rFonts w:cs="Times New Roman" w:eastAsia="Times New Roman"/>
          <w:lang w:eastAsia="hr-HR"/>
        </w:rPr>
        <w:t>otpravka</w:t>
      </w:r>
      <w:proofErr w:type="spellEnd"/>
      <w:r w:rsidRPr="003954D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24.895,62 kn koje je u Očevidniku redoslijeda osnova za plaćanje evidentirano na dan 1. rujna 2015. </w:t>
      </w:r>
    </w:p>
    <w:p w:rsidRDefault="003954D8" w:rsidP="003954D8" w:rsidR="003954D8" w:rsidRPr="003954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jc w:val="center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>U Zadru 25. kolovoza 2016.</w:t>
      </w:r>
    </w:p>
    <w:p w:rsidRDefault="003954D8" w:rsidP="003954D8" w:rsidR="003954D8" w:rsidRPr="003954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3954D8" w:rsidP="003954D8" w:rsidR="003954D8" w:rsidRPr="003954D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>Tina Grgas</w:t>
      </w:r>
    </w:p>
    <w:p w:rsidRDefault="003954D8" w:rsidP="003954D8" w:rsidR="003954D8" w:rsidRPr="003954D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jc w:val="right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 xml:space="preserve"> </w:t>
      </w:r>
    </w:p>
    <w:p w:rsidRDefault="003954D8" w:rsidP="003954D8" w:rsidR="003954D8" w:rsidRPr="003954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jc w:val="both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>UPUTA O PRAVNOM LIJEKU</w:t>
      </w:r>
    </w:p>
    <w:p w:rsidRDefault="003954D8" w:rsidP="003954D8" w:rsidR="003954D8" w:rsidRPr="003954D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>Protiv ovog zaključka nije dopuštena žalba.</w:t>
      </w:r>
    </w:p>
    <w:p w:rsidRDefault="003954D8" w:rsidP="003954D8" w:rsidR="003954D8" w:rsidRPr="003954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54D8" w:rsidP="003954D8" w:rsidR="003954D8" w:rsidRPr="003954D8">
      <w:pPr>
        <w:spacing w:after="0"/>
        <w:jc w:val="both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>DNA:</w:t>
      </w:r>
    </w:p>
    <w:p w:rsidRDefault="003954D8" w:rsidP="003954D8" w:rsidR="003954D8" w:rsidRPr="003954D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954D8">
        <w:rPr>
          <w:rFonts w:cs="Times New Roman" w:eastAsia="Times New Roman"/>
          <w:lang w:eastAsia="hr-HR"/>
        </w:rPr>
        <w:t>FINA, Regionalni centar Split, Podružnica Zadar</w:t>
      </w:r>
    </w:p>
    <w:p w:rsidRDefault="003954D8" w:rsidP="00DA0242" w:rsidR="00DA024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3954D8">
        <w:rPr>
          <w:rFonts w:cs="Times New Roman" w:eastAsia="Times New Roman"/>
          <w:lang w:eastAsia="hr-HR"/>
        </w:rPr>
        <w:t>e-Oglasna ploča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4D8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St-858/2016-9</izvorni_sadrzaj>
    <derivirana_varijabla naziv="DomainObject.Oznaka_1">St-858/2016-9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SLAPOVI ZRMANJE d.o.o. za trgovinu, turizam i poslovne usluge</izvorni_sadrzaj>
    <derivirana_varijabla naziv="DomainObject.Predmet.ProtustrankaFormated_1">  SLAPOVI ZRMANJE d.o.o. za trgovinu, turizam i poslovne usluge</derivirana_varijabla>
  </DomainObject.Predmet.ProtustrankaFormated>
  <DomainObject.Predmet.ProtustrankaFormatedOIB>
    <izvorni_sadrzaj>  SLAPOVI ZRMANJE d.o.o. za trgovinu, turizam i poslovne usluge, OIB 80962618921</izvorni_sadrzaj>
    <derivirana_varijabla naziv="DomainObject.Predmet.ProtustrankaFormatedOIB_1">  SLAPOVI ZRMANJE d.o.o. za trgovinu, turizam i poslovne usluge, OIB 80962618921</derivirana_varijabla>
  </DomainObject.Predmet.ProtustrankaFormatedOIB>
  <DomainObject.Predmet.ProtustrankaFormatedWithAdress>
    <izvorni_sadrzaj> SLAPOVI ZRMANJE d.o.o. za trgovinu, turizam i poslovne usluge, Muškovci 5, 23450 Obrovac</izvorni_sadrzaj>
    <derivirana_varijabla naziv="DomainObject.Predmet.ProtustrankaFormatedWithAdress_1"> SLAPOVI ZRMANJE d.o.o. za trgovinu, turizam i poslovne usluge, Muškovci 5, 23450 Obrovac</derivirana_varijabla>
  </DomainObject.Predmet.ProtustrankaFormatedWithAdress>
  <DomainObject.Predmet.ProtustrankaFormatedWithAdressOIB>
    <izvorni_sadrzaj> SLAPOVI ZRMANJE d.o.o. za trgovinu, turizam i poslovne usluge, OIB 80962618921, Muškovci 5, 23450 Obrovac</izvorni_sadrzaj>
    <derivirana_varijabla naziv="DomainObject.Predmet.ProtustrankaFormatedWithAdressOIB_1"> SLAPOVI ZRMANJE d.o.o. za trgovinu, turizam i poslovne usluge, OIB 80962618921, Muškovci 5, 23450 Obrovac</derivirana_varijabla>
  </DomainObject.Predmet.ProtustrankaFormatedWithAdressOIB>
  <DomainObject.Predmet.ProtustrankaWithAdress>
    <izvorni_sadrzaj>SLAPOVI ZRMANJE d.o.o. za trgovinu, turizam i poslovne usluge Muškovci 5, 23450 Obrovac</izvorni_sadrzaj>
    <derivirana_varijabla naziv="DomainObject.Predmet.ProtustrankaWithAdress_1">SLAPOVI ZRMANJE d.o.o. za trgovinu, turizam i poslovne usluge Muškovci 5, 23450 Obrovac</derivirana_varijabla>
  </DomainObject.Predmet.ProtustrankaWithAdress>
  <DomainObject.Predmet.ProtustrankaWithAdressOIB>
    <izvorni_sadrzaj>SLAPOVI ZRMANJE d.o.o. za trgovinu, turizam i poslovne usluge, OIB 80962618921, Muškovci 5, 23450 Obrovac</izvorni_sadrzaj>
    <derivirana_varijabla naziv="DomainObject.Predmet.ProtustrankaWithAdressOIB_1">SLAPOVI ZRMANJE d.o.o. za trgovinu, turizam i poslovne usluge, OIB 80962618921, Muškovci 5, 23450 Obrovac</derivirana_varijabla>
  </DomainObject.Predmet.ProtustrankaWithAdressOIB>
  <DomainObject.Predmet.ProtustrankaNazivFormated>
    <izvorni_sadrzaj>SLAPOVI ZRMANJE d.o.o. za trgovinu, turizam i poslovne usluge</izvorni_sadrzaj>
    <derivirana_varijabla naziv="DomainObject.Predmet.ProtustrankaNazivFormated_1">SLAPOVI ZRMANJE d.o.o. za trgovinu, turizam i poslovne usluge</derivirana_varijabla>
  </DomainObject.Predmet.ProtustrankaNazivFormated>
  <DomainObject.Predmet.ProtustrankaNazivFormatedOIB>
    <izvorni_sadrzaj>SLAPOVI ZRMANJE d.o.o. za trgovinu, turizam i poslovne usluge, OIB 80962618921</izvorni_sadrzaj>
    <derivirana_varijabla naziv="DomainObject.Predmet.ProtustrankaNazivFormatedOIB_1">SLAPOVI ZRMANJE d.o.o. za trgovinu, turizam i poslovne usluge, OIB 80962618921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Nikola Buljević</izvorni_sadrzaj>
    <derivirana_varijabla naziv="DomainObject.Predmet.StrankaFormated_1">  Financijska agencija; Nikola Buljević</derivirana_varijabla>
  </DomainObject.Predmet.StrankaFormated>
  <DomainObject.Predmet.StrankaFormatedOIB>
    <izvorni_sadrzaj>  Financijska agencija, OIB 85821130368; Nikola Buljević, OIB 16626248526</izvorni_sadrzaj>
    <derivirana_varijabla naziv="DomainObject.Predmet.StrankaFormatedOIB_1">  Financijska agencija, OIB 85821130368; Nikola Buljević, OIB 16626248526</derivirana_varijabla>
  </DomainObject.Predmet.StrankaFormatedOIB>
  <DomainObject.Predmet.StrankaFormatedWithAdress>
    <izvorni_sadrzaj> Financijska agencija, Ivana Danila 4, 23000 Zadar; Nikola Buljević, PARAVINJA DOLAC 5 (ranije: MUŠKOVCI, MUŠKOVCI, 0), 23450 Muškovci</izvorni_sadrzaj>
    <derivirana_varijabla naziv="DomainObject.Predmet.StrankaFormatedWithAdress_1"> Financijska agencija, Ivana Danila 4, 23000 Zadar; Nikola Buljević, PARAVINJA DOLAC 5 (ranije: MUŠKOVCI, MUŠKOVCI, 0), 23450 Muškovci</derivirana_varijabla>
  </DomainObject.Predmet.StrankaFormatedWithAdress>
  <DomainObject.Predmet.StrankaFormatedWithAdressOIB>
    <izvorni_sadrzaj> Financijska agencija, OIB 85821130368, Ivana Danila 4, 23000 Zadar; Nikola Buljević, OIB 16626248526, PARAVINJA DOLAC 5 (ranije: MUŠKOVCI, MUŠKOVCI, 0), 23450 Muškovci</izvorni_sadrzaj>
    <derivirana_varijabla naziv="DomainObject.Predmet.StrankaFormatedWithAdressOIB_1"> Financijska agencija, OIB 85821130368, Ivana Danila 4, 23000 Zadar; Nikola Buljević, OIB 16626248526, PARAVINJA DOLAC 5 (ranije: MUŠKOVCI, MUŠKOVCI, 0), 23450 Muškovci</derivirana_varijabla>
  </DomainObject.Predmet.StrankaFormatedWithAdressOIB>
  <DomainObject.Predmet.StrankaWithAdress>
    <izvorni_sadrzaj>Financijska agencija Ivana Danila 4,23000 Zadar,Nikola Buljević PARAVINJA DOLAC 5 (ranije: MUŠKOVCI, MUŠKOVCI, 0),23450 Muškovci</izvorni_sadrzaj>
    <derivirana_varijabla naziv="DomainObject.Predmet.StrankaWithAdress_1">Financijska agencija Ivana Danila 4,23000 Zadar,Nikola Buljević PARAVINJA DOLAC 5 (ranije: MUŠKOVCI, MUŠKOVCI, 0),23450 Muškovci</derivirana_varijabla>
  </DomainObject.Predmet.StrankaWithAdress>
  <DomainObject.Predmet.StrankaWithAdressOIB>
    <izvorni_sadrzaj>Financijska agencija, OIB 85821130368, Ivana Danila 4,23000 Zadar,Nikola Buljević, OIB 16626248526, PARAVINJA DOLAC 5 (ranije: MUŠKOVCI, MUŠKOVCI, 0),23450 Muškovci</izvorni_sadrzaj>
    <derivirana_varijabla naziv="DomainObject.Predmet.StrankaWithAdressOIB_1">Financijska agencija, OIB 85821130368, Ivana Danila 4,23000 Zadar,Nikola Buljević, OIB 16626248526, PARAVINJA DOLAC 5 (ranije: MUŠKOVCI, MUŠKOVCI, 0),23450 Muškovci</derivirana_varijabla>
  </DomainObject.Predmet.StrankaWithAdressOIB>
  <DomainObject.Predmet.StrankaNazivFormated>
    <izvorni_sadrzaj>Financijska agencija,Nikola Buljević</izvorni_sadrzaj>
    <derivirana_varijabla naziv="DomainObject.Predmet.StrankaNazivFormated_1">Financijska agencija,Nikola Buljević</derivirana_varijabla>
  </DomainObject.Predmet.StrankaNazivFormated>
  <DomainObject.Predmet.StrankaNazivFormatedOIB>
    <izvorni_sadrzaj>Financijska agencija, OIB 85821130368,Nikola Buljević, OIB 16626248526</izvorni_sadrzaj>
    <derivirana_varijabla naziv="DomainObject.Predmet.StrankaNazivFormatedOIB_1">Financijska agencija, OIB 85821130368,Nikola Buljević, OIB 16626248526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24895.62</izvorni_sadrzaj>
    <derivirana_varijabla naziv="DomainObject.Predmet.TrenutnaVrijednost_1">24895.62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Nikola Buljević</item>
    </izvorni_sadrzaj>
    <derivirana_varijabla naziv="DomainObject.Predmet.StrankaListFormated_1">
      <item>Financijska agencija</item>
      <item>Nikola Buljević</item>
    </derivirana_varijabla>
  </DomainObject.Predmet.StrankaListFormated>
  <DomainObject.Predmet.StrankaListFormatedOIB>
    <izvorni_sadrzaj>
      <item>Financijska agencija, OIB 85821130368</item>
      <item>Nikola Buljević, OIB 16626248526</item>
    </izvorni_sadrzaj>
    <derivirana_varijabla naziv="DomainObject.Predmet.StrankaListFormatedOIB_1">
      <item>Financijska agencija, OIB 85821130368</item>
      <item>Nikola Buljević, OIB 16626248526</item>
    </derivirana_varijabla>
  </DomainObject.Predmet.StrankaListFormatedOIB>
  <DomainObject.Predmet.StrankaListFormatedWithAdress>
    <izvorni_sadrzaj>
      <item>Financijska agencija, Ivana Danila 4, 23000 Zadar</item>
      <item>Nikola Buljević, PARAVINJA DOLAC 5 (ranije: MUŠKOVCI, MUŠKOVCI, 0), 23450 Muškovci</item>
    </izvorni_sadrzaj>
    <derivirana_varijabla naziv="DomainObject.Predmet.StrankaListFormatedWithAdress_1">
      <item>Financijska agencija, Ivana Danila 4, 23000 Zadar</item>
      <item>Nikola Buljević, PARAVINJA DOLAC 5 (ranije: MUŠKOVCI, MUŠKOVCI, 0), 23450 Muškovci</item>
    </derivirana_varijabla>
  </DomainObject.Predmet.StrankaListFormatedWithAdress>
  <DomainObject.Predmet.StrankaListFormatedWithAdressOIB>
    <izvorni_sadrzaj>
      <item>Financijska agencija, OIB 85821130368, Ivana Danila 4, 23000 Zadar</item>
      <item>Nikola Buljević, OIB 16626248526, PARAVINJA DOLAC 5 (ranije: MUŠKOVCI, MUŠKOVCI, 0), 23450 Muškovci</item>
    </izvorni_sadrzaj>
    <derivirana_varijabla naziv="DomainObject.Predmet.StrankaListFormatedWithAdressOIB_1">
      <item>Financijska agencija, OIB 85821130368, Ivana Danila 4, 23000 Zadar</item>
      <item>Nikola Buljević, OIB 16626248526, PARAVINJA DOLAC 5 (ranije: MUŠKOVCI, MUŠKOVCI, 0), 23450 Muškovci</item>
    </derivirana_varijabla>
  </DomainObject.Predmet.StrankaListFormatedWithAdressOIB>
  <DomainObject.Predmet.StrankaListNazivFormated>
    <izvorni_sadrzaj>
      <item>Financijska agencija</item>
      <item>Nikola Buljević</item>
    </izvorni_sadrzaj>
    <derivirana_varijabla naziv="DomainObject.Predmet.StrankaListNazivFormated_1">
      <item>Financijska agencija</item>
      <item>Nikola Buljević</item>
    </derivirana_varijabla>
  </DomainObject.Predmet.StrankaListNazivFormated>
  <DomainObject.Predmet.StrankaListNazivFormatedOIB>
    <izvorni_sadrzaj>
      <item>Financijska agencija, OIB 85821130368</item>
      <item>Nikola Buljević, OIB 16626248526</item>
    </izvorni_sadrzaj>
    <derivirana_varijabla naziv="DomainObject.Predmet.StrankaListNazivFormatedOIB_1">
      <item>Financijska agencija, OIB 85821130368</item>
      <item>Nikola Buljević, OIB 16626248526</item>
    </derivirana_varijabla>
  </DomainObject.Predmet.StrankaListNazivFormatedOIB>
  <DomainObject.Predmet.ProtuStrankaListFormated>
    <izvorni_sadrzaj>
      <item>SLAPOVI ZRMANJE d.o.o. za trgovinu, turizam i poslovne usluge</item>
    </izvorni_sadrzaj>
    <derivirana_varijabla naziv="DomainObject.Predmet.ProtuStrankaListFormated_1">
      <item>SLAPOVI ZRMANJE d.o.o. za trgovinu, turizam i poslovne usluge</item>
    </derivirana_varijabla>
  </DomainObject.Predmet.ProtuStrankaListFormated>
  <DomainObject.Predmet.ProtuStrankaListFormatedOIB>
    <izvorni_sadrzaj>
      <item>SLAPOVI ZRMANJE d.o.o. za trgovinu, turizam i poslovne usluge, OIB 80962618921</item>
    </izvorni_sadrzaj>
    <derivirana_varijabla naziv="DomainObject.Predmet.ProtuStrankaListFormatedOIB_1">
      <item>SLAPOVI ZRMANJE d.o.o. za trgovinu, turizam i poslovne usluge, OIB 80962618921</item>
    </derivirana_varijabla>
  </DomainObject.Predmet.ProtuStrankaListFormatedOIB>
  <DomainObject.Predmet.ProtuStrankaListFormatedWithAdress>
    <izvorni_sadrzaj>
      <item>SLAPOVI ZRMANJE d.o.o. za trgovinu, turizam i poslovne usluge, Muškovci 5, 23450 Obrovac</item>
    </izvorni_sadrzaj>
    <derivirana_varijabla naziv="DomainObject.Predmet.ProtuStrankaListFormatedWithAdress_1">
      <item>SLAPOVI ZRMANJE d.o.o. za trgovinu, turizam i poslovne usluge, Muškovci 5, 23450 Obrovac</item>
    </derivirana_varijabla>
  </DomainObject.Predmet.ProtuStrankaListFormatedWithAdress>
  <DomainObject.Predmet.ProtuStrankaListFormatedWithAdressOIB>
    <izvorni_sadrzaj>
      <item>SLAPOVI ZRMANJE d.o.o. za trgovinu, turizam i poslovne usluge, OIB 80962618921, Muškovci 5, 23450 Obrovac</item>
    </izvorni_sadrzaj>
    <derivirana_varijabla naziv="DomainObject.Predmet.ProtuStrankaListFormatedWithAdressOIB_1">
      <item>SLAPOVI ZRMANJE d.o.o. za trgovinu, turizam i poslovne usluge, OIB 80962618921, Muškovci 5, 23450 Obrovac</item>
    </derivirana_varijabla>
  </DomainObject.Predmet.ProtuStrankaListFormatedWithAdressOIB>
  <DomainObject.Predmet.ProtuStrankaListNazivFormated>
    <izvorni_sadrzaj>
      <item>SLAPOVI ZRMANJE d.o.o. za trgovinu, turizam i poslovne usluge</item>
    </izvorni_sadrzaj>
    <derivirana_varijabla naziv="DomainObject.Predmet.ProtuStrankaListNazivFormated_1">
      <item>SLAPOVI ZRMANJE d.o.o. za trgovinu, turizam i poslovne usluge</item>
    </derivirana_varijabla>
  </DomainObject.Predmet.ProtuStrankaListNazivFormated>
  <DomainObject.Predmet.ProtuStrankaListNazivFormatedOIB>
    <izvorni_sadrzaj>
      <item>SLAPOVI ZRMANJE d.o.o. za trgovinu, turizam i poslovne usluge, OIB 80962618921</item>
    </izvorni_sadrzaj>
    <derivirana_varijabla naziv="DomainObject.Predmet.ProtuStrankaListNazivFormatedOIB_1">
      <item>SLAPOVI ZRMANJE d.o.o. za trgovinu, turizam i poslovne usluge, OIB 80962618921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St-858/2016-9</izvorni_sadrzaj>
    <derivirana_varijabla naziv="DomainObject.PoslovniBrojDokumenta_1">St-858/2016-9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SLAPOVI ZRMANJE d.o.o. za trgovinu, turizam i poslovne usluge</izvorni_sadrzaj>
    <derivirana_varijabla naziv="DomainObject.Predmet.ProtustrankaIDrugi_1">SLAPOVI ZRMANJE d.o.o. za trgovinu, turizam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SLAPOVI ZRMANJE d.o.o. za trgovinu, turizam i poslovne usluge, OIB 80962618921, Muškovci 5, 23450 Obrovac</izvorni_sadrzaj>
    <derivirana_varijabla naziv="DomainObject.Predmet.ProtustrankaIDrugiAdressOIB_1">SLAPOVI ZRMANJE d.o.o. za trgovinu, turizam i poslovne usluge, OIB 80962618921, Muškovci 5,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SLAPOVI ZRMANJE d.o.o. za trgovinu, turizam i poslovne usluge</item>
      <item>Nikola Buljević</item>
    </izvorni_sadrzaj>
    <derivirana_varijabla naziv="DomainObject.Predmet.SudioniciListNaziv_1">
      <item>Financijska agencija</item>
      <item>SLAPOVI ZRMANJE d.o.o. za trgovinu, turizam i poslovne usluge</item>
      <item>Nikola Buljević</item>
    </derivirana_varijabla>
  </DomainObject.Predmet.SudioniciListNaziv>
  <DomainObject.Predmet.SudioniciListAdressOIB>
    <izvorni_sadrzaj>
      <item>Financijska agencija, OIB 85821130368, Ivana Danila 4,23000 Zadar</item>
      <item>SLAPOVI ZRMANJE d.o.o. za trgovinu, turizam i poslovne usluge, OIB 80962618921, Muškovci 5,23450 Obrovac</item>
      <item>Nikola Buljević, OIB 16626248526, PARAVINJA DOLAC 5 (ranije: MUŠKOVCI, MUŠKOVCI, 0),23450 Muškovci</item>
    </izvorni_sadrzaj>
    <derivirana_varijabla naziv="DomainObject.Predmet.SudioniciListAdressOIB_1">
      <item>Financijska agencija, OIB 85821130368, Ivana Danila 4,23000 Zadar</item>
      <item>SLAPOVI ZRMANJE d.o.o. za trgovinu, turizam i poslovne usluge, OIB 80962618921, Muškovci 5,23450 Obrovac</item>
      <item>Nikola Buljević, OIB 16626248526, PARAVINJA DOLAC 5 (ranije: MUŠKOVCI, MUŠKOVCI, 0),23450 Muškovci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FA72F-06E2-4072-B7D2-379CBE9AB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852</properties:Characters>
  <properties:Lines>45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2016-08-25T07:49:00Z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St-858/2016-9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