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82cf62" w14:paraId="f82cf62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D33F5D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</w:t>
      </w:r>
    </w:p>
    <w:p w:rsidRDefault="00325398" w:rsidP="00325398" w:rsidR="00325398">
      <w:r>
        <w:t xml:space="preserve">      </w:t>
      </w:r>
    </w:p>
    <w:p w:rsidRDefault="00325398" w:rsidP="00572798" w:rsidR="00325398" w:rsidRPr="00701B7A">
      <w:pPr>
        <w:tabs>
          <w:tab w:pos="7020" w:val="left"/>
        </w:tabs>
      </w:pPr>
      <w:r w:rsidRPr="00701B7A">
        <w:t>REPUBLIKA HRVATSKA</w:t>
      </w:r>
      <w:r w:rsidR="00572798" w:rsidRPr="00701B7A">
        <w:t xml:space="preserve"> </w:t>
      </w:r>
    </w:p>
    <w:p w:rsidRDefault="00325398" w:rsidP="00325398" w:rsidR="00325398" w:rsidRPr="00701B7A">
      <w:r w:rsidRPr="00701B7A">
        <w:t>Trgovački sud u Zagrebu</w:t>
      </w:r>
      <w:r w:rsidR="004A1D16" w:rsidRPr="00701B7A">
        <w:tab/>
      </w:r>
      <w:r w:rsidR="004A1D16" w:rsidRPr="00701B7A">
        <w:tab/>
      </w:r>
      <w:r w:rsidR="004A1D16" w:rsidRPr="00701B7A">
        <w:tab/>
      </w:r>
      <w:r w:rsidR="004A1D16" w:rsidRPr="00701B7A">
        <w:tab/>
      </w:r>
      <w:r w:rsidR="004A1D16" w:rsidRPr="00701B7A">
        <w:tab/>
      </w:r>
      <w:r w:rsidR="004A1D16" w:rsidRPr="00701B7A">
        <w:tab/>
        <w:t xml:space="preserve">      55 St-</w:t>
      </w:r>
      <w:r w:rsidR="003C4DED">
        <w:t>6</w:t>
      </w:r>
      <w:r w:rsidR="00B61808">
        <w:t>893</w:t>
      </w:r>
      <w:r w:rsidR="0077391F">
        <w:t>/2015</w:t>
      </w:r>
    </w:p>
    <w:p w:rsidRDefault="00325398" w:rsidP="00325398" w:rsidR="00325398" w:rsidRPr="00701B7A">
      <w:r w:rsidRPr="00701B7A">
        <w:t xml:space="preserve">Zagreb, </w:t>
      </w:r>
      <w:proofErr w:type="spellStart"/>
      <w:r w:rsidRPr="00701B7A">
        <w:t>Amruševa</w:t>
      </w:r>
      <w:proofErr w:type="spellEnd"/>
      <w:r w:rsidRPr="00701B7A">
        <w:t xml:space="preserve"> 2/II</w:t>
      </w:r>
    </w:p>
    <w:p w:rsidRDefault="00ED6AA8" w:rsidP="00325398" w:rsidR="00ED6AA8" w:rsidRPr="00701B7A"/>
    <w:p w:rsidRDefault="00325398" w:rsidP="00325398" w:rsidR="00325398" w:rsidRPr="00701B7A"/>
    <w:p w:rsidRDefault="00325398" w:rsidP="00E73688" w:rsidR="00ED6AA8">
      <w:pPr>
        <w:jc w:val="both"/>
      </w:pPr>
      <w:r w:rsidRPr="00701B7A">
        <w:t xml:space="preserve"> </w:t>
      </w:r>
      <w:r w:rsidR="00ED6AA8" w:rsidRPr="00701B7A">
        <w:tab/>
      </w:r>
      <w:r w:rsidRPr="00701B7A">
        <w:t>TRGOVAČKI SUD U ZAGREBU, u skraćenom stečajnom postupku</w:t>
      </w:r>
      <w:r w:rsidR="008155EE" w:rsidRPr="00701B7A">
        <w:t xml:space="preserve"> pod poslovnim brojem St-</w:t>
      </w:r>
      <w:r w:rsidR="003C4DED">
        <w:t>6</w:t>
      </w:r>
      <w:r w:rsidR="00B61808">
        <w:t>893</w:t>
      </w:r>
      <w:r w:rsidR="0077391F">
        <w:t>/</w:t>
      </w:r>
      <w:r w:rsidR="0077391F" w:rsidRPr="0077391F">
        <w:t>15</w:t>
      </w:r>
      <w:r w:rsidR="00165E1C">
        <w:t xml:space="preserve"> te</w:t>
      </w:r>
      <w:r w:rsidRPr="00701B7A">
        <w:t xml:space="preserve">meljem odredbe članka </w:t>
      </w:r>
      <w:r w:rsidR="00AC4528" w:rsidRPr="00701B7A">
        <w:t>430.</w:t>
      </w:r>
      <w:r w:rsidRPr="00701B7A">
        <w:t xml:space="preserve"> Stečajnog zakona</w:t>
      </w:r>
      <w:r w:rsidR="008155EE" w:rsidRPr="00701B7A">
        <w:t xml:space="preserve"> </w:t>
      </w:r>
      <w:r w:rsidRPr="00701B7A">
        <w:t>(</w:t>
      </w:r>
      <w:proofErr w:type="spellStart"/>
      <w:r w:rsidRPr="00701B7A">
        <w:t>N.N</w:t>
      </w:r>
      <w:proofErr w:type="spellEnd"/>
      <w:r w:rsidRPr="00701B7A">
        <w:t xml:space="preserve">. br. </w:t>
      </w:r>
      <w:r w:rsidR="00AC4528" w:rsidRPr="00701B7A">
        <w:t>71/15.</w:t>
      </w:r>
      <w:r w:rsidRPr="00701B7A">
        <w:t>)</w:t>
      </w:r>
      <w:r w:rsidR="008155EE" w:rsidRPr="00701B7A">
        <w:t>,</w:t>
      </w:r>
      <w:r w:rsidRPr="00701B7A">
        <w:t xml:space="preserve"> dana</w:t>
      </w:r>
      <w:r w:rsidR="00AE4E9F" w:rsidRPr="00701B7A">
        <w:t xml:space="preserve"> </w:t>
      </w:r>
      <w:r w:rsidR="00701B7A">
        <w:t>11</w:t>
      </w:r>
      <w:r w:rsidR="00AE4E9F" w:rsidRPr="00701B7A">
        <w:t>. siječnja 2016</w:t>
      </w:r>
      <w:r w:rsidRPr="00701B7A">
        <w:t>,</w:t>
      </w:r>
      <w:r w:rsidR="00F034D3" w:rsidRPr="00701B7A">
        <w:t xml:space="preserve"> </w:t>
      </w:r>
      <w:r w:rsidRPr="00701B7A">
        <w:t>objavljuje</w:t>
      </w:r>
      <w:r w:rsidR="008155EE" w:rsidRPr="00701B7A">
        <w:t>:</w:t>
      </w:r>
    </w:p>
    <w:p w:rsidRDefault="00CC2C03" w:rsidP="00CC2C03" w:rsidR="00CC2C03" w:rsidRPr="00CC2C03">
      <w:pPr>
        <w:jc w:val="both"/>
      </w:pPr>
    </w:p>
    <w:p w:rsidRDefault="00325398" w:rsidP="00325398" w:rsidR="00325398" w:rsidRPr="00701B7A">
      <w:pPr>
        <w:jc w:val="center"/>
        <w:rPr>
          <w:b/>
        </w:rPr>
      </w:pPr>
      <w:r w:rsidRPr="00701B7A">
        <w:rPr>
          <w:b/>
        </w:rPr>
        <w:t>O G L A S</w:t>
      </w:r>
    </w:p>
    <w:p w:rsidRDefault="00325398" w:rsidP="00325398" w:rsidR="00325398" w:rsidRPr="00701B7A">
      <w:pPr>
        <w:rPr>
          <w:b/>
        </w:rPr>
      </w:pPr>
    </w:p>
    <w:p w:rsidRDefault="008155EE" w:rsidP="00BF4BD3" w:rsidR="00BF4BD3">
      <w:pPr>
        <w:pStyle w:val="Odlomakpopisa"/>
        <w:numPr>
          <w:ilvl w:val="0"/>
          <w:numId w:val="5"/>
        </w:numPr>
      </w:pPr>
      <w:r w:rsidRPr="00701B7A">
        <w:t>Z</w:t>
      </w:r>
      <w:r w:rsidR="00D66226" w:rsidRPr="00701B7A">
        <w:t xml:space="preserve">a </w:t>
      </w:r>
      <w:r w:rsidR="00AC4528" w:rsidRPr="00701B7A">
        <w:t>dužnik</w:t>
      </w:r>
      <w:r w:rsidR="00D66226" w:rsidRPr="00701B7A">
        <w:t>a</w:t>
      </w:r>
      <w:r w:rsidR="003C4DED" w:rsidRPr="003C4DED">
        <w:t xml:space="preserve"> </w:t>
      </w:r>
      <w:r w:rsidR="00B61808">
        <w:t>IMG-90</w:t>
      </w:r>
      <w:r w:rsidR="00B61808" w:rsidRPr="00CB1F3F">
        <w:t xml:space="preserve"> d.o.o., OIB:</w:t>
      </w:r>
      <w:r w:rsidR="00B61808">
        <w:t xml:space="preserve"> 85218765007</w:t>
      </w:r>
      <w:r w:rsidR="00B61808" w:rsidRPr="00CB1F3F">
        <w:t xml:space="preserve">, </w:t>
      </w:r>
      <w:r w:rsidR="00B61808">
        <w:t>Zagreb</w:t>
      </w:r>
      <w:r w:rsidR="00B61808" w:rsidRPr="00CB1F3F">
        <w:t xml:space="preserve">, </w:t>
      </w:r>
      <w:r w:rsidR="00B61808">
        <w:t>Pavla Radića 52</w:t>
      </w:r>
      <w:r w:rsidR="000F4437">
        <w:t>.</w:t>
      </w:r>
    </w:p>
    <w:p w:rsidRDefault="000F4437" w:rsidP="000F4437" w:rsidR="000F4437" w:rsidRPr="00701B7A">
      <w:pPr>
        <w:pStyle w:val="Odlomakpopisa"/>
        <w:ind w:left="1428"/>
      </w:pPr>
    </w:p>
    <w:p w:rsidRDefault="00AC4528" w:rsidP="00E73688" w:rsidR="00AC4528">
      <w:pPr>
        <w:pStyle w:val="Odlomakpopisa"/>
        <w:numPr>
          <w:ilvl w:val="0"/>
          <w:numId w:val="5"/>
        </w:numPr>
      </w:pPr>
      <w:r w:rsidRPr="00701B7A">
        <w:t xml:space="preserve">Iznos duga evidentiran na temelju neizvršenih osnova za plaćanje </w:t>
      </w:r>
      <w:r w:rsidR="00D66226" w:rsidRPr="00701B7A">
        <w:t>je</w:t>
      </w:r>
      <w:r w:rsidR="0021753F">
        <w:t xml:space="preserve"> </w:t>
      </w:r>
      <w:r w:rsidR="00B61808">
        <w:t>5.826.927,83</w:t>
      </w:r>
      <w:r w:rsidR="0077391F">
        <w:t xml:space="preserve"> kn.</w:t>
      </w:r>
    </w:p>
    <w:p w:rsidRDefault="00E73688" w:rsidP="00E73688" w:rsidR="00E73688" w:rsidRPr="00701B7A"/>
    <w:p w:rsidRDefault="00D66226" w:rsidP="00D01B78" w:rsidR="00D66226" w:rsidRPr="00701B7A">
      <w:pPr>
        <w:pStyle w:val="Odlomakpopisa"/>
        <w:numPr>
          <w:ilvl w:val="0"/>
          <w:numId w:val="5"/>
        </w:numPr>
        <w:jc w:val="both"/>
      </w:pPr>
      <w:r w:rsidRPr="00701B7A">
        <w:t>Pozivaju se osobe ovlaštene za zastupanje dužnika po zakonu u roku</w:t>
      </w:r>
      <w:r w:rsidR="00413F4C" w:rsidRPr="00701B7A">
        <w:t xml:space="preserve"> </w:t>
      </w:r>
      <w:r w:rsidRPr="00701B7A">
        <w:t>15 dana od dana objave oglasa</w:t>
      </w:r>
      <w:r w:rsidR="00413F4C" w:rsidRPr="00701B7A">
        <w:t>, pozivom na gornji broj spisa,</w:t>
      </w:r>
      <w:r w:rsidRPr="00701B7A">
        <w:t xml:space="preserve"> podnijeti sudu javnobilježnički ovjerovljen popis imovine i obveza na propisanom obrascu</w:t>
      </w:r>
      <w:r w:rsidR="005F4627" w:rsidRPr="00701B7A">
        <w:t>.</w:t>
      </w:r>
    </w:p>
    <w:p w:rsidRDefault="00D01B78" w:rsidP="00D66226" w:rsidR="00D01B78" w:rsidRPr="00701B7A">
      <w:pPr>
        <w:ind w:firstLine="720"/>
        <w:jc w:val="both"/>
      </w:pPr>
    </w:p>
    <w:p w:rsidRDefault="00D66226" w:rsidP="00D01B78" w:rsidR="00D66226" w:rsidRPr="00701B7A">
      <w:pPr>
        <w:pStyle w:val="Odlomakpopisa"/>
        <w:numPr>
          <w:ilvl w:val="0"/>
          <w:numId w:val="5"/>
        </w:numPr>
        <w:jc w:val="both"/>
      </w:pPr>
      <w:r w:rsidRPr="00701B7A">
        <w:t>Pozivaju se vjerovnici dužnika najkasnije u roku od 45 dana od dana objave ovog oglasa</w:t>
      </w:r>
      <w:r w:rsidR="00413F4C" w:rsidRPr="00701B7A">
        <w:t>,</w:t>
      </w:r>
      <w:r w:rsidRPr="00701B7A">
        <w:t xml:space="preserve"> </w:t>
      </w:r>
      <w:r w:rsidR="00D01B78" w:rsidRPr="00701B7A">
        <w:t>pozivom na gornji broj spisa</w:t>
      </w:r>
      <w:r w:rsidR="00413F4C" w:rsidRPr="00701B7A">
        <w:t>,</w:t>
      </w:r>
      <w:r w:rsidR="00D01B78" w:rsidRPr="00701B7A">
        <w:t xml:space="preserve"> </w:t>
      </w:r>
      <w:r w:rsidRPr="00701B7A">
        <w:t>predložiti otvaranje stečajnog postupka</w:t>
      </w:r>
      <w:r w:rsidR="001F6933" w:rsidRPr="00701B7A">
        <w:t>, te po pozivu suda predujmiti sredstva za namirenje troškova postupka</w:t>
      </w:r>
      <w:r w:rsidRPr="00701B7A">
        <w:t>.</w:t>
      </w:r>
    </w:p>
    <w:p w:rsidRDefault="00D01B78" w:rsidP="00D01B78" w:rsidR="00D01B78" w:rsidRPr="00701B7A">
      <w:pPr>
        <w:pStyle w:val="Odlomakpopisa"/>
      </w:pPr>
    </w:p>
    <w:p w:rsidRDefault="001F6933" w:rsidP="001F6933" w:rsidR="001F6933" w:rsidRPr="00701B7A">
      <w:pPr>
        <w:pStyle w:val="Odlomakpopisa"/>
        <w:numPr>
          <w:ilvl w:val="0"/>
          <w:numId w:val="5"/>
        </w:numPr>
        <w:jc w:val="both"/>
      </w:pPr>
      <w:r w:rsidRPr="00701B7A">
        <w:t>UPOZORENJE:</w:t>
      </w:r>
    </w:p>
    <w:p w:rsidRDefault="00D01B78" w:rsidP="001F6933" w:rsidR="00F034D3" w:rsidRPr="00701B7A">
      <w:pPr>
        <w:pStyle w:val="Odlomakpopisa"/>
        <w:ind w:left="1428"/>
        <w:jc w:val="both"/>
      </w:pPr>
      <w:r w:rsidRPr="00701B7A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701B7A">
        <w:t xml:space="preserve">ili </w:t>
      </w:r>
      <w:r w:rsidRPr="00701B7A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1F6933" w:rsidR="00D66226" w:rsidRPr="00701B7A">
      <w:pPr>
        <w:pStyle w:val="Odlomakpopisa"/>
        <w:ind w:left="1428"/>
        <w:jc w:val="both"/>
      </w:pPr>
      <w:r w:rsidRPr="00701B7A">
        <w:t xml:space="preserve">U </w:t>
      </w:r>
      <w:r w:rsidR="00F034D3" w:rsidRPr="00701B7A">
        <w:t>t</w:t>
      </w:r>
      <w:r w:rsidRPr="00701B7A">
        <w:t>om slučaju sud će po službenoj dužnosti donijeti rješenje o otvaranju i zaključenju skraćenog stečajnog postupka</w:t>
      </w:r>
      <w:r w:rsidR="001F6933" w:rsidRPr="00701B7A">
        <w:t>.</w:t>
      </w:r>
    </w:p>
    <w:p w:rsidRDefault="008155EE" w:rsidP="00325398" w:rsidR="008155EE" w:rsidRPr="00701B7A">
      <w:pPr>
        <w:jc w:val="center"/>
      </w:pPr>
    </w:p>
    <w:p w:rsidRDefault="00325398" w:rsidP="00325398" w:rsidR="00325398" w:rsidRPr="00701B7A">
      <w:pPr>
        <w:jc w:val="center"/>
      </w:pPr>
      <w:r w:rsidRPr="00701B7A">
        <w:t>Zagreb,</w:t>
      </w:r>
      <w:r w:rsidR="00590AEF" w:rsidRPr="00701B7A">
        <w:t xml:space="preserve"> </w:t>
      </w:r>
      <w:r w:rsidR="00701B7A">
        <w:t>11</w:t>
      </w:r>
      <w:r w:rsidR="00AE4E9F" w:rsidRPr="00701B7A">
        <w:t>. siječnja 2016</w:t>
      </w:r>
      <w:r w:rsidR="00590AEF" w:rsidRPr="00701B7A">
        <w:t>.</w:t>
      </w:r>
    </w:p>
    <w:p w:rsidRDefault="00325398" w:rsidP="00325398" w:rsidR="00325398" w:rsidRPr="00701B7A"/>
    <w:p w:rsidRDefault="00325398" w:rsidP="00325398" w:rsidR="00325398" w:rsidRPr="00701B7A">
      <w:pPr>
        <w:jc w:val="right"/>
      </w:pPr>
      <w:r w:rsidRPr="00701B7A">
        <w:t xml:space="preserve">        </w:t>
      </w:r>
      <w:r w:rsidR="005D476D" w:rsidRPr="00701B7A">
        <w:t>Sudac:</w:t>
      </w:r>
    </w:p>
    <w:p w:rsidRDefault="00325398" w:rsidP="00572798" w:rsidR="00F8310C" w:rsidRPr="00701B7A">
      <w:pPr>
        <w:jc w:val="right"/>
      </w:pPr>
      <w:r w:rsidRPr="00701B7A">
        <w:t xml:space="preserve">     </w:t>
      </w:r>
      <w:r w:rsidR="004A1D16" w:rsidRPr="00701B7A">
        <w:t xml:space="preserve">Božena </w:t>
      </w:r>
      <w:proofErr w:type="spellStart"/>
      <w:r w:rsidR="004A1D16" w:rsidRPr="00701B7A">
        <w:t>Zajec</w:t>
      </w:r>
      <w:proofErr w:type="spellEnd"/>
    </w:p>
    <w:p w:rsidRDefault="00F8310C" w:rsidP="00572798" w:rsidR="00F8310C" w:rsidRPr="00701B7A">
      <w:pPr>
        <w:jc w:val="right"/>
      </w:pPr>
    </w:p>
    <w:p w:rsidRDefault="000C1906" w:rsidP="00F8310C" w:rsidR="000C1906" w:rsidRPr="00701B7A"/>
    <w:sectPr w:rsidSect="00ED6AA8" w:rsidR="000C1906" w:rsidRPr="00701B7A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4119B" w:rsidR="0064119B">
      <w:r>
        <w:separator/>
      </w:r>
    </w:p>
  </w:endnote>
  <w:endnote w:id="0" w:type="continuationSeparator">
    <w:p w:rsidRDefault="0064119B" w:rsidR="006411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4119B" w:rsidR="0064119B">
      <w:r>
        <w:separator/>
      </w:r>
    </w:p>
  </w:footnote>
  <w:footnote w:id="0" w:type="continuationSeparator">
    <w:p w:rsidRDefault="0064119B" w:rsidR="006411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5313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P="00F67CFD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77FF3"/>
    <w:rsid w:val="000C1906"/>
    <w:rsid w:val="000F4437"/>
    <w:rsid w:val="0011143D"/>
    <w:rsid w:val="00114EAD"/>
    <w:rsid w:val="00165E1C"/>
    <w:rsid w:val="00185571"/>
    <w:rsid w:val="001E50FB"/>
    <w:rsid w:val="001F6933"/>
    <w:rsid w:val="0021753F"/>
    <w:rsid w:val="00230A63"/>
    <w:rsid w:val="00263D6D"/>
    <w:rsid w:val="00264D19"/>
    <w:rsid w:val="0027342C"/>
    <w:rsid w:val="00297E94"/>
    <w:rsid w:val="00303DBB"/>
    <w:rsid w:val="00311ED4"/>
    <w:rsid w:val="00325398"/>
    <w:rsid w:val="00333CCD"/>
    <w:rsid w:val="00345599"/>
    <w:rsid w:val="0038246E"/>
    <w:rsid w:val="003B3D20"/>
    <w:rsid w:val="003C4DED"/>
    <w:rsid w:val="003D35F9"/>
    <w:rsid w:val="003E3A15"/>
    <w:rsid w:val="00413F4C"/>
    <w:rsid w:val="004A1D16"/>
    <w:rsid w:val="004B337A"/>
    <w:rsid w:val="004F3962"/>
    <w:rsid w:val="0053446F"/>
    <w:rsid w:val="0054333F"/>
    <w:rsid w:val="00554861"/>
    <w:rsid w:val="00572798"/>
    <w:rsid w:val="00590AEF"/>
    <w:rsid w:val="00591994"/>
    <w:rsid w:val="005A0039"/>
    <w:rsid w:val="005D476D"/>
    <w:rsid w:val="005E4AB8"/>
    <w:rsid w:val="005F0073"/>
    <w:rsid w:val="005F3450"/>
    <w:rsid w:val="005F4627"/>
    <w:rsid w:val="00627F6A"/>
    <w:rsid w:val="0063064C"/>
    <w:rsid w:val="0064119B"/>
    <w:rsid w:val="0064402E"/>
    <w:rsid w:val="00657B8E"/>
    <w:rsid w:val="006D24A6"/>
    <w:rsid w:val="00701B7A"/>
    <w:rsid w:val="0077391F"/>
    <w:rsid w:val="007B5AFD"/>
    <w:rsid w:val="007D5A5D"/>
    <w:rsid w:val="008155EE"/>
    <w:rsid w:val="00853FE2"/>
    <w:rsid w:val="008613BD"/>
    <w:rsid w:val="00862B47"/>
    <w:rsid w:val="00863025"/>
    <w:rsid w:val="00871F01"/>
    <w:rsid w:val="008C7703"/>
    <w:rsid w:val="00920CA0"/>
    <w:rsid w:val="009419D8"/>
    <w:rsid w:val="00990534"/>
    <w:rsid w:val="00992675"/>
    <w:rsid w:val="00A43A13"/>
    <w:rsid w:val="00A71431"/>
    <w:rsid w:val="00AC4528"/>
    <w:rsid w:val="00AD027A"/>
    <w:rsid w:val="00AD4CC8"/>
    <w:rsid w:val="00AE4E9F"/>
    <w:rsid w:val="00AF5E01"/>
    <w:rsid w:val="00B32231"/>
    <w:rsid w:val="00B53AE6"/>
    <w:rsid w:val="00B61808"/>
    <w:rsid w:val="00B82F18"/>
    <w:rsid w:val="00BC0D15"/>
    <w:rsid w:val="00BF4BD3"/>
    <w:rsid w:val="00C44D71"/>
    <w:rsid w:val="00C836B9"/>
    <w:rsid w:val="00C958E9"/>
    <w:rsid w:val="00CC2C03"/>
    <w:rsid w:val="00CE7362"/>
    <w:rsid w:val="00D01B78"/>
    <w:rsid w:val="00D33F5D"/>
    <w:rsid w:val="00D5313F"/>
    <w:rsid w:val="00D66226"/>
    <w:rsid w:val="00E0602A"/>
    <w:rsid w:val="00E73688"/>
    <w:rsid w:val="00EC3302"/>
    <w:rsid w:val="00ED6AA8"/>
    <w:rsid w:val="00F034D3"/>
    <w:rsid w:val="00F25D92"/>
    <w:rsid w:val="00F67CFD"/>
    <w:rsid w:val="00F72344"/>
    <w:rsid w:val="00F8310C"/>
    <w:rsid w:val="00FD78CF"/>
    <w:rsid w:val="00FE5200"/>
    <w:rsid w:val="00FF6995"/>
    <w:rsid w:val="00FF72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F67CF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F67CF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D24A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D24A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D24A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D24A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D24A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F67CF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F67CF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D24A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D24A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D24A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D24A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D24A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siječnja 2016.</izvorni_sadrzaj>
    <derivirana_varijabla naziv="DomainObject.DatumDonosenjaOdluke_1">11.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Božena</izvorni_sadrzaj>
    <derivirana_varijabla naziv="DomainObject.DonositeljOdluke.Ime_1">Božena</derivirana_varijabla>
  </DomainObject.DonositeljOdluke.Ime>
  <DomainObject.DonositeljOdluke.Prezime>
    <izvorni_sadrzaj>Zajec</izvorni_sadrzaj>
    <derivirana_varijabla naziv="DomainObject.DonositeljOdluke.Prezime_1">Zajec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6893</izvorni_sadrzaj>
    <derivirana_varijabla naziv="DomainObject.Predmet.Broj_1">6893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St-6893/2015</izvorni_sadrzaj>
    <derivirana_varijabla naziv="DomainObject.Predmet.OznakaBroj_1">St-6893/2015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IMG-90 d.o.o. zastupanog po punomoćniku Nikola Krišto</izvorni_sadrzaj>
    <derivirana_varijabla naziv="DomainObject.Predmet.ProtustrankaFormated_1">  IMG-90 d.o.o. zastupanog po punomoćniku Nikola Krišto</derivirana_varijabla>
  </DomainObject.Predmet.ProtustrankaFormated>
  <DomainObject.Predmet.ProtustrankaFormatedOIB>
    <izvorni_sadrzaj>  IMG-90 d.o.o., OIB 85218765007 zastupanog po punomoćniku Nikola Krišto</izvorni_sadrzaj>
    <derivirana_varijabla naziv="DomainObject.Predmet.ProtustrankaFormatedOIB_1">  IMG-90 d.o.o., OIB 85218765007 zastupanog po punomoćniku Nikola Krišto</derivirana_varijabla>
  </DomainObject.Predmet.ProtustrankaFormatedOIB>
  <DomainObject.Predmet.ProtustrankaFormatedWithAdress>
    <izvorni_sadrzaj> IMG-90 d.o.o., Pavla Radića 52, 10000 Zagreb zastupanog po punomoćniku Nikola Krišto</izvorni_sadrzaj>
    <derivirana_varijabla naziv="DomainObject.Predmet.ProtustrankaFormatedWithAdress_1"> IMG-90 d.o.o., Pavla Radića 52, 10000 Zagreb zastupanog po punomoćniku Nikola Krišto</derivirana_varijabla>
  </DomainObject.Predmet.ProtustrankaFormatedWithAdress>
  <DomainObject.Predmet.ProtustrankaFormatedWithAdressOIB>
    <izvorni_sadrzaj> IMG-90 d.o.o., OIB 85218765007, Pavla Radića 52, 10000 Zagreb zastupanog po punomoćniku Nikola Krišto</izvorni_sadrzaj>
    <derivirana_varijabla naziv="DomainObject.Predmet.ProtustrankaFormatedWithAdressOIB_1"> IMG-90 d.o.o., OIB 85218765007, Pavla Radića 52, 10000 Zagreb zastupanog po punomoćniku Nikola Krišto</derivirana_varijabla>
  </DomainObject.Predmet.ProtustrankaFormatedWithAdressOIB>
  <DomainObject.Predmet.ProtustrankaWithAdress>
    <izvorni_sadrzaj>IMG-90 d.o.o. Pavla Radića 52, 10000 Zagreb</izvorni_sadrzaj>
    <derivirana_varijabla naziv="DomainObject.Predmet.ProtustrankaWithAdress_1">IMG-90 d.o.o. Pavla Radića 52, 10000 Zagreb</derivirana_varijabla>
  </DomainObject.Predmet.ProtustrankaWithAdress>
  <DomainObject.Predmet.ProtustrankaWithAdressOIB>
    <izvorni_sadrzaj>IMG-90 d.o.o., OIB 85218765007, Pavla Radića 52, 10000 Zagreb</izvorni_sadrzaj>
    <derivirana_varijabla naziv="DomainObject.Predmet.ProtustrankaWithAdressOIB_1">IMG-90 d.o.o., OIB 85218765007, Pavla Radića 52, 10000 Zagreb</derivirana_varijabla>
  </DomainObject.Predmet.ProtustrankaWithAdressOIB>
  <DomainObject.Predmet.ProtustrankaNazivFormated>
    <izvorni_sadrzaj>IMG-90 d.o.o.</izvorni_sadrzaj>
    <derivirana_varijabla naziv="DomainObject.Predmet.ProtustrankaNazivFormated_1">IMG-90 d.o.o.</derivirana_varijabla>
  </DomainObject.Predmet.ProtustrankaNazivFormated>
  <DomainObject.Predmet.ProtustrankaNazivFormatedOIB>
    <izvorni_sadrzaj>IMG-90 d.o.o., OIB 85218765007</izvorni_sadrzaj>
    <derivirana_varijabla naziv="DomainObject.Predmet.ProtustrankaNazivFormatedOIB_1">IMG-90 d.o.o., OIB 85218765007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55.St - B. Zajec</izvorni_sadrzaj>
    <derivirana_varijabla naziv="DomainObject.Predmet.Referada.Naziv_1">55.St - B. Zajec</derivirana_varijabla>
  </DomainObject.Predmet.Referada.Naziv>
  <DomainObject.Predmet.Referada.Oznaka>
    <izvorni_sadrzaj>55.St</izvorni_sadrzaj>
    <derivirana_varijabla naziv="DomainObject.Predmet.Referada.Oznaka_1">55.St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Božena Zajec</izvorni_sadrzaj>
    <derivirana_varijabla naziv="DomainObject.Predmet.Referada.Sudac_1">Božena Zajec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55.St - B. Zajec</izvorni_sadrzaj>
    <derivirana_varijabla naziv="DomainObject.Predmet.TrenutnaLokacijaSpisa.Naziv_1">55.St - B. Zajec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Lukić</izvorni_sadrzaj>
    <derivirana_varijabla naziv="DomainObject.Predmet.Zapisnicar_1">Marija Lukić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IMG-90 d.o.o. zastupanog po punomoćniku Nikola Krišto</item>
    </izvorni_sadrzaj>
    <derivirana_varijabla naziv="DomainObject.Predmet.ProtuStrankaListFormated_1">
      <item>IMG-90 d.o.o. zastupanog po punomoćniku Nikola Krišto</item>
    </derivirana_varijabla>
  </DomainObject.Predmet.ProtuStrankaListFormated>
  <DomainObject.Predmet.ProtuStrankaListFormatedOIB>
    <izvorni_sadrzaj>
      <item>IMG-90 d.o.o., OIB 85218765007 zastupanog po punomoćniku Nikola Krišto</item>
    </izvorni_sadrzaj>
    <derivirana_varijabla naziv="DomainObject.Predmet.ProtuStrankaListFormatedOIB_1">
      <item>IMG-90 d.o.o., OIB 85218765007 zastupanog po punomoćniku Nikola Krišto</item>
    </derivirana_varijabla>
  </DomainObject.Predmet.ProtuStrankaListFormatedOIB>
  <DomainObject.Predmet.ProtuStrankaListFormatedWithAdress>
    <izvorni_sadrzaj>
      <item>IMG-90 d.o.o., Pavla Radića 52, 10000 Zagreb zastupanog po punomoćniku Nikola Krišto</item>
    </izvorni_sadrzaj>
    <derivirana_varijabla naziv="DomainObject.Predmet.ProtuStrankaListFormatedWithAdress_1">
      <item>IMG-90 d.o.o., Pavla Radića 52, 10000 Zagreb zastupanog po punomoćniku Nikola Krišto</item>
    </derivirana_varijabla>
  </DomainObject.Predmet.ProtuStrankaListFormatedWithAdress>
  <DomainObject.Predmet.ProtuStrankaListFormatedWithAdressOIB>
    <izvorni_sadrzaj>
      <item>IMG-90 d.o.o., OIB 85218765007, Pavla Radića 52, 10000 Zagreb zastupanog po punomoćniku Nikola Krišto</item>
    </izvorni_sadrzaj>
    <derivirana_varijabla naziv="DomainObject.Predmet.ProtuStrankaListFormatedWithAdressOIB_1">
      <item>IMG-90 d.o.o., OIB 85218765007, Pavla Radića 52, 10000 Zagreb zastupanog po punomoćniku Nikola Krišto</item>
    </derivirana_varijabla>
  </DomainObject.Predmet.ProtuStrankaListFormatedWithAdressOIB>
  <DomainObject.Predmet.ProtuStrankaListNazivFormated>
    <izvorni_sadrzaj>
      <item>IMG-90 d.o.o.</item>
    </izvorni_sadrzaj>
    <derivirana_varijabla naziv="DomainObject.Predmet.ProtuStrankaListNazivFormated_1">
      <item>IMG-90 d.o.o.</item>
    </derivirana_varijabla>
  </DomainObject.Predmet.ProtuStrankaListNazivFormated>
  <DomainObject.Predmet.ProtuStrankaListNazivFormatedOIB>
    <izvorni_sadrzaj>
      <item>IMG-90 d.o.o., OIB 85218765007</item>
    </izvorni_sadrzaj>
    <derivirana_varijabla naziv="DomainObject.Predmet.ProtuStrankaListNazivFormatedOIB_1">
      <item>IMG-90 d.o.o., OIB 85218765007</item>
    </derivirana_varijabla>
  </DomainObject.Predmet.ProtuStrankaListNazivFormatedOIB>
  <DomainObject.Predmet.OstaliListFormated>
    <izvorni_sadrzaj>
      <item>Nikola Krišto punomoćnik sudionika u postupku IMG-90 d.o.o.</item>
    </izvorni_sadrzaj>
    <derivirana_varijabla naziv="DomainObject.Predmet.OstaliListFormated_1">
      <item>Nikola Krišto punomoćnik sudionika u postupku IMG-90 d.o.o.</item>
    </derivirana_varijabla>
  </DomainObject.Predmet.OstaliListFormated>
  <DomainObject.Predmet.OstaliListFormatedOIB>
    <izvorni_sadrzaj>
      <item>Nikola Krišto, OIB 94697201101 punomoćnik sudionika u postupku IMG-90 d.o.o.</item>
    </izvorni_sadrzaj>
    <derivirana_varijabla naziv="DomainObject.Predmet.OstaliListFormatedOIB_1">
      <item>Nikola Krišto, OIB 94697201101 punomoćnik sudionika u postupku IMG-90 d.o.o.</item>
    </derivirana_varijabla>
  </DomainObject.Predmet.OstaliListFormatedOIB>
  <DomainObject.Predmet.OstaliListFormatedWithAdress>
    <izvorni_sadrzaj>
      <item>Nikola Krišto, Pavla Radića 52, 10000 Zagreb punomoćnik sudionika u postupku IMG-90 d.o.o.</item>
    </izvorni_sadrzaj>
    <derivirana_varijabla naziv="DomainObject.Predmet.OstaliListFormatedWithAdress_1">
      <item>Nikola Krišto, Pavla Radića 52, 10000 Zagreb punomoćnik sudionika u postupku IMG-90 d.o.o.</item>
    </derivirana_varijabla>
  </DomainObject.Predmet.OstaliListFormatedWithAdress>
  <DomainObject.Predmet.OstaliListFormatedWithAdressOIB>
    <izvorni_sadrzaj>
      <item>Nikola Krišto, OIB 94697201101, Pavla Radića 52, 10000 Zagreb punomoćnik sudionika u postupku IMG-90 d.o.o.</item>
    </izvorni_sadrzaj>
    <derivirana_varijabla naziv="DomainObject.Predmet.OstaliListFormatedWithAdressOIB_1">
      <item>Nikola Krišto, OIB 94697201101, Pavla Radića 52, 10000 Zagreb punomoćnik sudionika u postupku IMG-90 d.o.o.</item>
    </derivirana_varijabla>
  </DomainObject.Predmet.OstaliListFormatedWithAdressOIB>
  <DomainObject.Predmet.OstaliListNazivFormated>
    <izvorni_sadrzaj>
      <item>Nikola Krišto</item>
    </izvorni_sadrzaj>
    <derivirana_varijabla naziv="DomainObject.Predmet.OstaliListNazivFormated_1">
      <item>Nikola Krišto</item>
    </derivirana_varijabla>
  </DomainObject.Predmet.OstaliListNazivFormated>
  <DomainObject.Predmet.OstaliListNazivFormatedOIB>
    <izvorni_sadrzaj>
      <item>Nikola Krišto, OIB 94697201101</item>
    </izvorni_sadrzaj>
    <derivirana_varijabla naziv="DomainObject.Predmet.OstaliListNazivFormatedOIB_1">
      <item>Nikola Krišto, OIB 94697201101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2016.</izvorni_sadrzaj>
    <derivirana_varijabla naziv="DomainObject.Datum_1">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IMG-90 d.o.o.</izvorni_sadrzaj>
    <derivirana_varijabla naziv="DomainObject.Predmet.ProtustrankaIDrugi_1">IMG-90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IMG-90 d.o.o., OIB 85218765007, Pavla Radića 52, 10000 Zagreb</izvorni_sadrzaj>
    <derivirana_varijabla naziv="DomainObject.Predmet.ProtustrankaIDrugiAdressOIB_1">IMG-90 d.o.o., OIB 85218765007, Pavla Radića 52,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IMG-90 d.o.o.</item>
      <item>Nikola Krišto</item>
    </izvorni_sadrzaj>
    <derivirana_varijabla naziv="DomainObject.Predmet.SudioniciListNaziv_1">
      <item>FINA Regionalni centar Zagreb</item>
      <item>IMG-90 d.o.o.</item>
      <item>Nikola Krišto</item>
    </derivirana_varijabla>
  </DomainObject.Predmet.SudioniciListNaziv>
  <DomainObject.Predmet.SudioniciListAdressOIB>
    <izvorni_sadrzaj>
      <item>FINA Regionalni centar Zagreb, OIB 85821130368, Trg svibanjskih žrtava 1995. 1,10000 Zagreb</item>
      <item>IMG-90 d.o.o., OIB 85218765007, Pavla Radića 52,10000 Zagreb</item>
      <item>Nikola Krišto, OIB 94697201101, Pavla Radića 52,10000 Zagreb</item>
    </izvorni_sadrzaj>
    <derivirana_varijabla naziv="DomainObject.Predmet.SudioniciListAdressOIB_1">
      <item>FINA Regionalni centar Zagreb, OIB 85821130368, Trg svibanjskih žrtava 1995. 1,10000 Zagreb</item>
      <item>IMG-90 d.o.o., OIB 85218765007, Pavla Radića 52,10000 Zagreb</item>
      <item>Nikola Krišto, OIB 94697201101, Pavla Radića 52,10000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85218765007</item>
      <item>, OIB 94697201101</item>
    </izvorni_sadrzaj>
    <derivirana_varijabla naziv="DomainObject.Predmet.SudioniciListNazivOIB_1">
      <item>, OIB 85821130368</item>
      <item>, OIB 85218765007</item>
      <item>, OIB 94697201101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232</properties:Words>
  <properties:Characters>1277</properties:Characters>
  <properties:Lines>44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2016-01-19T07:33:00Z</dcterms:created>
  <dc:creator>ilukac</dc:creator>
  <cp:lastModifiedBy>dvorana100</cp:lastModifiedBy>
  <cp:lastPrinted>2016-01-11T14:16:00Z</cp:lastPrinted>
  <dcterms:modified xmlns:xsi="http://www.w3.org/2001/XMLSchema-instance" xsi:type="dcterms:W3CDTF">2016-02-09T12:34:00Z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