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75f9" w14:paraId="b3a75f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265D1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307DA7">
        <w:t>1387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>L. Jagera 3</w:t>
      </w:r>
      <w:r w:rsidR="007265D1">
        <w:t xml:space="preserve">, za pokretanje skraćenog stečajnog postupka nad dužnikom </w:t>
      </w:r>
      <w:r w:rsidR="00307DA7">
        <w:t>NOVE TEHNOLOGIJE d.o.o. za usluge, Vukovar, I. Lole Ribara 25, MBS: 030122626, OIB: 86363126373</w:t>
      </w:r>
      <w:r w:rsidR="007265D1">
        <w:t xml:space="preserve">, temeljem članka 430. Stečajnog zakona ( „Narodne novine“ 71/15), dana </w:t>
      </w:r>
      <w:r w:rsidR="008617EF">
        <w:t>5</w:t>
      </w:r>
      <w:r w:rsidR="00194E8E">
        <w:t xml:space="preserve">. </w:t>
      </w:r>
      <w:r w:rsidR="008617EF">
        <w:t>rujna</w:t>
      </w:r>
      <w:r w:rsidR="007265D1">
        <w:t xml:space="preserve"> 2017., objavljuje sljedeći</w:t>
      </w: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7265D1" w:rsidP="007265D1" w:rsidR="007265D1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07DA7">
        <w:t>NOVE TEHNOLOGIJE d.o.o. za usluge, Vukovar, I. Lole Ribara 25, MBS: 030122626, OIB: 86363126373</w:t>
      </w:r>
      <w:r>
        <w:t xml:space="preserve">, iznosi </w:t>
      </w:r>
      <w:r w:rsidR="00307DA7">
        <w:t>16.945,32</w:t>
      </w:r>
      <w:r>
        <w:t xml:space="preserve"> kn.</w:t>
      </w:r>
    </w:p>
    <w:p w:rsidRDefault="007265D1" w:rsidP="007265D1" w:rsidR="007265D1">
      <w:pPr>
        <w:ind w:left="708"/>
        <w:jc w:val="both"/>
      </w:pPr>
      <w:r>
        <w:t xml:space="preserve">II Poziva se osoba ovlaštena za zastupanje dužnika </w:t>
      </w:r>
      <w:r w:rsidR="00307DA7">
        <w:t>Dalibor Bošnjaković, Vukovar, I.L.Ribara 25, OIB: 81973577960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7265D1" w:rsidP="007265D1" w:rsidR="007265D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307DA7">
        <w:t>1387</w:t>
      </w:r>
      <w:r>
        <w:t>-17 (članak 430 Stečajnog zakona u vezi s člankom 132. Stečajnog zakona Narodne novine broj 71/15).</w:t>
      </w:r>
    </w:p>
    <w:p w:rsidRDefault="00B17A9E" w:rsidP="007265D1" w:rsidR="007265D1">
      <w:pPr>
        <w:ind w:left="708"/>
        <w:jc w:val="both"/>
      </w:pPr>
      <w:r>
        <w:t>IV 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7265D1" w:rsidP="007265D1" w:rsidR="007265D1">
      <w:pPr>
        <w:ind w:left="708"/>
        <w:jc w:val="center"/>
      </w:pPr>
      <w:r>
        <w:t xml:space="preserve">U Osijeku, </w:t>
      </w:r>
      <w:r w:rsidR="008617EF">
        <w:t>5. rujna</w:t>
      </w:r>
      <w:r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>
      <w:r>
        <w:t>DNA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 - zahtjev</w:t>
      </w:r>
    </w:p>
    <w:p w:rsidRDefault="007265D1" w:rsidP="007265D1" w:rsidR="007265D1">
      <w:pPr>
        <w:numPr>
          <w:ilvl w:val="0"/>
          <w:numId w:val="1"/>
        </w:numPr>
      </w:pPr>
      <w:r>
        <w:t xml:space="preserve">kal. </w:t>
      </w:r>
      <w:r w:rsidR="008617EF">
        <w:t>16/10</w:t>
      </w:r>
    </w:p>
    <w:p w:rsidRDefault="00532E0A" w:rsidP="007265D1" w:rsidR="00532E0A">
      <w:pPr>
        <w:ind w:firstLine="708"/>
        <w:jc w:val="both"/>
      </w:pP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3710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94E8E"/>
    <w:rsid w:val="001B49A2"/>
    <w:rsid w:val="001B5F20"/>
    <w:rsid w:val="001B70D9"/>
    <w:rsid w:val="001C1653"/>
    <w:rsid w:val="001C2725"/>
    <w:rsid w:val="001C73F4"/>
    <w:rsid w:val="001C7F1E"/>
    <w:rsid w:val="001D2E5B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07DA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B16B9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5173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683E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617EF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06D6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5A60"/>
    <w:rsid w:val="00B82540"/>
    <w:rsid w:val="00B86000"/>
    <w:rsid w:val="00B95B20"/>
    <w:rsid w:val="00BA0911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C7881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6048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5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1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1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1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1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5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1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1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1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1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St-1387/2017</izvorni_sadrzaj>
    <derivirana_varijabla naziv="DomainObject.Predmet.OznakaBroj_1">St-1387/2017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NOVE TEHNOLOGIJE d.o.o. za usluge</izvorni_sadrzaj>
    <derivirana_varijabla naziv="DomainObject.Predmet.ProtustrankaFormated_1">  NOVE TEHNOLOGIJE d.o.o. za usluge</derivirana_varijabla>
  </DomainObject.Predmet.ProtustrankaFormated>
  <DomainObject.Predmet.ProtustrankaFormatedOIB>
    <izvorni_sadrzaj>  NOVE TEHNOLOGIJE d.o.o. za usluge, OIB 86363126373</izvorni_sadrzaj>
    <derivirana_varijabla naziv="DomainObject.Predmet.ProtustrankaFormatedOIB_1">  NOVE TEHNOLOGIJE d.o.o. za usluge, OIB 86363126373</derivirana_varijabla>
  </DomainObject.Predmet.ProtustrankaFormatedOIB>
  <DomainObject.Predmet.ProtustrankaFormatedWithAdress>
    <izvorni_sadrzaj> NOVE TEHNOLOGIJE d.o.o. za usluge, Ive Lole Ribara 25, 32000 Vukovar</izvorni_sadrzaj>
    <derivirana_varijabla naziv="DomainObject.Predmet.ProtustrankaFormatedWithAdress_1"> NOVE TEHNOLOGIJE d.o.o. za usluge, Ive Lole Ribara 25, 32000 Vukovar</derivirana_varijabla>
  </DomainObject.Predmet.ProtustrankaFormatedWithAdress>
  <DomainObject.Predmet.ProtustrankaFormatedWithAdressOIB>
    <izvorni_sadrzaj> NOVE TEHNOLOGIJE d.o.o. za usluge, OIB 86363126373, Ive Lole Ribara 25, 32000 Vukovar</izvorni_sadrzaj>
    <derivirana_varijabla naziv="DomainObject.Predmet.ProtustrankaFormatedWithAdressOIB_1"> NOVE TEHNOLOGIJE d.o.o. za usluge, OIB 86363126373, Ive Lole Ribara 25, 32000 Vukovar</derivirana_varijabla>
  </DomainObject.Predmet.ProtustrankaFormatedWithAdressOIB>
  <DomainObject.Predmet.ProtustrankaWithAdress>
    <izvorni_sadrzaj>NOVE TEHNOLOGIJE d.o.o. za usluge Ive Lole Ribara 25, 32000 Vukovar</izvorni_sadrzaj>
    <derivirana_varijabla naziv="DomainObject.Predmet.ProtustrankaWithAdress_1">NOVE TEHNOLOGIJE d.o.o. za usluge Ive Lole Ribara 25, 32000 Vukovar</derivirana_varijabla>
  </DomainObject.Predmet.ProtustrankaWithAdress>
  <DomainObject.Predmet.ProtustrankaWithAdressOIB>
    <izvorni_sadrzaj>NOVE TEHNOLOGIJE d.o.o. za usluge, OIB 86363126373, Ive Lole Ribara 25, 32000 Vukovar</izvorni_sadrzaj>
    <derivirana_varijabla naziv="DomainObject.Predmet.ProtustrankaWithAdressOIB_1">NOVE TEHNOLOGIJE d.o.o. za usluge, OIB 86363126373, Ive Lole Ribara 25, 32000 Vukovar</derivirana_varijabla>
  </DomainObject.Predmet.ProtustrankaWithAdressOIB>
  <DomainObject.Predmet.ProtustrankaNazivFormated>
    <izvorni_sadrzaj>NOVE TEHNOLOGIJE d.o.o. za usluge</izvorni_sadrzaj>
    <derivirana_varijabla naziv="DomainObject.Predmet.ProtustrankaNazivFormated_1">NOVE TEHNOLOGIJE d.o.o. za usluge</derivirana_varijabla>
  </DomainObject.Predmet.ProtustrankaNazivFormated>
  <DomainObject.Predmet.ProtustrankaNazivFormatedOIB>
    <izvorni_sadrzaj>NOVE TEHNOLOGIJE d.o.o. za usluge, OIB 86363126373</izvorni_sadrzaj>
    <derivirana_varijabla naziv="DomainObject.Predmet.ProtustrankaNazivFormatedOIB_1">NOVE TEHNOLOGIJE d.o.o. za usluge, OIB 86363126373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NOVE TEHNOLOGIJE d.o.o. za usluge</item>
    </izvorni_sadrzaj>
    <derivirana_varijabla naziv="DomainObject.Predmet.ProtuStrankaListFormated_1">
      <item>NOVE TEHNOLOGIJE d.o.o. za usluge</item>
    </derivirana_varijabla>
  </DomainObject.Predmet.ProtuStrankaListFormated>
  <DomainObject.Predmet.ProtuStrankaListFormatedOIB>
    <izvorni_sadrzaj>
      <item>NOVE TEHNOLOGIJE d.o.o. za usluge, OIB 86363126373</item>
    </izvorni_sadrzaj>
    <derivirana_varijabla naziv="DomainObject.Predmet.ProtuStrankaListFormatedOIB_1">
      <item>NOVE TEHNOLOGIJE d.o.o. za usluge, OIB 86363126373</item>
    </derivirana_varijabla>
  </DomainObject.Predmet.ProtuStrankaListFormatedOIB>
  <DomainObject.Predmet.ProtuStrankaListFormatedWithAdress>
    <izvorni_sadrzaj>
      <item>NOVE TEHNOLOGIJE d.o.o. za usluge, Ive Lole Ribara 25, 32000 Vukovar</item>
    </izvorni_sadrzaj>
    <derivirana_varijabla naziv="DomainObject.Predmet.ProtuStrankaListFormatedWithAdress_1">
      <item>NOVE TEHNOLOGIJE d.o.o. za usluge, Ive Lole Ribara 25, 32000 Vukovar</item>
    </derivirana_varijabla>
  </DomainObject.Predmet.ProtuStrankaListFormatedWithAdress>
  <DomainObject.Predmet.ProtuStrankaListFormatedWithAdressOIB>
    <izvorni_sadrzaj>
      <item>NOVE TEHNOLOGIJE d.o.o. za usluge, OIB 86363126373, Ive Lole Ribara 25, 32000 Vukovar</item>
    </izvorni_sadrzaj>
    <derivirana_varijabla naziv="DomainObject.Predmet.ProtuStrankaListFormatedWithAdressOIB_1">
      <item>NOVE TEHNOLOGIJE d.o.o. za usluge, OIB 86363126373, Ive Lole Ribara 25, 32000 Vukovar</item>
    </derivirana_varijabla>
  </DomainObject.Predmet.ProtuStrankaListFormatedWithAdressOIB>
  <DomainObject.Predmet.ProtuStrankaListNazivFormated>
    <izvorni_sadrzaj>
      <item>NOVE TEHNOLOGIJE d.o.o. za usluge</item>
    </izvorni_sadrzaj>
    <derivirana_varijabla naziv="DomainObject.Predmet.ProtuStrankaListNazivFormated_1">
      <item>NOVE TEHNOLOGIJE d.o.o. za usluge</item>
    </derivirana_varijabla>
  </DomainObject.Predmet.ProtuStrankaListNazivFormated>
  <DomainObject.Predmet.ProtuStrankaListNazivFormatedOIB>
    <izvorni_sadrzaj>
      <item>NOVE TEHNOLOGIJE d.o.o. za usluge, OIB 86363126373</item>
    </izvorni_sadrzaj>
    <derivirana_varijabla naziv="DomainObject.Predmet.ProtuStrankaListNazivFormatedOIB_1">
      <item>NOVE TEHNOLOGIJE d.o.o. za usluge, OIB 86363126373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NOVE TEHNOLOGIJE d.o.o. za usluge</izvorni_sadrzaj>
    <derivirana_varijabla naziv="DomainObject.Predmet.ProtustrankaIDrugi_1">NOVE TEHNOLOGIJE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NOVE TEHNOLOGIJE d.o.o. za usluge, OIB 86363126373, Ive Lole Ribara 25, 32000 Vukovar</izvorni_sadrzaj>
    <derivirana_varijabla naziv="DomainObject.Predmet.ProtustrankaIDrugiAdressOIB_1">NOVE TEHNOLOGIJE d.o.o. za usluge, OIB 86363126373, Ive Lole Ribara 25,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NOVE TEHNOLOGIJE d.o.o. za usluge</item>
    </izvorni_sadrzaj>
    <derivirana_varijabla naziv="DomainObject.Predmet.SudioniciListNaziv_1">
      <item>FINA RC OSIJEK</item>
      <item>NOVE TEHNOLOGIJE d.o.o. za usluge</item>
    </derivirana_varijabla>
  </DomainObject.Predmet.SudioniciListNaziv>
  <DomainObject.Predmet.SudioniciListAdressOIB>
    <izvorni_sadrzaj>
      <item>FINA RC OSIJEK, OIB 85821130368</item>
      <item>NOVE TEHNOLOGIJE d.o.o. za usluge, OIB 86363126373, Ive Lole Ribara 25,32000 Vukovar</item>
    </izvorni_sadrzaj>
    <derivirana_varijabla naziv="DomainObject.Predmet.SudioniciListAdressOIB_1">
      <item>FINA RC OSIJEK, OIB 85821130368</item>
      <item>NOVE TEHNOLOGIJE d.o.o. za usluge, OIB 86363126373, Ive Lole Ribara 25,32000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86363126373</item>
    </izvorni_sadrzaj>
    <derivirana_varijabla naziv="DomainObject.Predmet.SudioniciListNazivOIB_1">
      <item>, OIB 85821130368</item>
      <item>, OIB 86363126373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1917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2017-09-05T10:04:00Z</dcterms:created>
  <dc:creator>Korisnik</dc:creator>
  <cp:lastModifiedBy>Žana Bem</cp:lastModifiedBy>
  <cp:lastPrinted>2017-09-05T10:04:00Z</cp:lastPrinted>
  <dcterms:modified xmlns:xsi="http://www.w3.org/2001/XMLSchema-instance" xsi:type="dcterms:W3CDTF">2017-09-05T10:04:00Z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