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958a" w14:paraId="bda958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5341B">
        <w:rPr>
          <w:color w:themeColor="text1" w:val="000000"/>
        </w:rPr>
        <w:t xml:space="preserve">PRODUKCIJA DRAŽEN j.d.o.o. za turizam i organiziranje koncerata, </w:t>
      </w:r>
      <w:r w:rsidR="005D620B">
        <w:rPr>
          <w:color w:themeColor="text1" w:val="000000"/>
        </w:rPr>
        <w:t xml:space="preserve">Okrug Gornji, </w:t>
      </w:r>
      <w:r w:rsidR="00D5341B">
        <w:rPr>
          <w:color w:themeColor="text1" w:val="000000"/>
        </w:rPr>
        <w:t>Put Barbine 39, OIB: 63153607993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D5341B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5341B">
        <w:rPr>
          <w:color w:themeColor="text1" w:val="000000"/>
        </w:rPr>
        <w:t>PRODUKCIJA DRAŽEN j.d.o.o. za turizam i organiziranje koncerata, Put Barbine 39, Okrug Gornji, OIB: 63153607993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5341B">
        <w:rPr>
          <w:color w:themeColor="text1" w:val="000000"/>
        </w:rPr>
        <w:t>358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5341B">
        <w:rPr>
          <w:color w:themeColor="text1" w:val="000000"/>
        </w:rPr>
        <w:t>5.216,27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5341B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5341B">
      <w:rPr>
        <w:color w:themeColor="text1" w:val="000000"/>
      </w:rPr>
      <w:t>458</w:t>
    </w:r>
    <w:r w:rsidR="00E2567B">
      <w:rPr>
        <w:color w:themeColor="text1" w:val="000000"/>
      </w:rPr>
      <w:t>/201</w:t>
    </w:r>
    <w:r w:rsidR="00D5341B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30CF9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DRAŽEN j.d.o.o. za turizam i organiziranje koncerata</izvorni_sadrzaj>
    <derivirana_varijabla naziv="DomainObject.Predmet.ProtustrankaFormated_1">  PRODUKCIJA DRAŽEN j.d.o.o. za turizam i organiziranje koncerata</derivirana_varijabla>
  </DomainObject.Predmet.ProtustrankaFormated>
  <DomainObject.Predmet.ProtustrankaFormatedOIB>
    <izvorni_sadrzaj>  PRODUKCIJA DRAŽEN j.d.o.o. za turizam i organiziranje koncerata, OIB 63153607993</izvorni_sadrzaj>
    <derivirana_varijabla naziv="DomainObject.Predmet.ProtustrankaFormatedOIB_1">  PRODUKCIJA DRAŽEN j.d.o.o. za turizam i organiziranje koncerata, OIB 63153607993</derivirana_varijabla>
  </DomainObject.Predmet.ProtustrankaFormatedOIB>
  <DomainObject.Predmet.ProtustrankaFormatedWithAdress>
    <izvorni_sadrzaj> PRODUKCIJA DRAŽEN j.d.o.o. za turizam i organiziranje koncerata, Put Barbine 39, 21220 Okrug Gornji</izvorni_sadrzaj>
    <derivirana_varijabla naziv="DomainObject.Predmet.ProtustrankaFormatedWithAdress_1"> PRODUKCIJA DRAŽEN j.d.o.o. za turizam i organiziranje koncerata, Put Barbine 39, 21220 Okrug Gornji</derivirana_varijabla>
  </DomainObject.Predmet.ProtustrankaFormatedWithAdress>
  <DomainObject.Predmet.ProtustrankaFormatedWithAdressOIB>
    <izvorni_sadrzaj> PRODUKCIJA DRAŽEN j.d.o.o. za turizam i organiziranje koncerata, OIB 63153607993, Put Barbine 39, 21220 Okrug Gornji</izvorni_sadrzaj>
    <derivirana_varijabla naziv="DomainObject.Predmet.ProtustrankaFormatedWithAdressOIB_1"> PRODUKCIJA DRAŽEN j.d.o.o. za turizam i organiziranje koncerata, OIB 63153607993, Put Barbine 39, 21220 Okrug Gornji</derivirana_varijabla>
  </DomainObject.Predmet.ProtustrankaFormatedWithAdressOIB>
  <DomainObject.Predmet.ProtustrankaWithAdress>
    <izvorni_sadrzaj>PRODUKCIJA DRAŽEN j.d.o.o. za turizam i organiziranje koncerata Put Barbine 39, 21220 Okrug Gornji</izvorni_sadrzaj>
    <derivirana_varijabla naziv="DomainObject.Predmet.ProtustrankaWithAdress_1">PRODUKCIJA DRAŽEN j.d.o.o. za turizam i organiziranje koncerata Put Barbine 39, 21220 Okrug Gornji</derivirana_varijabla>
  </DomainObject.Predmet.ProtustrankaWithAdress>
  <DomainObject.Predmet.ProtustrankaWithAdressOIB>
    <izvorni_sadrzaj>PRODUKCIJA DRAŽEN j.d.o.o. za turizam i organiziranje koncerata, OIB 63153607993, Put Barbine 39, 21220 Okrug Gornji</izvorni_sadrzaj>
    <derivirana_varijabla naziv="DomainObject.Predmet.ProtustrankaWithAdressOIB_1">PRODUKCIJA DRAŽEN j.d.o.o. za turizam i organiziranje koncerata, OIB 63153607993, Put Barbine 39, 21220 Okrug Gornji</derivirana_varijabla>
  </DomainObject.Predmet.ProtustrankaWithAdressOIB>
  <DomainObject.Predmet.ProtustrankaNazivFormated>
    <izvorni_sadrzaj>PRODUKCIJA DRAŽEN j.d.o.o. za turizam i organiziranje koncerata</izvorni_sadrzaj>
    <derivirana_varijabla naziv="DomainObject.Predmet.ProtustrankaNazivFormated_1">PRODUKCIJA DRAŽEN j.d.o.o. za turizam i organiziranje koncerata</derivirana_varijabla>
  </DomainObject.Predmet.ProtustrankaNazivFormated>
  <DomainObject.Predmet.ProtustrankaNazivFormatedOIB>
    <izvorni_sadrzaj>PRODUKCIJA DRAŽEN j.d.o.o. za turizam i organiziranje koncerata, OIB 63153607993</izvorni_sadrzaj>
    <derivirana_varijabla naziv="DomainObject.Predmet.ProtustrankaNazivFormatedOIB_1">PRODUKCIJA DRAŽEN j.d.o.o. za turizam i organiziranje koncerata, OIB 63153607993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5216.27</izvorni_sadrzaj>
    <derivirana_varijabla naziv="DomainObject.Predmet.TrenutnaVrijednost_1">5216.27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PRODUKCIJA DRAŽEN j.d.o.o. za turizam i organiziranje koncerata</item>
    </izvorni_sadrzaj>
    <derivirana_varijabla naziv="DomainObject.Predmet.ProtuStrankaListFormated_1">
      <item>PRODUKCIJA DRAŽEN j.d.o.o. za turizam i organiziranje koncerata</item>
    </derivirana_varijabla>
  </DomainObject.Predmet.ProtuStrankaListFormated>
  <DomainObject.Predmet.ProtuStrankaListFormatedOIB>
    <izvorni_sadrzaj>
      <item>PRODUKCIJA DRAŽEN j.d.o.o. za turizam i organiziranje koncerata, OIB 63153607993</item>
    </izvorni_sadrzaj>
    <derivirana_varijabla naziv="DomainObject.Predmet.ProtuStrankaListFormatedOIB_1">
      <item>PRODUKCIJA DRAŽEN j.d.o.o. za turizam i organiziranje koncerata, OIB 63153607993</item>
    </derivirana_varijabla>
  </DomainObject.Predmet.ProtuStrankaListFormatedOIB>
  <DomainObject.Predmet.ProtuStrankaListFormatedWithAdress>
    <izvorni_sadrzaj>
      <item>PRODUKCIJA DRAŽEN j.d.o.o. za turizam i organiziranje koncerata, Put Barbine 39, 21220 Okrug Gornji</item>
    </izvorni_sadrzaj>
    <derivirana_varijabla naziv="DomainObject.Predmet.ProtuStrankaListFormatedWithAdress_1">
      <item>PRODUKCIJA DRAŽEN j.d.o.o. za turizam i organiziranje koncerata, Put Barbine 39, 21220 Okrug Gornji</item>
    </derivirana_varijabla>
  </DomainObject.Predmet.ProtuStrankaListFormatedWithAdress>
  <DomainObject.Predmet.ProtuStrankaListFormatedWithAdressOIB>
    <izvorni_sadrzaj>
      <item>PRODUKCIJA DRAŽEN j.d.o.o. za turizam i organiziranje koncerata, OIB 63153607993, Put Barbine 39, 21220 Okrug Gornji</item>
    </izvorni_sadrzaj>
    <derivirana_varijabla naziv="DomainObject.Predmet.ProtuStrankaListFormatedWithAdressOIB_1">
      <item>PRODUKCIJA DRAŽEN j.d.o.o. za turizam i organiziranje koncerata, OIB 63153607993, Put Barbine 39, 21220 Okrug Gornji</item>
    </derivirana_varijabla>
  </DomainObject.Predmet.ProtuStrankaListFormatedWithAdressOIB>
  <DomainObject.Predmet.ProtuStrankaListNazivFormated>
    <izvorni_sadrzaj>
      <item>PRODUKCIJA DRAŽEN j.d.o.o. za turizam i organiziranje koncerata</item>
    </izvorni_sadrzaj>
    <derivirana_varijabla naziv="DomainObject.Predmet.ProtuStrankaListNazivFormated_1">
      <item>PRODUKCIJA DRAŽEN j.d.o.o. za turizam i organiziranje koncerata</item>
    </derivirana_varijabla>
  </DomainObject.Predmet.ProtuStrankaListNazivFormated>
  <DomainObject.Predmet.ProtuStrankaListNazivFormatedOIB>
    <izvorni_sadrzaj>
      <item>PRODUKCIJA DRAŽEN j.d.o.o. za turizam i organiziranje koncerata, OIB 63153607993</item>
    </izvorni_sadrzaj>
    <derivirana_varijabla naziv="DomainObject.Predmet.ProtuStrankaListNazivFormatedOIB_1">
      <item>PRODUKCIJA DRAŽEN j.d.o.o. za turizam i organiziranje koncerata, OIB 63153607993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PRODUKCIJA DRAŽEN j.d.o.o. za turizam i organiziranje koncerata</izvorni_sadrzaj>
    <derivirana_varijabla naziv="DomainObject.Predmet.ProtustrankaIDrugi_1">PRODUKCIJA DRAŽEN j.d.o.o. za turizam i organiziranje koncerata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PRODUKCIJA DRAŽEN j.d.o.o. za turizam i organiziranje koncerata, OIB 63153607993, Put Barbine 39, 21220 Okrug Gornji</izvorni_sadrzaj>
    <derivirana_varijabla naziv="DomainObject.Predmet.ProtustrankaIDrugiAdressOIB_1">PRODUKCIJA DRAŽEN j.d.o.o. za turizam i organiziranje koncerata, OIB 63153607993, Put Barbine 39,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DRAŽEN j.d.o.o. za turizam i organiziranje koncerata</item>
      <item>FINANCIJSKA AGENCIJA, RC SPLIT</item>
    </izvorni_sadrzaj>
    <derivirana_varijabla naziv="DomainObject.Predmet.SudioniciListNaziv_1">
      <item>PRODUKCIJA DRAŽEN j.d.o.o. za turizam i organiziranje koncerata</item>
      <item>FINANCIJSKA AGENCIJA, RC SPLIT</item>
    </derivirana_varijabla>
  </DomainObject.Predmet.SudioniciListNaziv>
  <DomainObject.Predmet.SudioniciListAdressOIB>
    <izvorni_sadrzaj>
      <item>PRODUKCIJA DRAŽEN j.d.o.o. za turizam i organiziranje koncerata, OIB 63153607993, Put Barbine 39,21220 Okrug Gornji</item>
      <item>FINANCIJSKA AGENCIJA, RC SPLIT, OIB 85821130368, Mažuranićevo šetalište 24 b,21000 Split</item>
    </izvorni_sadrzaj>
    <derivirana_varijabla naziv="DomainObject.Predmet.SudioniciListAdressOIB_1">
      <item>PRODUKCIJA DRAŽEN j.d.o.o. za turizam i organiziranje koncerata, OIB 63153607993, Put Barbine 39,21220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63153607993</item>
      <item>, OIB 85821130368</item>
    </izvorni_sadrzaj>
    <derivirana_varijabla naziv="DomainObject.Predmet.SudioniciListNazivOIB_1">
      <item>, OIB 63153607993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1835</properties:Characters>
  <properties:Lines>46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2016-05-20T06:16:00Z</cp:lastPrinted>
  <dcterms:modified xmlns:xsi="http://www.w3.org/2001/XMLSchema-instance" xsi:type="dcterms:W3CDTF">2016-05-20T07:06:00Z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