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c153" w14:paraId="54ec15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70062A">
        <w:t>809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70062A">
        <w:t>809</w:t>
      </w:r>
      <w:r>
        <w:t xml:space="preserve">/15, temeljem odredbe članka 430. Stečajnog zakona (N.N.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0062A">
        <w:t>MEGAMEDIA d.o.o., OIB 36419835146, Zagreb, Marina Tartaglije 4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70062A">
        <w:t>83.552,71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94DE9"/>
    <w:rsid w:val="00215918"/>
    <w:rsid w:val="002541D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554B"/>
    <w:rsid w:val="006156D0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516A4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6809</izvorni_sadrzaj>
    <derivirana_varijabla naziv="DomainObject.Predmet.Broj_1">6809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St-6809/2015</izvorni_sadrzaj>
    <derivirana_varijabla naziv="DomainObject.Predmet.OznakaBroj_1">St-6809/2015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MEGAMEDIA d.o.o. zastupanog po punomoćniku Ivica Ferinac; Mirko Smoljo</izvorni_sadrzaj>
    <derivirana_varijabla naziv="DomainObject.Predmet.ProtustrankaFormated_1">  MEGAMEDIA d.o.o. zastupanog po punomoćniku Ivica Ferinac; Mirko Smoljo</derivirana_varijabla>
  </DomainObject.Predmet.ProtustrankaFormated>
  <DomainObject.Predmet.ProtustrankaFormatedOIB>
    <izvorni_sadrzaj>  MEGAMEDIA d.o.o., OIB 36419835146 zastupanog po punomoćniku Ivica Ferinac; Mirko Smoljo</izvorni_sadrzaj>
    <derivirana_varijabla naziv="DomainObject.Predmet.ProtustrankaFormatedOIB_1">  MEGAMEDIA d.o.o., OIB 36419835146 zastupanog po punomoćniku Ivica Ferinac; Mirko Smoljo</derivirana_varijabla>
  </DomainObject.Predmet.ProtustrankaFormatedOIB>
  <DomainObject.Predmet.ProtustrankaFormatedWithAdress>
    <izvorni_sadrzaj> MEGAMEDIA d.o.o., Marina Tartaglije 4, 10000 Zagreb zastupanog po punomoćniku Ivica Ferinac; Mirko Smoljo</izvorni_sadrzaj>
    <derivirana_varijabla naziv="DomainObject.Predmet.ProtustrankaFormatedWithAdress_1"> MEGAMEDIA d.o.o., Marina Tartaglije 4, 10000 Zagreb zastupanog po punomoćniku Ivica Ferinac; Mirko Smoljo</derivirana_varijabla>
  </DomainObject.Predmet.ProtustrankaFormatedWithAdress>
  <DomainObject.Predmet.ProtustrankaFormatedWithAdressOIB>
    <izvorni_sadrzaj> MEGAMEDIA d.o.o., OIB 36419835146, Marina Tartaglije 4, 10000 Zagreb zastupanog po punomoćniku Ivica Ferinac; Mirko Smoljo</izvorni_sadrzaj>
    <derivirana_varijabla naziv="DomainObject.Predmet.ProtustrankaFormatedWithAdressOIB_1"> MEGAMEDIA d.o.o., OIB 36419835146, Marina Tartaglije 4, 10000 Zagreb zastupanog po punomoćniku Ivica Ferinac; Mirko Smoljo</derivirana_varijabla>
  </DomainObject.Predmet.ProtustrankaFormatedWithAdressOIB>
  <DomainObject.Predmet.ProtustrankaWithAdress>
    <izvorni_sadrzaj>MEGAMEDIA d.o.o. Marina Tartaglije 4, 10000 Zagreb</izvorni_sadrzaj>
    <derivirana_varijabla naziv="DomainObject.Predmet.ProtustrankaWithAdress_1">MEGAMEDIA d.o.o. Marina Tartaglije 4, 10000 Zagreb</derivirana_varijabla>
  </DomainObject.Predmet.ProtustrankaWithAdress>
  <DomainObject.Predmet.ProtustrankaWithAdressOIB>
    <izvorni_sadrzaj>MEGAMEDIA d.o.o., OIB 36419835146, Marina Tartaglije 4, 10000 Zagreb</izvorni_sadrzaj>
    <derivirana_varijabla naziv="DomainObject.Predmet.ProtustrankaWithAdressOIB_1">MEGAMEDIA d.o.o., OIB 36419835146, Marina Tartaglije 4, 10000 Zagreb</derivirana_varijabla>
  </DomainObject.Predmet.ProtustrankaWithAdressOIB>
  <DomainObject.Predmet.ProtustrankaNazivFormated>
    <izvorni_sadrzaj>MEGAMEDIA d.o.o.</izvorni_sadrzaj>
    <derivirana_varijabla naziv="DomainObject.Predmet.ProtustrankaNazivFormated_1">MEGAMEDIA d.o.o.</derivirana_varijabla>
  </DomainObject.Predmet.ProtustrankaNazivFormated>
  <DomainObject.Predmet.ProtustrankaNazivFormatedOIB>
    <izvorni_sadrzaj>MEGAMEDIA d.o.o., OIB 36419835146</izvorni_sadrzaj>
    <derivirana_varijabla naziv="DomainObject.Predmet.ProtustrankaNazivFormatedOIB_1">MEGAMEDIA d.o.o., OIB 36419835146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MEGAMEDIA d.o.o. zastupanog po punomoćniku Ivica Ferinac; Mirko Smoljo</item>
    </izvorni_sadrzaj>
    <derivirana_varijabla naziv="DomainObject.Predmet.ProtuStrankaListFormated_1">
      <item>MEGAMEDIA d.o.o. zastupanog po punomoćniku Ivica Ferinac; Mirko Smoljo</item>
    </derivirana_varijabla>
  </DomainObject.Predmet.ProtuStrankaListFormated>
  <DomainObject.Predmet.ProtuStrankaListFormatedOIB>
    <izvorni_sadrzaj>
      <item>MEGAMEDIA d.o.o., OIB 36419835146 zastupanog po punomoćniku Ivica Ferinac; Mirko Smoljo</item>
    </izvorni_sadrzaj>
    <derivirana_varijabla naziv="DomainObject.Predmet.ProtuStrankaListFormatedOIB_1">
      <item>MEGAMEDIA d.o.o., OIB 36419835146 zastupanog po punomoćniku Ivica Ferinac; Mirko Smoljo</item>
    </derivirana_varijabla>
  </DomainObject.Predmet.ProtuStrankaListFormatedOIB>
  <DomainObject.Predmet.ProtuStrankaListFormatedWithAdress>
    <izvorni_sadrzaj>
      <item>MEGAMEDIA d.o.o., Marina Tartaglije 4, 10000 Zagreb zastupanog po punomoćniku Ivica Ferinac; Mirko Smoljo</item>
    </izvorni_sadrzaj>
    <derivirana_varijabla naziv="DomainObject.Predmet.ProtuStrankaListFormatedWithAdress_1">
      <item>MEGAMEDIA d.o.o., Marina Tartaglije 4, 10000 Zagreb zastupanog po punomoćniku Ivica Ferinac; Mirko Smoljo</item>
    </derivirana_varijabla>
  </DomainObject.Predmet.ProtuStrankaListFormatedWithAdress>
  <DomainObject.Predmet.ProtuStrankaListFormatedWithAdressOIB>
    <izvorni_sadrzaj>
      <item>MEGAMEDIA d.o.o., OIB 36419835146, Marina Tartaglije 4, 10000 Zagreb zastupanog po punomoćniku Ivica Ferinac; Mirko Smoljo</item>
    </izvorni_sadrzaj>
    <derivirana_varijabla naziv="DomainObject.Predmet.ProtuStrankaListFormatedWithAdressOIB_1">
      <item>MEGAMEDIA d.o.o., OIB 36419835146, Marina Tartaglije 4, 10000 Zagreb zastupanog po punomoćniku Ivica Ferinac; Mirko Smoljo</item>
    </derivirana_varijabla>
  </DomainObject.Predmet.ProtuStrankaListFormatedWithAdressOIB>
  <DomainObject.Predmet.ProtuStrankaListNazivFormated>
    <izvorni_sadrzaj>
      <item>MEGAMEDIA d.o.o.</item>
    </izvorni_sadrzaj>
    <derivirana_varijabla naziv="DomainObject.Predmet.ProtuStrankaListNazivFormated_1">
      <item>MEGAMEDIA d.o.o.</item>
    </derivirana_varijabla>
  </DomainObject.Predmet.ProtuStrankaListNazivFormated>
  <DomainObject.Predmet.ProtuStrankaListNazivFormatedOIB>
    <izvorni_sadrzaj>
      <item>MEGAMEDIA d.o.o., OIB 36419835146</item>
    </izvorni_sadrzaj>
    <derivirana_varijabla naziv="DomainObject.Predmet.ProtuStrankaListNazivFormatedOIB_1">
      <item>MEGAMEDIA d.o.o., OIB 36419835146</item>
    </derivirana_varijabla>
  </DomainObject.Predmet.ProtuStrankaListNazivFormatedOIB>
  <DomainObject.Predmet.OstaliListFormated>
    <izvorni_sadrzaj>
      <item>Ivica Ferinac punomoćnik sudionika u postupku MEGAMEDIA d.o.o.</item>
      <item>Mirko Smoljo punomoćnik sudionika u postupku MEGAMEDIA d.o.o.</item>
    </izvorni_sadrzaj>
    <derivirana_varijabla naziv="DomainObject.Predmet.OstaliListFormated_1">
      <item>Ivica Ferinac punomoćnik sudionika u postupku MEGAMEDIA d.o.o.</item>
      <item>Mirko Smoljo punomoćnik sudionika u postupku MEGAMEDIA d.o.o.</item>
    </derivirana_varijabla>
  </DomainObject.Predmet.OstaliListFormated>
  <DomainObject.Predmet.OstaliListFormatedOIB>
    <izvorni_sadrzaj>
      <item>Ivica Ferinac, OIB 71320428641 punomoćnik sudionika u postupku MEGAMEDIA d.o.o.</item>
      <item>Mirko Smoljo, OIB 35406769432 punomoćnik sudionika u postupku MEGAMEDIA d.o.o.</item>
    </izvorni_sadrzaj>
    <derivirana_varijabla naziv="DomainObject.Predmet.OstaliListFormatedOIB_1">
      <item>Ivica Ferinac, OIB 71320428641 punomoćnik sudionika u postupku MEGAMEDIA d.o.o.</item>
      <item>Mirko Smoljo, OIB 35406769432 punomoćnik sudionika u postupku MEGAMEDIA d.o.o.</item>
    </derivirana_varijabla>
  </DomainObject.Predmet.OstaliListFormatedOIB>
  <DomainObject.Predmet.OstaliListFormatedWithAdress>
    <izvorni_sadrzaj>
      <item>Ivica Ferinac, Dankovečka 1/A, 10000 Zagreb punomoćnik sudionika u postupku MEGAMEDIA d.o.o.</item>
      <item>Mirko Smoljo, Marina Tartaglije 4, 10000 Zagreb punomoćnik sudionika u postupku MEGAMEDIA d.o.o.</item>
    </izvorni_sadrzaj>
    <derivirana_varijabla naziv="DomainObject.Predmet.OstaliListFormatedWithAdress_1">
      <item>Ivica Ferinac, Dankovečka 1/A, 10000 Zagreb punomoćnik sudionika u postupku MEGAMEDIA d.o.o.</item>
      <item>Mirko Smoljo, Marina Tartaglije 4, 10000 Zagreb punomoćnik sudionika u postupku MEGAMEDIA d.o.o.</item>
    </derivirana_varijabla>
  </DomainObject.Predmet.OstaliListFormatedWithAdress>
  <DomainObject.Predmet.OstaliListFormatedWithAdressOIB>
    <izvorni_sadrzaj>
      <item>Ivica Ferinac, OIB 71320428641, Dankovečka 1/A, 10000 Zagreb punomoćnik sudionika u postupku MEGAMEDIA d.o.o.</item>
      <item>Mirko Smoljo, OIB 35406769432, Marina Tartaglije 4, 10000 Zagreb punomoćnik sudionika u postupku MEGAMEDIA d.o.o.</item>
    </izvorni_sadrzaj>
    <derivirana_varijabla naziv="DomainObject.Predmet.OstaliListFormatedWithAdressOIB_1">
      <item>Ivica Ferinac, OIB 71320428641, Dankovečka 1/A, 10000 Zagreb punomoćnik sudionika u postupku MEGAMEDIA d.o.o.</item>
      <item>Mirko Smoljo, OIB 35406769432, Marina Tartaglije 4, 10000 Zagreb punomoćnik sudionika u postupku MEGAMEDIA d.o.o.</item>
    </derivirana_varijabla>
  </DomainObject.Predmet.OstaliListFormatedWithAdressOIB>
  <DomainObject.Predmet.OstaliListNazivFormated>
    <izvorni_sadrzaj>
      <item>Ivica Ferinac</item>
      <item>Mirko Smoljo</item>
    </izvorni_sadrzaj>
    <derivirana_varijabla naziv="DomainObject.Predmet.OstaliListNazivFormated_1">
      <item>Ivica Ferinac</item>
      <item>Mirko Smoljo</item>
    </derivirana_varijabla>
  </DomainObject.Predmet.OstaliListNazivFormated>
  <DomainObject.Predmet.OstaliListNazivFormatedOIB>
    <izvorni_sadrzaj>
      <item>Ivica Ferinac, OIB 71320428641</item>
      <item>Mirko Smoljo, OIB 35406769432</item>
    </izvorni_sadrzaj>
    <derivirana_varijabla naziv="DomainObject.Predmet.OstaliListNazivFormatedOIB_1">
      <item>Ivica Ferinac, OIB 71320428641</item>
      <item>Mirko Smoljo, OIB 35406769432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MEGAMEDIA d.o.o.</izvorni_sadrzaj>
    <derivirana_varijabla naziv="DomainObject.Predmet.ProtustrankaIDrugi_1">MEGAMEDIA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MEGAMEDIA d.o.o., OIB 36419835146, Marina Tartaglije 4, 10000 Zagreb</izvorni_sadrzaj>
    <derivirana_varijabla naziv="DomainObject.Predmet.ProtustrankaIDrugiAdressOIB_1">MEGAMEDIA d.o.o., OIB 36419835146, Marina Tartaglije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MEGAMEDIA d.o.o.</item>
      <item>Ivica Ferinac</item>
      <item>Mirko Smoljo</item>
    </izvorni_sadrzaj>
    <derivirana_varijabla naziv="DomainObject.Predmet.SudioniciListNaziv_1">
      <item>FINA Regionalni centar Zagreb</item>
      <item>MEGAMEDIA d.o.o.</item>
      <item>Ivica Ferinac</item>
      <item>Mirko Smoljo</item>
    </derivirana_varijabla>
  </DomainObject.Predmet.SudioniciListNaziv>
  <DomainObject.Predmet.SudioniciListAdressOIB>
    <izvorni_sadrzaj>
      <item>FINA Regionalni centar Zagreb, OIB 85821130368, Trg svibanjskih žrtava 1995. 1,10000 Zagreb</item>
      <item>MEGAMEDIA d.o.o., OIB 36419835146, Marina Tartaglije 4,10000 Zagreb</item>
      <item>Ivica Ferinac, OIB 71320428641, Dankovečka 1/A,10000 Zagreb</item>
      <item>Mirko Smoljo, OIB 35406769432, Marina Tartaglije 4,10000 Zagreb</item>
    </izvorni_sadrzaj>
    <derivirana_varijabla naziv="DomainObject.Predmet.SudioniciListAdressOIB_1">
      <item>FINA Regionalni centar Zagreb, OIB 85821130368, Trg svibanjskih žrtava 1995. 1,10000 Zagreb</item>
      <item>MEGAMEDIA d.o.o., OIB 36419835146, Marina Tartaglije 4,10000 Zagreb</item>
      <item>Ivica Ferinac, OIB 71320428641, Dankovečka 1/A,10000 Zagreb</item>
      <item>Mirko Smoljo, OIB 35406769432, Marina Tartaglije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36419835146</item>
      <item>, OIB 71320428641</item>
      <item>, OIB 35406769432</item>
    </izvorni_sadrzaj>
    <derivirana_varijabla naziv="DomainObject.Predmet.SudioniciListNazivOIB_1">
      <item>, OIB 85821130368</item>
      <item>, OIB 36419835146</item>
      <item>, OIB 71320428641</item>
      <item>, OIB 35406769432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1325</properties:Characters>
  <properties:Lines>48</properties:Lines>
  <properties:Paragraphs>17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2016-01-18T08:53:00Z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