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0ada" w14:paraId="2890ad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B1F5A">
        <w:t>4113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AA7637" w:rsidRPr="00AF1EFD">
      <w:pPr>
        <w:tabs>
          <w:tab w:pos="4050" w:val="left"/>
        </w:tabs>
        <w:jc w:val="center"/>
        <w:rPr>
          <w:b/>
        </w:rPr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1B1F5A">
        <w:rPr>
          <w:rFonts w:eastAsia="Calibri"/>
        </w:rPr>
        <w:t>VENETA DIZAJN j.d.o.o., Zagreb, Radnička cesta 34, OIB: 00905858829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B1F5A">
        <w:rPr>
          <w:rFonts w:eastAsia="Calibri"/>
        </w:rPr>
        <w:t>VENETA DIZAJN j.d.o.o., Zagreb, Radnička cesta 34, OIB: 00905858829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ED7F29">
        <w:t>14,20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B1F5A">
        <w:rPr>
          <w:rFonts w:eastAsia="Calibri"/>
        </w:rPr>
        <w:t>VENETA DIZAJN j.d.o.o., Zagreb, Radnička cesta 34, OIB: 00905858829</w:t>
      </w:r>
      <w:r w:rsidR="00ED7F29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B1F5A">
        <w:rPr>
          <w:rFonts w:eastAsia="Calibri"/>
        </w:rPr>
        <w:t>VENETA DIZAJN j.d.o.o., Zagreb, Radnička cesta 34, OIB: 00905858829,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1B1F5A" w:rsidP="00A0682A" w:rsidR="001B1F5A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1B1F5A" w:rsidP="002C5A29" w:rsidR="001B1F5A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1B1F5A">
        <w:rPr>
          <w:rFonts w:eastAsia="Calibri"/>
        </w:rPr>
        <w:t>VENETA DIZAJN j.d.o.o., Zagreb, Radnička cesta 34, OIB: 00905858829</w:t>
      </w:r>
      <w:r w:rsidR="00ED7F29">
        <w:t>,</w:t>
      </w:r>
      <w:r>
        <w:t xml:space="preserve"> dana </w:t>
      </w:r>
      <w:r w:rsidR="001B1F5A">
        <w:t>3. svibnja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1B1F5A">
        <w:t>187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1B1F5A">
        <w:t>119.360,91</w:t>
      </w:r>
      <w:r w:rsidR="00243403">
        <w:t xml:space="preserve"> kn (list 1 i </w:t>
      </w:r>
      <w:r w:rsidR="009F7258">
        <w:t>1</w:t>
      </w:r>
      <w:r w:rsidR="001B1F5A">
        <w:t>2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1B1F5A" w:rsidP="00D5399D" w:rsidR="001B1F5A">
      <w:pPr>
        <w:ind w:firstLine="708"/>
        <w:jc w:val="both"/>
      </w:pPr>
      <w:r>
        <w:t>Iz očitovanja dužnika proizlazi da dužnik nema nikakve imovine (list 13 spisa).</w:t>
      </w:r>
    </w:p>
    <w:p w:rsidRDefault="001B1F5A" w:rsidP="00D5399D" w:rsidR="001B1F5A">
      <w:pPr>
        <w:ind w:firstLine="708"/>
        <w:jc w:val="both"/>
      </w:pPr>
    </w:p>
    <w:p w:rsidRDefault="001B1F5A" w:rsidP="00D5399D" w:rsidR="001B1F5A">
      <w:pPr>
        <w:ind w:firstLine="708"/>
        <w:jc w:val="both"/>
      </w:pPr>
      <w:r>
        <w:t>Iz informacijskog sustava zemljišnih knjiga proizlazi da dužnik nije vlasnik nekretnina (list 14 spisa).</w:t>
      </w:r>
    </w:p>
    <w:p w:rsidRDefault="001B1F5A" w:rsidP="00D5399D" w:rsidR="001B1F5A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1B1F5A">
        <w:t>7. travnja</w:t>
      </w:r>
      <w:r>
        <w:t xml:space="preserve"> 2017. proizlazi da dužnik ne posjeduje pokretnu odnosno nepokretnu imovinu (list </w:t>
      </w:r>
      <w:r w:rsidR="001B1F5A">
        <w:t>17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1B1F5A">
        <w:t>4113</w:t>
      </w:r>
      <w:r w:rsidR="002C4416">
        <w:t xml:space="preserve">/16 od </w:t>
      </w:r>
      <w:r w:rsidR="001B1F5A">
        <w:t>2</w:t>
      </w:r>
      <w:r w:rsidR="009F7258">
        <w:t>0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1B1F5A">
        <w:t>2</w:t>
      </w:r>
      <w:r w:rsidR="009F7258">
        <w:t>1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1B1F5A" w:rsidP="00D21534" w:rsidR="001B1F5A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1B1F5A" w:rsidP="002C5A29" w:rsidR="001B1F5A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1B1F5A">
        <w:t>, v.r.</w:t>
      </w:r>
    </w:p>
    <w:p w:rsidRDefault="001B1F5A" w:rsidP="00CD4226" w:rsidR="001B1F5A"/>
    <w:p w:rsidRDefault="001B1F5A" w:rsidP="00CD4226" w:rsidR="001B1F5A"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B1F5A" w:rsidR="001B1F5A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396" w:rsidR="00E14396">
      <w:r>
        <w:separator/>
      </w:r>
    </w:p>
  </w:endnote>
  <w:endnote w:id="0" w:type="continuationSeparator">
    <w:p w:rsidRDefault="00E14396" w:rsidR="00E1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396" w:rsidR="00E14396">
      <w:r>
        <w:separator/>
      </w:r>
    </w:p>
  </w:footnote>
  <w:footnote w:id="0" w:type="continuationSeparator">
    <w:p w:rsidRDefault="00E14396" w:rsidR="00E14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B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B1F5A">
      <w:t>4113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B1F5A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26B87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14396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4113</izvorni_sadrzaj>
    <derivirana_varijabla naziv="DomainObject.Predmet.Broj_1">4113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St-4113/2016</izvorni_sadrzaj>
    <derivirana_varijabla naziv="DomainObject.Predmet.OznakaBroj_1">St-4113/2016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VENETA DIZAJN j.d.o.o. za trgovinu zastupanog po punomoćniku Julijana Kralj</izvorni_sadrzaj>
    <derivirana_varijabla naziv="DomainObject.Predmet.ProtustrankaFormated_1">  VENETA DIZAJN j.d.o.o. za trgovinu zastupanog po punomoćniku Julijana Kralj</derivirana_varijabla>
  </DomainObject.Predmet.ProtustrankaFormated>
  <DomainObject.Predmet.ProtustrankaFormatedOIB>
    <izvorni_sadrzaj>  VENETA DIZAJN j.d.o.o. za trgovinu, OIB 00905858829 zastupanog po punomoćniku Julijana Kralj</izvorni_sadrzaj>
    <derivirana_varijabla naziv="DomainObject.Predmet.ProtustrankaFormatedOIB_1">  VENETA DIZAJN j.d.o.o. za trgovinu, OIB 00905858829 zastupanog po punomoćniku Julijana Kralj</derivirana_varijabla>
  </DomainObject.Predmet.ProtustrankaFormatedOIB>
  <DomainObject.Predmet.ProtustrankaFormatedWithAdress>
    <izvorni_sadrzaj> VENETA DIZAJN j.d.o.o. za trgovinu, Radnička cesta 34, 10000 Zagreb zastupanog po punomoćniku Julijana Kralj</izvorni_sadrzaj>
    <derivirana_varijabla naziv="DomainObject.Predmet.ProtustrankaFormatedWithAdress_1"> VENETA DIZAJN j.d.o.o. za trgovinu, Radnička cesta 34, 10000 Zagreb zastupanog po punomoćniku Julijana Kralj</derivirana_varijabla>
  </DomainObject.Predmet.ProtustrankaFormatedWithAdress>
  <DomainObject.Predmet.ProtustrankaFormatedWithAdressOIB>
    <izvorni_sadrzaj> VENETA DIZAJN j.d.o.o. za trgovinu, OIB 00905858829, Radnička cesta 34, 10000 Zagreb zastupanog po punomoćniku Julijana Kralj</izvorni_sadrzaj>
    <derivirana_varijabla naziv="DomainObject.Predmet.ProtustrankaFormatedWithAdressOIB_1"> VENETA DIZAJN j.d.o.o. za trgovinu, OIB 00905858829, Radnička cesta 34, 10000 Zagreb zastupanog po punomoćniku Julijana Kralj</derivirana_varijabla>
  </DomainObject.Predmet.ProtustrankaFormatedWithAdressOIB>
  <DomainObject.Predmet.ProtustrankaWithAdress>
    <izvorni_sadrzaj>VENETA DIZAJN j.d.o.o. za trgovinu Radnička cesta 34, 10000 Zagreb</izvorni_sadrzaj>
    <derivirana_varijabla naziv="DomainObject.Predmet.ProtustrankaWithAdress_1">VENETA DIZAJN j.d.o.o. za trgovinu Radnička cesta 34, 10000 Zagreb</derivirana_varijabla>
  </DomainObject.Predmet.ProtustrankaWithAdress>
  <DomainObject.Predmet.ProtustrankaWithAdressOIB>
    <izvorni_sadrzaj>VENETA DIZAJN j.d.o.o. za trgovinu, OIB 00905858829, Radnička cesta 34, 10000 Zagreb</izvorni_sadrzaj>
    <derivirana_varijabla naziv="DomainObject.Predmet.ProtustrankaWithAdressOIB_1">VENETA DIZAJN j.d.o.o. za trgovinu, OIB 00905858829, Radnička cesta 34, 10000 Zagreb</derivirana_varijabla>
  </DomainObject.Predmet.ProtustrankaWithAdressOIB>
  <DomainObject.Predmet.ProtustrankaNazivFormated>
    <izvorni_sadrzaj>VENETA DIZAJN j.d.o.o. za trgovinu</izvorni_sadrzaj>
    <derivirana_varijabla naziv="DomainObject.Predmet.ProtustrankaNazivFormated_1">VENETA DIZAJN j.d.o.o. za trgovinu</derivirana_varijabla>
  </DomainObject.Predmet.ProtustrankaNazivFormated>
  <DomainObject.Predmet.ProtustrankaNazivFormatedOIB>
    <izvorni_sadrzaj>VENETA DIZAJN j.d.o.o. za trgovinu, OIB 00905858829</izvorni_sadrzaj>
    <derivirana_varijabla naziv="DomainObject.Predmet.ProtustrankaNazivFormatedOIB_1">VENETA DIZAJN j.d.o.o. za trgovinu, OIB 00905858829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VENETA DIZAJN j.d.o.o. za trgovinu zastupanog po punomoćniku Julijana Kralj</item>
    </izvorni_sadrzaj>
    <derivirana_varijabla naziv="DomainObject.Predmet.ProtuStrankaListFormated_1">
      <item>VENETA DIZAJN j.d.o.o. za trgovinu zastupanog po punomoćniku Julijana Kralj</item>
    </derivirana_varijabla>
  </DomainObject.Predmet.ProtuStrankaListFormated>
  <DomainObject.Predmet.ProtuStrankaListFormatedOIB>
    <izvorni_sadrzaj>
      <item>VENETA DIZAJN j.d.o.o. za trgovinu, OIB 00905858829 zastupanog po punomoćniku Julijana Kralj</item>
    </izvorni_sadrzaj>
    <derivirana_varijabla naziv="DomainObject.Predmet.ProtuStrankaListFormatedOIB_1">
      <item>VENETA DIZAJN j.d.o.o. za trgovinu, OIB 00905858829 zastupanog po punomoćniku Julijana Kralj</item>
    </derivirana_varijabla>
  </DomainObject.Predmet.ProtuStrankaListFormatedOIB>
  <DomainObject.Predmet.ProtuStrankaListFormatedWithAdress>
    <izvorni_sadrzaj>
      <item>VENETA DIZAJN j.d.o.o. za trgovinu, Radnička cesta 34, 10000 Zagreb zastupanog po punomoćniku Julijana Kralj</item>
    </izvorni_sadrzaj>
    <derivirana_varijabla naziv="DomainObject.Predmet.ProtuStrankaListFormatedWithAdress_1">
      <item>VENETA DIZAJN j.d.o.o. za trgovinu, Radnička cesta 34, 10000 Zagreb zastupanog po punomoćniku Julijana Kralj</item>
    </derivirana_varijabla>
  </DomainObject.Predmet.ProtuStrankaListFormatedWithAdress>
  <DomainObject.Predmet.ProtuStrankaListFormatedWithAdressOIB>
    <izvorni_sadrzaj>
      <item>VENETA DIZAJN j.d.o.o. za trgovinu, OIB 00905858829, Radnička cesta 34, 10000 Zagreb zastupanog po punomoćniku Julijana Kralj</item>
    </izvorni_sadrzaj>
    <derivirana_varijabla naziv="DomainObject.Predmet.ProtuStrankaListFormatedWithAdressOIB_1">
      <item>VENETA DIZAJN j.d.o.o. za trgovinu, OIB 00905858829, Radnička cesta 34, 10000 Zagreb zastupanog po punomoćniku Julijana Kralj</item>
    </derivirana_varijabla>
  </DomainObject.Predmet.ProtuStrankaListFormatedWithAdressOIB>
  <DomainObject.Predmet.ProtuStrankaListNazivFormated>
    <izvorni_sadrzaj>
      <item>VENETA DIZAJN j.d.o.o. za trgovinu</item>
    </izvorni_sadrzaj>
    <derivirana_varijabla naziv="DomainObject.Predmet.ProtuStrankaListNazivFormated_1">
      <item>VENETA DIZAJN j.d.o.o. za trgovinu</item>
    </derivirana_varijabla>
  </DomainObject.Predmet.ProtuStrankaListNazivFormated>
  <DomainObject.Predmet.ProtuStrankaListNazivFormatedOIB>
    <izvorni_sadrzaj>
      <item>VENETA DIZAJN j.d.o.o. za trgovinu, OIB 00905858829</item>
    </izvorni_sadrzaj>
    <derivirana_varijabla naziv="DomainObject.Predmet.ProtuStrankaListNazivFormatedOIB_1">
      <item>VENETA DIZAJN j.d.o.o. za trgovinu, OIB 00905858829</item>
    </derivirana_varijabla>
  </DomainObject.Predmet.ProtuStrankaListNazivFormatedOIB>
  <DomainObject.Predmet.OstaliListFormated>
    <izvorni_sadrzaj>
      <item>Julijana Kralj punomoćnik sudionika u postupku VENETA DIZAJN j.d.o.o. za trgovinu</item>
    </izvorni_sadrzaj>
    <derivirana_varijabla naziv="DomainObject.Predmet.OstaliListFormated_1">
      <item>Julijana Kralj punomoćnik sudionika u postupku VENETA DIZAJN j.d.o.o. za trgovinu</item>
    </derivirana_varijabla>
  </DomainObject.Predmet.OstaliListFormated>
  <DomainObject.Predmet.OstaliListFormatedOIB>
    <izvorni_sadrzaj>
      <item>Julijana Kralj, OIB 31887033293 punomoćnik sudionika u postupku VENETA DIZAJN j.d.o.o. za trgovinu</item>
    </izvorni_sadrzaj>
    <derivirana_varijabla naziv="DomainObject.Predmet.OstaliListFormatedOIB_1">
      <item>Julijana Kralj, OIB 31887033293 punomoćnik sudionika u postupku VENETA DIZAJN j.d.o.o. za trgovinu</item>
    </derivirana_varijabla>
  </DomainObject.Predmet.OstaliListFormatedOIB>
  <DomainObject.Predmet.OstaliListFormatedWithAdress>
    <izvorni_sadrzaj>
      <item>Julijana Kralj, Drenovačka 1, 10000 Zagreb punomoćnik sudionika u postupku VENETA DIZAJN j.d.o.o. za trgovinu</item>
    </izvorni_sadrzaj>
    <derivirana_varijabla naziv="DomainObject.Predmet.OstaliListFormatedWithAdress_1">
      <item>Julijana Kralj, Drenovačka 1, 10000 Zagreb punomoćnik sudionika u postupku VENETA DIZAJN j.d.o.o. za trgovinu</item>
    </derivirana_varijabla>
  </DomainObject.Predmet.OstaliListFormatedWithAdress>
  <DomainObject.Predmet.OstaliListFormatedWithAdressOIB>
    <izvorni_sadrzaj>
      <item>Julijana Kralj, OIB 31887033293, Drenovačka 1, 10000 Zagreb punomoćnik sudionika u postupku VENETA DIZAJN j.d.o.o. za trgovinu</item>
    </izvorni_sadrzaj>
    <derivirana_varijabla naziv="DomainObject.Predmet.OstaliListFormatedWithAdressOIB_1">
      <item>Julijana Kralj, OIB 31887033293, Drenovačka 1, 10000 Zagreb punomoćnik sudionika u postupku VENETA DIZAJN j.d.o.o. za trgovinu</item>
    </derivirana_varijabla>
  </DomainObject.Predmet.OstaliListFormatedWithAdressOIB>
  <DomainObject.Predmet.OstaliListNazivFormated>
    <izvorni_sadrzaj>
      <item>Julijana Kralj</item>
    </izvorni_sadrzaj>
    <derivirana_varijabla naziv="DomainObject.Predmet.OstaliListNazivFormated_1">
      <item>Julijana Kralj</item>
    </derivirana_varijabla>
  </DomainObject.Predmet.OstaliListNazivFormated>
  <DomainObject.Predmet.OstaliListNazivFormatedOIB>
    <izvorni_sadrzaj>
      <item>Julijana Kralj, OIB 31887033293</item>
    </izvorni_sadrzaj>
    <derivirana_varijabla naziv="DomainObject.Predmet.OstaliListNazivFormatedOIB_1">
      <item>Julijana Kralj, OIB 31887033293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VENETA DIZAJN j.d.o.o. za trgovinu</izvorni_sadrzaj>
    <derivirana_varijabla naziv="DomainObject.Predmet.ProtustrankaIDrugi_1">VENETA DIZAJN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VENETA DIZAJN j.d.o.o. za trgovinu, OIB 00905858829, Radnička cesta 34, 10000 Zagreb</izvorni_sadrzaj>
    <derivirana_varijabla naziv="DomainObject.Predmet.ProtustrankaIDrugiAdressOIB_1">VENETA DIZAJN j.d.o.o. za trgovinu, OIB 00905858829,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VENETA DIZAJN j.d.o.o. za trgovinu</item>
      <item>Julijana Kralj</item>
    </izvorni_sadrzaj>
    <derivirana_varijabla naziv="DomainObject.Predmet.SudioniciListNaziv_1">
      <item>FINA Regionalni centar Zagreb</item>
      <item>VENETA DIZAJN j.d.o.o. za trgovinu</item>
      <item>Julijana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VENETA DIZAJN j.d.o.o. za trgovinu, OIB 00905858829, Radnička cesta 34,10000 Zagreb</item>
      <item>Julijana Kralj, OIB 31887033293, Drenovačka 1,10000 Zagreb</item>
    </izvorni_sadrzaj>
    <derivirana_varijabla naziv="DomainObject.Predmet.SudioniciListAdressOIB_1">
      <item>FINA Regionalni centar Zagreb, OIB 85821130368, Trg svibanjskih žrtava 1995. br. 1,10000 Zagreb</item>
      <item>VENETA DIZAJN j.d.o.o. za trgovinu, OIB 00905858829, Radnička cesta 34,10000 Zagreb</item>
      <item>Julijana Kralj, OIB 31887033293,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00905858829</item>
      <item>, OIB 31887033293</item>
    </izvorni_sadrzaj>
    <derivirana_varijabla naziv="DomainObject.Predmet.SudioniciListNazivOIB_1">
      <item>, OIB 85821130368</item>
      <item>, OIB 00905858829</item>
      <item>, OIB 31887033293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561</properties:Words>
  <properties:Characters>2929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2017-08-08T12:27:00Z</dcterms:created>
  <dc:creator>Korisnik</dc:creator>
  <cp:lastModifiedBy>Draženka Prpić</cp:lastModifiedBy>
  <cp:lastPrinted>2017-08-08T12:28:00Z</cp:lastPrinted>
  <dcterms:modified xmlns:xsi="http://www.w3.org/2001/XMLSchema-instance" xsi:type="dcterms:W3CDTF">2017-08-08T12:28:00Z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