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9dd3" w14:paraId="ad89dd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72E0C" w:rsidP="00C72E0C" w:rsidR="00C72E0C" w:rsidRPr="00C72E0C">
      <w:pPr>
        <w:spacing w:after="0"/>
        <w:jc w:val="right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Poslovni broj: 3 St-1052/2015-8</w:t>
      </w:r>
    </w:p>
    <w:p w:rsidRDefault="00C72E0C" w:rsidP="00C72E0C" w:rsidR="00C72E0C" w:rsidRPr="00C72E0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72E0C" w:rsidP="00C72E0C" w:rsidR="00C72E0C" w:rsidRPr="00C72E0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72E0C" w:rsidP="00C72E0C" w:rsidR="00C72E0C" w:rsidRPr="00C72E0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72E0C" w:rsidP="00C72E0C" w:rsidR="00C72E0C" w:rsidRPr="00C72E0C">
      <w:pPr>
        <w:spacing w:after="0"/>
        <w:ind w:firstLine="708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REPUBLIKA HRVATSKA</w:t>
      </w:r>
    </w:p>
    <w:p w:rsidRDefault="00C72E0C" w:rsidP="00C72E0C" w:rsidR="00C72E0C" w:rsidRPr="00C72E0C">
      <w:pPr>
        <w:spacing w:after="0"/>
        <w:ind w:firstLine="708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TRGOVAČKI SUD U ZADRU</w:t>
      </w:r>
    </w:p>
    <w:p w:rsidRDefault="00C72E0C" w:rsidP="00C72E0C" w:rsidR="00C72E0C" w:rsidRPr="00C72E0C">
      <w:pPr>
        <w:spacing w:after="0"/>
        <w:ind w:firstLine="708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Zadar, Dr. Franje Tuđmana 35.</w:t>
      </w:r>
    </w:p>
    <w:p w:rsidRDefault="00C72E0C" w:rsidP="00C72E0C" w:rsidR="00C72E0C" w:rsidRPr="00C72E0C">
      <w:pPr>
        <w:spacing w:after="0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ab/>
        <w:t>R E PU B L I K A   H R V A T S K A</w:t>
      </w:r>
      <w:r w:rsidRPr="00C72E0C">
        <w:rPr>
          <w:rFonts w:cs="Times New Roman" w:eastAsia="Times New Roman"/>
          <w:lang w:eastAsia="hr-HR"/>
        </w:rPr>
        <w:tab/>
      </w:r>
    </w:p>
    <w:p w:rsidRDefault="00C72E0C" w:rsidP="00C72E0C" w:rsidR="00C72E0C" w:rsidRPr="00C72E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jc w:val="center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 xml:space="preserve">Z A K LJ U Č A K </w:t>
      </w:r>
    </w:p>
    <w:p w:rsidRDefault="00C72E0C" w:rsidP="00C72E0C" w:rsidR="00C72E0C" w:rsidRPr="00C72E0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jc w:val="both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ab/>
        <w:t xml:space="preserve">Trgovački sud u Zadru, OIB </w:t>
      </w:r>
      <w:r w:rsidRPr="00C72E0C">
        <w:rPr>
          <w:rFonts w:cs="Times New Roman" w:eastAsia="Times New Roman"/>
          <w:szCs w:val="20"/>
          <w:lang w:eastAsia="hr-HR"/>
        </w:rPr>
        <w:t xml:space="preserve">39670464653, </w:t>
      </w:r>
      <w:r w:rsidRPr="00C72E0C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ADRIA KOZMETIKA d.o.o., Kukljica, Ulica II 59, OIB: 93506346028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72E0C">
          <w:rPr>
            <w:rFonts w:cs="Times New Roman" w:eastAsia="Times New Roman"/>
            <w:lang w:eastAsia="hr-HR"/>
          </w:rPr>
          <w:t>11. st</w:t>
        </w:r>
      </w:smartTag>
      <w:r w:rsidRPr="00C72E0C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C72E0C" w:rsidP="00C72E0C" w:rsidR="00C72E0C" w:rsidRPr="00C72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jc w:val="center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 xml:space="preserve">z a k </w:t>
      </w:r>
      <w:proofErr w:type="spellStart"/>
      <w:r w:rsidRPr="00C72E0C">
        <w:rPr>
          <w:rFonts w:cs="Times New Roman" w:eastAsia="Times New Roman"/>
          <w:lang w:eastAsia="hr-HR"/>
        </w:rPr>
        <w:t>lj</w:t>
      </w:r>
      <w:proofErr w:type="spellEnd"/>
      <w:r w:rsidRPr="00C72E0C">
        <w:rPr>
          <w:rFonts w:cs="Times New Roman" w:eastAsia="Times New Roman"/>
          <w:lang w:eastAsia="hr-HR"/>
        </w:rPr>
        <w:t xml:space="preserve"> u č i o  j e</w:t>
      </w:r>
    </w:p>
    <w:p w:rsidRDefault="00C72E0C" w:rsidP="00C72E0C" w:rsidR="00C72E0C" w:rsidRPr="00C72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C72E0C">
        <w:rPr>
          <w:rFonts w:cs="Times New Roman" w:eastAsia="Times New Roman"/>
          <w:lang w:eastAsia="hr-HR"/>
        </w:rPr>
        <w:t>otpravka</w:t>
      </w:r>
      <w:proofErr w:type="spellEnd"/>
      <w:r w:rsidRPr="00C72E0C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28.233,25 kn koje je u Očevidniku redoslijeda osnova za plaćanje evidentirano na dan 1. rujna 2015. </w:t>
      </w:r>
    </w:p>
    <w:p w:rsidRDefault="00C72E0C" w:rsidP="00C72E0C" w:rsidR="00C72E0C" w:rsidRPr="00C72E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jc w:val="center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U Zadru 30. lipnja 2016.</w:t>
      </w:r>
    </w:p>
    <w:p w:rsidRDefault="00C72E0C" w:rsidP="00C72E0C" w:rsidR="00C72E0C" w:rsidRPr="00C72E0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C72E0C" w:rsidP="00C72E0C" w:rsidR="00C72E0C" w:rsidRPr="00C72E0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Tina Grgas</w:t>
      </w:r>
    </w:p>
    <w:p w:rsidRDefault="00C72E0C" w:rsidP="00C72E0C" w:rsidR="00C72E0C" w:rsidRPr="00C72E0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jc w:val="right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 xml:space="preserve"> </w:t>
      </w:r>
    </w:p>
    <w:p w:rsidRDefault="00C72E0C" w:rsidP="00C72E0C" w:rsidR="00C72E0C" w:rsidRPr="00C72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jc w:val="both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UPUTA O PRAVNOM LIJEKU</w:t>
      </w:r>
    </w:p>
    <w:p w:rsidRDefault="00C72E0C" w:rsidP="00C72E0C" w:rsidR="00C72E0C" w:rsidRPr="00C72E0C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Protiv ovog zaključka nije dopuštena žalba.</w:t>
      </w:r>
    </w:p>
    <w:p w:rsidRDefault="00C72E0C" w:rsidP="00C72E0C" w:rsidR="00C72E0C" w:rsidRPr="00C72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2E0C" w:rsidP="00C72E0C" w:rsidR="00C72E0C" w:rsidRPr="00C72E0C">
      <w:pPr>
        <w:spacing w:after="0"/>
        <w:jc w:val="both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DNA:</w:t>
      </w:r>
    </w:p>
    <w:p w:rsidRDefault="00C72E0C" w:rsidP="00C72E0C" w:rsidR="00C72E0C" w:rsidRPr="00C72E0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FINA, Regionalni centar Split, Podružnica Zadar</w:t>
      </w:r>
    </w:p>
    <w:p w:rsidRDefault="00C72E0C" w:rsidP="00C72E0C" w:rsidR="00C72E0C" w:rsidRPr="00C72E0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72E0C">
        <w:rPr>
          <w:rFonts w:cs="Times New Roman" w:eastAsia="Times New Roman"/>
          <w:lang w:eastAsia="hr-HR"/>
        </w:rPr>
        <w:t>e-Oglasna ploča</w:t>
      </w:r>
    </w:p>
    <w:p w:rsidRDefault="00C72E0C" w:rsidP="00C72E0C" w:rsidR="00C72E0C" w:rsidRPr="00C72E0C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72E0C" w:rsidP="00C72E0C" w:rsidR="00C72E0C" w:rsidRPr="00C72E0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72E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E0C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48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St-1052/2015-6</izvorni_sadrzaj>
    <derivirana_varijabla naziv="DomainObject.Oznaka_1">St-1052/2015-6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St-1052/2015</izvorni_sadrzaj>
    <derivirana_varijabla naziv="DomainObject.Predmet.OznakaBroj_1">St-1052/2015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KOZMETIKA d.o.o. za trgovinu, ugostiteljstvo i usluge</izvorni_sadrzaj>
    <derivirana_varijabla naziv="DomainObject.Predmet.ProtustrankaFormated_1">  ADRIA KOZMETIKA d.o.o. za trgovinu, ugostiteljstvo i usluge</derivirana_varijabla>
  </DomainObject.Predmet.ProtustrankaFormated>
  <DomainObject.Predmet.ProtustrankaFormatedOIB>
    <izvorni_sadrzaj>  ADRIA KOZMETIKA d.o.o. za trgovinu, ugostiteljstvo i usluge, OIB 93506346028</izvorni_sadrzaj>
    <derivirana_varijabla naziv="DomainObject.Predmet.ProtustrankaFormatedOIB_1">  ADRIA KOZMETIKA d.o.o. za trgovinu, ugostiteljstvo i usluge, OIB 93506346028</derivirana_varijabla>
  </DomainObject.Predmet.ProtustrankaFormatedOIB>
  <DomainObject.Predmet.ProtustrankaFormatedWithAdress>
    <izvorni_sadrzaj> ADRIA KOZMETIKA d.o.o. za trgovinu, ugostiteljstvo i usluge, Ulica II 59, 23273 Kukljica</izvorni_sadrzaj>
    <derivirana_varijabla naziv="DomainObject.Predmet.ProtustrankaFormatedWithAdress_1"> ADRIA KOZMETIKA d.o.o. za trgovinu, ugostiteljstvo i usluge, Ulica II 59, 23273 Kukljica</derivirana_varijabla>
  </DomainObject.Predmet.ProtustrankaFormatedWithAdress>
  <DomainObject.Predmet.ProtustrankaFormatedWithAdressOIB>
    <izvorni_sadrzaj> ADRIA KOZMETIKA d.o.o. za trgovinu, ugostiteljstvo i usluge, OIB 93506346028, Ulica II 59, 23273 Kukljica</izvorni_sadrzaj>
    <derivirana_varijabla naziv="DomainObject.Predmet.ProtustrankaFormatedWithAdressOIB_1"> ADRIA KOZMETIKA d.o.o. za trgovinu, ugostiteljstvo i usluge, OIB 93506346028, Ulica II 59, 23273 Kukljica</derivirana_varijabla>
  </DomainObject.Predmet.ProtustrankaFormatedWithAdressOIB>
  <DomainObject.Predmet.ProtustrankaWithAdress>
    <izvorni_sadrzaj>ADRIA KOZMETIKA d.o.o. za trgovinu, ugostiteljstvo i usluge Ulica II 59, 23273 Kukljica</izvorni_sadrzaj>
    <derivirana_varijabla naziv="DomainObject.Predmet.ProtustrankaWithAdress_1">ADRIA KOZMETIKA d.o.o. za trgovinu, ugostiteljstvo i usluge Ulica II 59, 23273 Kukljica</derivirana_varijabla>
  </DomainObject.Predmet.ProtustrankaWithAdress>
  <DomainObject.Predmet.ProtustrankaWithAdressOIB>
    <izvorni_sadrzaj>ADRIA KOZMETIKA d.o.o. za trgovinu, ugostiteljstvo i usluge, OIB 93506346028, Ulica II 59, 23273 Kukljica</izvorni_sadrzaj>
    <derivirana_varijabla naziv="DomainObject.Predmet.ProtustrankaWithAdressOIB_1">ADRIA KOZMETIKA d.o.o. za trgovinu, ugostiteljstvo i usluge, OIB 93506346028, Ulica II 59, 23273 Kukljica</derivirana_varijabla>
  </DomainObject.Predmet.ProtustrankaWithAdressOIB>
  <DomainObject.Predmet.ProtustrankaNazivFormated>
    <izvorni_sadrzaj>ADRIA KOZMETIKA d.o.o. za trgovinu, ugostiteljstvo i usluge</izvorni_sadrzaj>
    <derivirana_varijabla naziv="DomainObject.Predmet.ProtustrankaNazivFormated_1">ADRIA KOZMETIKA d.o.o. za trgovinu, ugostiteljstvo i usluge</derivirana_varijabla>
  </DomainObject.Predmet.ProtustrankaNazivFormated>
  <DomainObject.Predmet.ProtustrankaNazivFormatedOIB>
    <izvorni_sadrzaj>ADRIA KOZMETIKA d.o.o. za trgovinu, ugostiteljstvo i usluge, OIB 93506346028</izvorni_sadrzaj>
    <derivirana_varijabla naziv="DomainObject.Predmet.ProtustrankaNazivFormatedOIB_1">ADRIA KOZMETIKA d.o.o. za trgovinu, ugostiteljstvo i usluge, OIB 93506346028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28233.25</izvorni_sadrzaj>
    <derivirana_varijabla naziv="DomainObject.Predmet.TrenutnaVrijednost_1">28233.25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KOZMETIKA d.o.o. za trgovinu, ugostiteljstvo i usluge</item>
    </izvorni_sadrzaj>
    <derivirana_varijabla naziv="DomainObject.Predmet.ProtuStrankaListFormated_1">
      <item>ADRIA KOZMETIKA d.o.o. za trgovinu, ugostiteljstvo i usluge</item>
    </derivirana_varijabla>
  </DomainObject.Predmet.ProtuStrankaListFormated>
  <DomainObject.Predmet.ProtuStrankaListFormatedOIB>
    <izvorni_sadrzaj>
      <item>ADRIA KOZMETIKA d.o.o. za trgovinu, ugostiteljstvo i usluge, OIB 93506346028</item>
    </izvorni_sadrzaj>
    <derivirana_varijabla naziv="DomainObject.Predmet.ProtuStrankaListFormatedOIB_1">
      <item>ADRIA KOZMETIKA d.o.o. za trgovinu, ugostiteljstvo i usluge, OIB 93506346028</item>
    </derivirana_varijabla>
  </DomainObject.Predmet.ProtuStrankaListFormatedOIB>
  <DomainObject.Predmet.ProtuStrankaListFormatedWithAdress>
    <izvorni_sadrzaj>
      <item>ADRIA KOZMETIKA d.o.o. za trgovinu, ugostiteljstvo i usluge, Ulica II 59, 23273 Kukljica</item>
    </izvorni_sadrzaj>
    <derivirana_varijabla naziv="DomainObject.Predmet.ProtuStrankaListFormatedWithAdress_1">
      <item>ADRIA KOZMETIKA d.o.o. za trgovinu, ugostiteljstvo i usluge, Ulica II 59, 23273 Kukljica</item>
    </derivirana_varijabla>
  </DomainObject.Predmet.ProtuStrankaListFormatedWithAdress>
  <DomainObject.Predmet.ProtuStrankaListFormatedWithAdressOIB>
    <izvorni_sadrzaj>
      <item>ADRIA KOZMETIKA d.o.o. za trgovinu, ugostiteljstvo i usluge, OIB 93506346028, Ulica II 59, 23273 Kukljica</item>
    </izvorni_sadrzaj>
    <derivirana_varijabla naziv="DomainObject.Predmet.ProtuStrankaListFormatedWithAdressOIB_1">
      <item>ADRIA KOZMETIKA d.o.o. za trgovinu, ugostiteljstvo i usluge, OIB 93506346028, Ulica II 59, 23273 Kukljica</item>
    </derivirana_varijabla>
  </DomainObject.Predmet.ProtuStrankaListFormatedWithAdressOIB>
  <DomainObject.Predmet.ProtuStrankaListNazivFormated>
    <izvorni_sadrzaj>
      <item>ADRIA KOZMETIKA d.o.o. za trgovinu, ugostiteljstvo i usluge</item>
    </izvorni_sadrzaj>
    <derivirana_varijabla naziv="DomainObject.Predmet.ProtuStrankaListNazivFormated_1">
      <item>ADRIA KOZMETIKA d.o.o. za trgovinu, ugostiteljstvo i usluge</item>
    </derivirana_varijabla>
  </DomainObject.Predmet.ProtuStrankaListNazivFormated>
  <DomainObject.Predmet.ProtuStrankaListNazivFormatedOIB>
    <izvorni_sadrzaj>
      <item>ADRIA KOZMETIKA d.o.o. za trgovinu, ugostiteljstvo i usluge, OIB 93506346028</item>
    </izvorni_sadrzaj>
    <derivirana_varijabla naziv="DomainObject.Predmet.ProtuStrankaListNazivFormatedOIB_1">
      <item>ADRIA KOZMETIKA d.o.o. za trgovinu, ugostiteljstvo i usluge, OIB 93506346028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St-1052/2015-6</izvorni_sadrzaj>
    <derivirana_varijabla naziv="DomainObject.PoslovniBrojDokumenta_1">St-1052/2015-6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KOZMETIKA d.o.o. za trgovinu, ugostiteljstvo i usluge</izvorni_sadrzaj>
    <derivirana_varijabla naziv="DomainObject.Predmet.ProtustrankaIDrugi_1">ADRIA KOZMETIKA 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KOZMETIKA d.o.o. za trgovinu, ugostiteljstvo i usluge, OIB 93506346028, Ulica II 59, 23273 Kukljica</izvorni_sadrzaj>
    <derivirana_varijabla naziv="DomainObject.Predmet.ProtustrankaIDrugiAdressOIB_1">ADRIA KOZMETIKA d.o.o. za trgovinu, ugostiteljstvo i usluge, OIB 93506346028, Ulica II 59,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KOZMETIKA d.o.o. za trgovinu, ugostiteljstvo i usluge</item>
    </izvorni_sadrzaj>
    <derivirana_varijabla naziv="DomainObject.Predmet.SudioniciListNaziv_1">
      <item>FINA</item>
      <item>ADRIA KOZMETIKA d.o.o. za trgovinu, ugostiteljstvo i usluge</item>
    </derivirana_varijabla>
  </DomainObject.Predmet.SudioniciListNaziv>
  <DomainObject.Predmet.SudioniciListAdressOIB>
    <izvorni_sadrzaj>
      <item>FINA, OIB 85821130368</item>
      <item>ADRIA KOZMETIKA d.o.o. za trgovinu, ugostiteljstvo i usluge, OIB 93506346028, Ulica II 59,23273 Kukljica</item>
    </izvorni_sadrzaj>
    <derivirana_varijabla naziv="DomainObject.Predmet.SudioniciListAdressOIB_1">
      <item>FINA, OIB 85821130368</item>
      <item>ADRIA KOZMETIKA d.o.o. za trgovinu, ugostiteljstvo i usluge, OIB 93506346028, Ulica II 59,23273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FA633-FCAB-4906-8640-B332A8B9D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839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St-1052/2015-6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