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5f7a" w14:paraId="c8a5f7a" w:rsidRDefault="00F71EC2" w:rsidP="00F71EC2" w:rsidR="00F71EC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EC2" w:rsidP="00F71EC2" w:rsidR="00F71EC2" w:rsidRPr="00ED4AA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ED4AA5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F71EC2" w:rsidP="00F71EC2" w:rsidR="00F71E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ED4AA5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F71EC2" w:rsidP="00F71EC2" w:rsidR="00F71EC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71EC2" w:rsidP="00F71EC2" w:rsidR="00F71EC2" w:rsidRPr="00ED4AA5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F71EC2" w:rsidP="00F71EC2" w:rsidR="00F71EC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71EC2" w:rsidP="00F71EC2" w:rsidR="00F71EC2" w:rsidRPr="005D578C">
      <w:pPr>
        <w:jc w:val="center"/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71EC2" w:rsidP="00F71EC2" w:rsidR="00F71EC2" w:rsidRPr="005D578C">
      <w:pPr>
        <w:rPr>
          <w:rFonts w:cs="Times New Roman" w:eastAsia="Times New Roman"/>
          <w:szCs w:val="24"/>
        </w:rPr>
      </w:pPr>
    </w:p>
    <w:p w:rsidRDefault="00F71EC2" w:rsidP="00F71EC2" w:rsidR="00F71EC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CEREBRI d. o. o. Rovinj, Trg Ulika 10, OIB 46755771266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130034092,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856167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F71EC2" w:rsidP="00F71EC2" w:rsidR="00F71EC2" w:rsidRPr="005D578C">
      <w:pPr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71EC2" w:rsidP="00F71EC2" w:rsidR="00F71EC2" w:rsidRPr="005D578C">
      <w:pPr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CEREBRI d. o. o. Rovinj, Trg Ulika 10, OIB 46755771266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130034092,</w:t>
      </w:r>
      <w:r w:rsidRPr="005D578C">
        <w:rPr>
          <w:rFonts w:cs="Times New Roman" w:eastAsia="Times New Roman"/>
          <w:szCs w:val="24"/>
        </w:rPr>
        <w:t xml:space="preserve"> s danom </w:t>
      </w:r>
      <w:r w:rsidR="00856167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71EC2" w:rsidP="00F71EC2" w:rsidR="00F71EC2" w:rsidRPr="005D578C">
      <w:pPr>
        <w:rPr>
          <w:rFonts w:cs="Times New Roman" w:eastAsia="Times New Roman"/>
          <w:szCs w:val="24"/>
        </w:rPr>
      </w:pPr>
    </w:p>
    <w:p w:rsidRDefault="00F71EC2" w:rsidP="00F71EC2" w:rsidR="00F71EC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F71EC2" w:rsidP="00F71EC2" w:rsidR="00F71EC2">
      <w:pPr>
        <w:rPr>
          <w:rFonts w:cs="Times New Roman" w:eastAsia="Times New Roman"/>
          <w:szCs w:val="20"/>
        </w:rPr>
      </w:pPr>
    </w:p>
    <w:p w:rsidRDefault="00F71EC2" w:rsidP="00F71EC2" w:rsidR="00F71E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CEREBRI d. o. o. Rovinj, Trg Ulika 10, OIB 46755771266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130034092.</w:t>
      </w:r>
    </w:p>
    <w:p w:rsidRDefault="00F71EC2" w:rsidP="00F71EC2" w:rsidR="00F71EC2">
      <w:pPr>
        <w:ind w:firstLine="709"/>
        <w:rPr>
          <w:rFonts w:cs="Times New Roman" w:eastAsia="Times New Roman"/>
          <w:szCs w:val="24"/>
        </w:rPr>
      </w:pPr>
    </w:p>
    <w:p w:rsidRDefault="00F71EC2" w:rsidP="00F71EC2" w:rsidR="00F71E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CEREBRI d. o. o. Rovinj, Trg Ulika 10, OIB 46755771266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130034092.</w:t>
      </w:r>
    </w:p>
    <w:p w:rsidRDefault="00F71EC2" w:rsidP="00F71EC2" w:rsidR="00F71EC2">
      <w:pPr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71EC2" w:rsidP="00F71EC2" w:rsidR="00F71EC2">
      <w:pPr>
        <w:ind w:firstLine="708"/>
        <w:rPr>
          <w:rFonts w:cs="Times New Roman" w:eastAsia="Times New Roman"/>
          <w:szCs w:val="24"/>
        </w:rPr>
      </w:pPr>
    </w:p>
    <w:p w:rsidRDefault="00F71EC2" w:rsidP="00F71EC2" w:rsidR="00F71E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CEREBRI d. o. o. 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St-1018/2015-3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71EC2" w:rsidP="00F71EC2" w:rsidR="00F71EC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71EC2" w:rsidP="00F71EC2" w:rsidR="00F71EC2" w:rsidRPr="005D578C">
      <w:pPr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56167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71EC2" w:rsidP="00F71EC2" w:rsidR="00F71EC2">
      <w:pPr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71EC2" w:rsidP="00F71EC2" w:rsidR="00F71EC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F71EC2" w:rsidP="00F71EC2" w:rsidR="00F71EC2">
      <w:pPr>
        <w:jc w:val="left"/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jc w:val="left"/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71EC2" w:rsidP="00F71EC2" w:rsidR="00F71EC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71EC2" w:rsidP="00F71EC2" w:rsidR="00F71E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71EC2" w:rsidP="00F71EC2" w:rsidR="00F71EC2">
      <w:pPr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rPr>
          <w:rFonts w:cs="Times New Roman" w:eastAsia="Times New Roman"/>
          <w:szCs w:val="24"/>
        </w:rPr>
      </w:pPr>
    </w:p>
    <w:p w:rsidRDefault="00F71EC2" w:rsidP="00F71EC2" w:rsidR="00F71EC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71EC2" w:rsidP="00F71EC2" w:rsidR="00F71E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71EC2" w:rsidP="00F71EC2" w:rsidR="00F71E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CEREBRI d. o. o. Rovinj, Trg Ulika 10,</w:t>
      </w:r>
    </w:p>
    <w:p w:rsidRDefault="00F71EC2" w:rsidP="00F71EC2" w:rsidR="00F71E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Nevio Alfić, Rovinj, Španidiga 3, </w:t>
      </w:r>
    </w:p>
    <w:p w:rsidRDefault="00F71EC2" w:rsidP="00F71EC2" w:rsidR="00F71EC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71EC2" w:rsidP="00F71EC2" w:rsidR="00F71E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71EC2" w:rsidP="00F71EC2" w:rsidR="00F71EC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F71EC2" w:rsidP="00F71EC2" w:rsidR="00F71EC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71EC2" w:rsidP="00F71EC2" w:rsidR="00F71E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71EC2" w:rsidP="00F71EC2" w:rsidR="00F71EC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71EC2" w:rsidP="00F71EC2" w:rsidR="00F71EC2"/>
    <w:p w:rsidRDefault="00F71EC2" w:rsidP="00F71EC2" w:rsidR="00F71EC2"/>
    <w:p w:rsidRDefault="00F71EC2" w:rsidP="00F71EC2" w:rsidR="00F71EC2"/>
    <w:p w:rsidRDefault="00F71EC2" w:rsidP="00F71EC2" w:rsidR="00F71EC2"/>
    <w:p w:rsidRDefault="00F71EC2" w:rsidP="00F71EC2" w:rsidR="00F71EC2"/>
    <w:p w:rsidRDefault="00F71EC2" w:rsidP="00F71EC2" w:rsidR="00F71EC2"/>
    <w:p w:rsidRDefault="00F71EC2" w:rsidP="00F71EC2" w:rsidR="00F71EC2"/>
    <w:p w:rsidRDefault="00F71EC2" w:rsidP="00F71EC2" w:rsidR="00F71EC2"/>
    <w:p w:rsidRDefault="00F71EC2" w:rsidP="00F71EC2" w:rsidR="00F71EC2"/>
    <w:p w:rsidRDefault="00F71EC2" w:rsidP="00F71EC2" w:rsidR="00F71EC2"/>
    <w:p w:rsidRDefault="00F71EC2" w:rsidP="00F71EC2" w:rsidR="00F71EC2"/>
    <w:p w:rsidRDefault="001721E9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1EC2" w:rsidP="00F71EC2" w:rsidR="00F71EC2">
      <w:r>
        <w:separator/>
      </w:r>
    </w:p>
  </w:endnote>
  <w:endnote w:id="0" w:type="continuationSeparator">
    <w:p w:rsidRDefault="00F71EC2" w:rsidP="00F71EC2" w:rsidR="00F71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1EC2" w:rsidP="00F71EC2" w:rsidR="00F71EC2">
      <w:r>
        <w:separator/>
      </w:r>
    </w:p>
  </w:footnote>
  <w:footnote w:id="0" w:type="continuationSeparator">
    <w:p w:rsidRDefault="00F71EC2" w:rsidP="00F71EC2" w:rsidR="00F71E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EC2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721E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St-1018/2015-5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EC2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St-1018/2015-5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698"/>
    <w:rsid w:val="001721E9"/>
    <w:rsid w:val="0075528E"/>
    <w:rsid w:val="0079403F"/>
    <w:rsid w:val="00856167"/>
    <w:rsid w:val="00886698"/>
    <w:rsid w:val="00B96C96"/>
    <w:rsid w:val="00ED4AA5"/>
    <w:rsid w:val="00F7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EC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1E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71EC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E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EC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1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1EC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1E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721E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721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721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1EC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1EC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71EC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1E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EC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1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1EC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1E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721E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721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721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CEREBRI d.o.o. ROVINJ</izvorni_sadrzaj>
    <derivirana_varijabla naziv="DomainObject.Predmet.ProtustrankaFormated_1">  CEREBRI d.o.o. ROVINJ</derivirana_varijabla>
  </DomainObject.Predmet.ProtustrankaFormated>
  <DomainObject.Predmet.ProtustrankaFormatedOIB>
    <izvorni_sadrzaj>  CEREBRI d.o.o. ROVINJ, OIB 46755771266</izvorni_sadrzaj>
    <derivirana_varijabla naziv="DomainObject.Predmet.ProtustrankaFormatedOIB_1">  CEREBRI d.o.o. ROVINJ, OIB 46755771266</derivirana_varijabla>
  </DomainObject.Predmet.ProtustrankaFormatedOIB>
  <DomainObject.Predmet.ProtustrankaFormatedWithAdress>
    <izvorni_sadrzaj> CEREBRI d.o.o. ROVINJ, Trg Ulika 10, 52210 Rovinj</izvorni_sadrzaj>
    <derivirana_varijabla naziv="DomainObject.Predmet.ProtustrankaFormatedWithAdress_1"> CEREBRI d.o.o. ROVINJ, Trg Ulika 10, 52210 Rovinj</derivirana_varijabla>
  </DomainObject.Predmet.ProtustrankaFormatedWithAdress>
  <DomainObject.Predmet.ProtustrankaFormatedWithAdressOIB>
    <izvorni_sadrzaj> CEREBRI d.o.o. ROVINJ, OIB 46755771266, Trg Ulika 10, 52210 Rovinj</izvorni_sadrzaj>
    <derivirana_varijabla naziv="DomainObject.Predmet.ProtustrankaFormatedWithAdressOIB_1"> CEREBRI d.o.o. ROVINJ, OIB 46755771266, Trg Ulika 10, 52210 Rovinj</derivirana_varijabla>
  </DomainObject.Predmet.ProtustrankaFormatedWithAdressOIB>
  <DomainObject.Predmet.ProtustrankaWithAdress>
    <izvorni_sadrzaj>CEREBRI d.o.o. ROVINJ Trg Ulika 10, 52210 Rovinj</izvorni_sadrzaj>
    <derivirana_varijabla naziv="DomainObject.Predmet.ProtustrankaWithAdress_1">CEREBRI d.o.o. ROVINJ Trg Ulika 10, 52210 Rovinj</derivirana_varijabla>
  </DomainObject.Predmet.ProtustrankaWithAdress>
  <DomainObject.Predmet.ProtustrankaWithAdressOIB>
    <izvorni_sadrzaj>CEREBRI d.o.o. ROVINJ, OIB 46755771266, Trg Ulika 10, 52210 Rovinj</izvorni_sadrzaj>
    <derivirana_varijabla naziv="DomainObject.Predmet.ProtustrankaWithAdressOIB_1">CEREBRI d.o.o. ROVINJ, OIB 46755771266, Trg Ulika 10, 52210 Rovinj</derivirana_varijabla>
  </DomainObject.Predmet.ProtustrankaWithAdressOIB>
  <DomainObject.Predmet.ProtustrankaNazivFormated>
    <izvorni_sadrzaj>CEREBRI d.o.o. ROVINJ</izvorni_sadrzaj>
    <derivirana_varijabla naziv="DomainObject.Predmet.ProtustrankaNazivFormated_1">CEREBRI d.o.o. ROVINJ</derivirana_varijabla>
  </DomainObject.Predmet.ProtustrankaNazivFormated>
  <DomainObject.Predmet.ProtustrankaNazivFormatedOIB>
    <izvorni_sadrzaj>CEREBRI d.o.o. ROVINJ, OIB 46755771266</izvorni_sadrzaj>
    <derivirana_varijabla naziv="DomainObject.Predmet.ProtustrankaNazivFormatedOIB_1">CEREBRI d.o.o. ROVINJ, OIB 46755771266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6984.51</izvorni_sadrzaj>
    <derivirana_varijabla naziv="DomainObject.Predmet.TrenutnaVrijednost_1">6984.51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CEREBRI d.o.o. ROVINJ</item>
    </izvorni_sadrzaj>
    <derivirana_varijabla naziv="DomainObject.Predmet.ProtuStrankaListFormated_1">
      <item>CEREBRI d.o.o. ROVINJ</item>
    </derivirana_varijabla>
  </DomainObject.Predmet.ProtuStrankaListFormated>
  <DomainObject.Predmet.ProtuStrankaListFormatedOIB>
    <izvorni_sadrzaj>
      <item>CEREBRI d.o.o. ROVINJ, OIB 46755771266</item>
    </izvorni_sadrzaj>
    <derivirana_varijabla naziv="DomainObject.Predmet.ProtuStrankaListFormatedOIB_1">
      <item>CEREBRI d.o.o. ROVINJ, OIB 46755771266</item>
    </derivirana_varijabla>
  </DomainObject.Predmet.ProtuStrankaListFormatedOIB>
  <DomainObject.Predmet.ProtuStrankaListFormatedWithAdress>
    <izvorni_sadrzaj>
      <item>CEREBRI d.o.o. ROVINJ, Trg Ulika 10, 52210 Rovinj</item>
    </izvorni_sadrzaj>
    <derivirana_varijabla naziv="DomainObject.Predmet.ProtuStrankaListFormatedWithAdress_1">
      <item>CEREBRI d.o.o. ROVINJ, Trg Ulika 10, 52210 Rovinj</item>
    </derivirana_varijabla>
  </DomainObject.Predmet.ProtuStrankaListFormatedWithAdress>
  <DomainObject.Predmet.ProtuStrankaListFormatedWithAdressOIB>
    <izvorni_sadrzaj>
      <item>CEREBRI d.o.o. ROVINJ, OIB 46755771266, Trg Ulika 10, 52210 Rovinj</item>
    </izvorni_sadrzaj>
    <derivirana_varijabla naziv="DomainObject.Predmet.ProtuStrankaListFormatedWithAdressOIB_1">
      <item>CEREBRI d.o.o. ROVINJ, OIB 46755771266, Trg Ulika 10, 52210 Rovinj</item>
    </derivirana_varijabla>
  </DomainObject.Predmet.ProtuStrankaListFormatedWithAdressOIB>
  <DomainObject.Predmet.ProtuStrankaListNazivFormated>
    <izvorni_sadrzaj>
      <item>CEREBRI d.o.o. ROVINJ</item>
    </izvorni_sadrzaj>
    <derivirana_varijabla naziv="DomainObject.Predmet.ProtuStrankaListNazivFormated_1">
      <item>CEREBRI d.o.o. ROVINJ</item>
    </derivirana_varijabla>
  </DomainObject.Predmet.ProtuStrankaListNazivFormated>
  <DomainObject.Predmet.ProtuStrankaListNazivFormatedOIB>
    <izvorni_sadrzaj>
      <item>CEREBRI d.o.o. ROVINJ, OIB 46755771266</item>
    </izvorni_sadrzaj>
    <derivirana_varijabla naziv="DomainObject.Predmet.ProtuStrankaListNazivFormatedOIB_1">
      <item>CEREBRI d.o.o. ROVINJ, OIB 46755771266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CEREBRI d.o.o. ROVINJ</izvorni_sadrzaj>
    <derivirana_varijabla naziv="DomainObject.Predmet.ProtustrankaIDrugi_1">CEREBRI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CEREBRI d.o.o. ROVINJ, OIB 46755771266, Trg Ulika 10, 52210 Rovinj</izvorni_sadrzaj>
    <derivirana_varijabla naziv="DomainObject.Predmet.ProtustrankaIDrugiAdressOIB_1">CEREBRI d.o.o. ROVINJ, OIB 46755771266, Trg Ulika 10,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CEREBRI d.o.o. ROVINJ</item>
    </izvorni_sadrzaj>
    <derivirana_varijabla naziv="DomainObject.Predmet.SudioniciListNaziv_1">
      <item>FINANCIJSKA AGENCIJA, RC RIJEKA, PODRUŽNICA PULA, PULA</item>
      <item>CEREBRI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CEREBRI d.o.o. ROVINJ, OIB 46755771266, Trg Ulika 10,52210 Rovinj</item>
    </izvorni_sadrzaj>
    <derivirana_varijabla naziv="DomainObject.Predmet.SudioniciListAdressOIB_1">
      <item>FINANCIJSKA AGENCIJA, RC RIJEKA, PODRUŽNICA PULA, PULA, OIB 85821130368, GIARDINI 5,52100 Pula</item>
      <item>CEREBRI d.o.o. ROVINJ, OIB 46755771266, Trg Ulika 10,52210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46755771266</item>
    </izvorni_sadrzaj>
    <derivirana_varijabla naziv="DomainObject.Predmet.SudioniciListNazivOIB_1">
      <item>, OIB 85821130368</item>
      <item>, OIB 46755771266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2992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2016-03-18T08:03:00Z</dcterms:created>
  <dc:creator>Mihaela Kaligari</dc:creator>
  <dc:description/>
  <cp:keywords/>
  <cp:lastModifiedBy>Tamara Žgrablić Širol</cp:lastModifiedBy>
  <cp:lastPrinted>2016-03-29T11:19:00Z</cp:lastPrinted>
  <dcterms:modified xmlns:xsi="http://www.w3.org/2001/XMLSchema-instance" xsi:type="dcterms:W3CDTF">2016-03-30T07:01:00Z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