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7867" w14:paraId="7c2786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</w:t>
      </w:r>
      <w:r w:rsidR="00977DBF">
        <w:t>2</w:t>
      </w:r>
      <w:r w:rsidR="00AC5E47">
        <w:t>05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AC5E47" w:rsidR="00AC5E47">
      <w:pPr>
        <w:jc w:val="both"/>
      </w:pPr>
      <w:r>
        <w:t xml:space="preserve">I           Za dužnika </w:t>
      </w:r>
      <w:r w:rsidR="00AC5E47">
        <w:t>UDRUGA DRAGOVOLJACA HRVATSKIH OBRAMBENIH SNAGA KARLOVAČKE ŽUPANIJE, Karlovac Kralja Tomislava 21, OIB 80530911475.</w:t>
      </w:r>
    </w:p>
    <w:p w:rsidRDefault="00D81D5C" w:rsidP="00322A8D" w:rsidR="00D81D5C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701F29">
        <w:t>151.695,35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701F29" w:rsidR="00701F29" w:rsidRPr="003D78D9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701F29" w:rsidRPr="003D78D9">
        <w:t xml:space="preserve">SUDAC: </w:t>
      </w:r>
    </w:p>
    <w:p w:rsidRDefault="00701F29" w:rsidP="00CF23FE" w:rsidR="00701F2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01F29" w:rsidP="00CF23FE" w:rsidR="00701F2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01F29" w:rsidP="00CF23FE" w:rsidR="00701F2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6BEF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D6BE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D6BE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D6BE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D6BE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3205</izvorni_sadrzaj>
    <derivirana_varijabla naziv="DomainObject.Predmet.Broj_1">3205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St-3205/2015</izvorni_sadrzaj>
    <derivirana_varijabla naziv="DomainObject.Predmet.OznakaBroj_1">St-3205/2015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hrvatskih obrambenih snaga Karlovačke županije</izvorni_sadrzaj>
    <derivirana_varijabla naziv="DomainObject.Predmet.ProtustrankaFormated_1">  Udruga dragovoljaca hrvatskih obrambenih snaga Karlovačke županije</derivirana_varijabla>
  </DomainObject.Predmet.ProtustrankaFormated>
  <DomainObject.Predmet.ProtustrankaFormatedOIB>
    <izvorni_sadrzaj>  Udruga dragovoljaca hrvatskih obrambenih snaga Karlovačke županije, OIB 80530911475</izvorni_sadrzaj>
    <derivirana_varijabla naziv="DomainObject.Predmet.ProtustrankaFormatedOIB_1">  Udruga dragovoljaca hrvatskih obrambenih snaga Karlovačke županije, OIB 80530911475</derivirana_varijabla>
  </DomainObject.Predmet.ProtustrankaFormatedOIB>
  <DomainObject.Predmet.ProtustrankaFormatedWithAdress>
    <izvorni_sadrzaj> Udruga dragovoljaca hrvatskih obrambenih snaga Karlovačke županije, Kralja Tomislava 21, 47000 Karlovac</izvorni_sadrzaj>
    <derivirana_varijabla naziv="DomainObject.Predmet.ProtustrankaFormatedWithAdress_1"> Udruga dragovoljaca hrvatskih obrambenih snaga Karlovačke županije, Kralja Tomislava 21, 47000 Karlovac</derivirana_varijabla>
  </DomainObject.Predmet.ProtustrankaFormatedWithAdress>
  <DomainObject.Predmet.ProtustrankaFormatedWithAdressOIB>
    <izvorni_sadrzaj> Udruga dragovoljaca hrvatskih obrambenih snaga Karlovačke županije, OIB 80530911475, Kralja Tomislava 21, 47000 Karlovac</izvorni_sadrzaj>
    <derivirana_varijabla naziv="DomainObject.Predmet.ProtustrankaFormatedWithAdressOIB_1"> Udruga dragovoljaca hrvatskih obrambenih snaga Karlovačke županije, OIB 80530911475, Kralja Tomislava 21, 47000 Karlovac</derivirana_varijabla>
  </DomainObject.Predmet.ProtustrankaFormatedWithAdressOIB>
  <DomainObject.Predmet.ProtustrankaWithAdress>
    <izvorni_sadrzaj>Udruga dragovoljaca hrvatskih obrambenih snaga Karlovačke županije Kralja Tomislava 21, 47000 Karlovac</izvorni_sadrzaj>
    <derivirana_varijabla naziv="DomainObject.Predmet.ProtustrankaWithAdress_1">Udruga dragovoljaca hrvatskih obrambenih snaga Karlovačke županije Kralja Tomislava 21, 47000 Karlovac</derivirana_varijabla>
  </DomainObject.Predmet.ProtustrankaWithAdress>
  <DomainObject.Predmet.ProtustrankaWithAdressOIB>
    <izvorni_sadrzaj>Udruga dragovoljaca hrvatskih obrambenih snaga Karlovačke županije, OIB 80530911475, Kralja Tomislava 21, 47000 Karlovac</izvorni_sadrzaj>
    <derivirana_varijabla naziv="DomainObject.Predmet.ProtustrankaWithAdressOIB_1">Udruga dragovoljaca hrvatskih obrambenih snaga Karlovačke županije, OIB 80530911475, Kralja Tomislava 21, 47000 Karlovac</derivirana_varijabla>
  </DomainObject.Predmet.ProtustrankaWithAdressOIB>
  <DomainObject.Predmet.ProtustrankaNazivFormated>
    <izvorni_sadrzaj>Udruga dragovoljaca hrvatskih obrambenih snaga Karlovačke županije</izvorni_sadrzaj>
    <derivirana_varijabla naziv="DomainObject.Predmet.ProtustrankaNazivFormated_1">Udruga dragovoljaca hrvatskih obrambenih snaga Karlovačke županije</derivirana_varijabla>
  </DomainObject.Predmet.ProtustrankaNazivFormated>
  <DomainObject.Predmet.ProtustrankaNazivFormatedOIB>
    <izvorni_sadrzaj>Udruga dragovoljaca hrvatskih obrambenih snaga Karlovačke županije, OIB 80530911475</izvorni_sadrzaj>
    <derivirana_varijabla naziv="DomainObject.Predmet.ProtustrankaNazivFormatedOIB_1">Udruga dragovoljaca hrvatskih obrambenih snaga Karlovačke županije, OIB 80530911475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Udruga dragovoljaca hrvatskih obrambenih snaga Karlovačke županije</item>
    </izvorni_sadrzaj>
    <derivirana_varijabla naziv="DomainObject.Predmet.ProtuStrankaListFormated_1">
      <item>Udruga dragovoljaca hrvatskih obrambenih snaga Karlovačke županije</item>
    </derivirana_varijabla>
  </DomainObject.Predmet.ProtuStrankaListFormated>
  <DomainObject.Predmet.ProtuStrankaListFormatedOIB>
    <izvorni_sadrzaj>
      <item>Udruga dragovoljaca hrvatskih obrambenih snaga Karlovačke županije, OIB 80530911475</item>
    </izvorni_sadrzaj>
    <derivirana_varijabla naziv="DomainObject.Predmet.ProtuStrankaListFormatedOIB_1">
      <item>Udruga dragovoljaca hrvatskih obrambenih snaga Karlovačke županije, OIB 80530911475</item>
    </derivirana_varijabla>
  </DomainObject.Predmet.ProtuStrankaListFormatedOIB>
  <DomainObject.Predmet.ProtuStrankaListFormatedWithAdress>
    <izvorni_sadrzaj>
      <item>Udruga dragovoljaca hrvatskih obrambenih snaga Karlovačke županije, Kralja Tomislava 21, 47000 Karlovac</item>
    </izvorni_sadrzaj>
    <derivirana_varijabla naziv="DomainObject.Predmet.ProtuStrankaListFormatedWithAdress_1">
      <item>Udruga dragovoljaca hrvatskih obrambenih snaga Karlovačke županije, Kralja Tomislava 21, 47000 Karlovac</item>
    </derivirana_varijabla>
  </DomainObject.Predmet.ProtuStrankaListFormatedWithAdress>
  <DomainObject.Predmet.ProtuStrankaListFormatedWithAdressOIB>
    <izvorni_sadrzaj>
      <item>Udruga dragovoljaca hrvatskih obrambenih snaga Karlovačke županije, OIB 80530911475, Kralja Tomislava 21, 47000 Karlovac</item>
    </izvorni_sadrzaj>
    <derivirana_varijabla naziv="DomainObject.Predmet.ProtuStrankaListFormatedWithAdressOIB_1">
      <item>Udruga dragovoljaca hrvatskih obrambenih snaga Karlovačke županije, OIB 80530911475, Kralja Tomislava 21, 47000 Karlovac</item>
    </derivirana_varijabla>
  </DomainObject.Predmet.ProtuStrankaListFormatedWithAdressOIB>
  <DomainObject.Predmet.ProtuStrankaListNazivFormated>
    <izvorni_sadrzaj>
      <item>Udruga dragovoljaca hrvatskih obrambenih snaga Karlovačke županije</item>
    </izvorni_sadrzaj>
    <derivirana_varijabla naziv="DomainObject.Predmet.ProtuStrankaListNazivFormated_1">
      <item>Udruga dragovoljaca hrvatskih obrambenih snaga Karlovačke županije</item>
    </derivirana_varijabla>
  </DomainObject.Predmet.ProtuStrankaListNazivFormated>
  <DomainObject.Predmet.ProtuStrankaListNazivFormatedOIB>
    <izvorni_sadrzaj>
      <item>Udruga dragovoljaca hrvatskih obrambenih snaga Karlovačke županije, OIB 80530911475</item>
    </izvorni_sadrzaj>
    <derivirana_varijabla naziv="DomainObject.Predmet.ProtuStrankaListNazivFormatedOIB_1">
      <item>Udruga dragovoljaca hrvatskih obrambenih snaga Karlovačke županije, OIB 80530911475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Udruga dragovoljaca hrvatskih obrambenih snaga Karlovačke županije</izvorni_sadrzaj>
    <derivirana_varijabla naziv="DomainObject.Predmet.ProtustrankaIDrugi_1">Udruga dragovoljaca hrvatskih obrambenih snaga Karlovačke županije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Udruga dragovoljaca hrvatskih obrambenih snaga Karlovačke županije, OIB 80530911475, Kralja Tomislava 21, 47000 Karlovac</izvorni_sadrzaj>
    <derivirana_varijabla naziv="DomainObject.Predmet.ProtustrankaIDrugiAdressOIB_1">Udruga dragovoljaca hrvatskih obrambenih snaga Karlovačke županije, OIB 80530911475, Kralja Tomislava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Udruga dragovoljaca hrvatskih obrambenih snaga Karlovačke županije</item>
    </izvorni_sadrzaj>
    <derivirana_varijabla naziv="DomainObject.Predmet.SudioniciListNaziv_1">
      <item>FINA Regionalni centar Zagreb Podružnica Karlovac</item>
      <item>Udruga dragovoljaca hrvatskih obrambenih snaga Karlovačke županije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Udruga dragovoljaca hrvatskih obrambenih snaga Karlovačke županije, OIB 80530911475, Kralja Tomislava 21,47000 Karlovac</item>
    </izvorni_sadrzaj>
    <derivirana_varijabla naziv="DomainObject.Predmet.SudioniciListAdressOIB_1">
      <item>FINA Regionalni centar Zagreb Podružnica Karlovac, OIB 85821130368, Vitezovićeva 1,47000 Karlovac</item>
      <item>Udruga dragovoljaca hrvatskih obrambenih snaga Karlovačke županije, OIB 80530911475, Kralja Tomislava 21,47000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80530911475</item>
    </izvorni_sadrzaj>
    <derivirana_varijabla naziv="DomainObject.Predmet.SudioniciListNazivOIB_1">
      <item>, OIB 85821130368</item>
      <item>, OIB 80530911475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E6052-47EE-4CAE-B86C-BD86E6171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244</properties:Words>
  <properties:Characters>1366</properties:Characters>
  <properties:Lines>101</properties:Lines>
  <properties:Paragraphs>18</properties:Paragraphs>
  <properties:TotalTime>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2016-01-22T10:14:00Z</cp:lastPrinted>
  <dcterms:modified xmlns:xsi="http://www.w3.org/2001/XMLSchema-instance" xsi:type="dcterms:W3CDTF">2016-01-22T10:14:00Z</dcterms:modified>
  <cp:revision>112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