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74e1" w14:paraId="2a674e1" w:rsidRDefault="00772E94" w:rsidP="00772E94" w:rsidR="00772E94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72E94" w:rsidP="00772E94" w:rsidR="00772E94">
      <w:pPr>
        <w:spacing w:after="0"/>
        <w:jc w:val="both"/>
      </w:pPr>
      <w:r>
        <w:t xml:space="preserve">       REPUBLIKA HRVATSKA</w:t>
      </w:r>
    </w:p>
    <w:p w:rsidRDefault="00772E94" w:rsidP="00772E94" w:rsidR="00772E9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72E94" w:rsidP="00772E94" w:rsidR="00772E94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772E94" w:rsidP="00772E94" w:rsidR="00772E94">
      <w:pPr>
        <w:spacing w:after="0"/>
        <w:rPr>
          <w:rFonts w:cs="Times New Roman"/>
        </w:rPr>
      </w:pPr>
    </w:p>
    <w:p w:rsidRDefault="00772E94" w:rsidP="00772E94" w:rsidR="00772E9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72E94" w:rsidP="00772E94" w:rsidR="00772E9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72E94" w:rsidP="00772E94" w:rsidR="00772E94">
      <w:pPr>
        <w:spacing w:after="0"/>
        <w:rPr>
          <w:rFonts w:cs="Times New Roman"/>
        </w:rPr>
      </w:pPr>
    </w:p>
    <w:p w:rsidRDefault="00772E94" w:rsidP="00772E94" w:rsidR="00772E94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ATLAS TOURS d.o.o., OIB: 46360135684, Ivana Gorana Kovačića 30, 40000 Čakovec</w:t>
      </w:r>
      <w:r>
        <w:t xml:space="preserve">, </w:t>
      </w:r>
      <w:r>
        <w:rPr>
          <w:rFonts w:cs="Times New Roman"/>
        </w:rPr>
        <w:t>19. listopada 2016.</w:t>
      </w:r>
    </w:p>
    <w:p w:rsidRDefault="00772E94" w:rsidP="00772E94" w:rsidR="00772E9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72E94" w:rsidP="00772E94" w:rsidR="00772E94">
      <w:pPr>
        <w:spacing w:after="0"/>
        <w:jc w:val="both"/>
      </w:pPr>
    </w:p>
    <w:p w:rsidRDefault="00772E94" w:rsidP="00772E94" w:rsidR="00772E94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>ATLAS TOURS d.o.o., OIB: 46360135684, Ivana Gorana Kovačića 30, 40000 Čakovec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St-515</w:t>
      </w:r>
      <w:r>
        <w:t>/16, jer će u protivnom sud donijeti rješenje o otvaranju i zaključenju stečajnog postupka.</w:t>
      </w:r>
    </w:p>
    <w:p w:rsidRDefault="00772E94" w:rsidP="00772E94" w:rsidR="00772E94">
      <w:pPr>
        <w:spacing w:after="0"/>
        <w:jc w:val="both"/>
      </w:pPr>
    </w:p>
    <w:p w:rsidRDefault="00772E94" w:rsidP="00772E94" w:rsidR="00772E94">
      <w:pPr>
        <w:spacing w:after="0"/>
        <w:jc w:val="center"/>
      </w:pPr>
      <w:r>
        <w:t>Obrazloženje</w:t>
      </w:r>
    </w:p>
    <w:p w:rsidRDefault="00772E94" w:rsidP="00772E94" w:rsidR="00772E94">
      <w:pPr>
        <w:spacing w:after="0"/>
      </w:pPr>
    </w:p>
    <w:p w:rsidRDefault="00772E94" w:rsidP="00772E94" w:rsidR="00772E94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772E94" w:rsidP="00772E94" w:rsidR="00772E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772E94" w:rsidP="00772E94" w:rsidR="00772E9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772E94" w:rsidP="00772E94" w:rsidR="00772E94">
      <w:pPr>
        <w:spacing w:after="0"/>
        <w:rPr>
          <w:rFonts w:cs="Mangal"/>
        </w:rPr>
      </w:pPr>
    </w:p>
    <w:p w:rsidRDefault="00772E94" w:rsidP="00772E94" w:rsidR="00772E94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772E94" w:rsidP="00772E94" w:rsidR="00772E94">
      <w:pPr>
        <w:spacing w:after="0"/>
        <w:jc w:val="both"/>
        <w:rPr>
          <w:rFonts w:cs="Times New Roman"/>
        </w:rPr>
      </w:pPr>
    </w:p>
    <w:p w:rsidRDefault="00772E94" w:rsidP="00772E94" w:rsidR="00772E9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,v.r.</w:t>
      </w:r>
      <w:bookmarkEnd w:id="0"/>
    </w:p>
    <w:p w:rsidRDefault="00772E94" w:rsidP="00772E94" w:rsidR="00772E94">
      <w:pPr>
        <w:spacing w:after="0"/>
        <w:jc w:val="both"/>
        <w:rPr>
          <w:rFonts w:cs="Mangal"/>
        </w:rPr>
      </w:pPr>
    </w:p>
    <w:p w:rsidRDefault="00772E94" w:rsidP="00772E94" w:rsidR="00772E94">
      <w:pPr>
        <w:spacing w:after="0"/>
        <w:jc w:val="both"/>
      </w:pPr>
      <w:r>
        <w:t>POUKA O PRAVNOM LIJEKU:</w:t>
      </w:r>
    </w:p>
    <w:p w:rsidRDefault="00772E94" w:rsidP="00772E94" w:rsidR="00772E94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772E94" w:rsidP="00772E94" w:rsidR="00772E94">
      <w:pPr>
        <w:spacing w:after="0"/>
        <w:jc w:val="both"/>
        <w:rPr>
          <w:rFonts w:cs="Times New Roman"/>
        </w:rPr>
      </w:pPr>
    </w:p>
    <w:p w:rsidRDefault="00772E94" w:rsidP="00772E94" w:rsidR="00772E9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72E94" w:rsidP="00772E94" w:rsidR="00772E94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772E94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1A0" w:rsidP="00537B78" w:rsidR="001871A0">
      <w:r>
        <w:separator/>
      </w:r>
    </w:p>
  </w:endnote>
  <w:endnote w:id="0" w:type="continuationSeparator">
    <w:p w:rsidRDefault="001871A0" w:rsidP="00537B78" w:rsidR="0018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1A0" w:rsidP="00537B78" w:rsidR="001871A0">
      <w:r>
        <w:separator/>
      </w:r>
    </w:p>
  </w:footnote>
  <w:footnote w:id="0" w:type="continuationSeparator">
    <w:p w:rsidRDefault="001871A0" w:rsidP="00537B78" w:rsidR="00187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E94" w:rsidR="008333A9">
    <w:pPr>
      <w:pStyle w:val="Zaglavlje"/>
    </w:pPr>
    <w:r>
      <w:rPr>
        <w:rStyle w:val="PozadinaSvijetloCrvena"/>
        <w:shd w:fill="auto" w:color="auto" w:val="clear"/>
      </w:rPr>
      <w:t>Poslovni broj: 5 St-515/16-9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1A0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2DC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E94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8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St-515/2016-9</izvorni_sadrzaj>
    <derivirana_varijabla naziv="DomainObject.Oznaka_1">St-515/2016-9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TOURS putnička agencija društvo s ograničenom odgovornošću za turizam i ugostiteljstvo</izvorni_sadrzaj>
    <derivirana_varijabla naziv="DomainObject.Predmet.ProtustrankaFormated_1">  ATLAS TOURS putnička agencija društvo s ograničenom odgovornošću za turizam i ugostiteljstvo</derivirana_varijabla>
  </DomainObject.Predmet.ProtustrankaFormated>
  <DomainObject.Predmet.ProtustrankaFormatedOIB>
    <izvorni_sadrzaj>  ATLAS TOURS putnička agencija društvo s ograničenom odgovornošću za turizam i ugostiteljstvo, OIB 46360135684</izvorni_sadrzaj>
    <derivirana_varijabla naziv="DomainObject.Predmet.ProtustrankaFormatedOIB_1">  ATLAS TOURS putnička agencija društvo s ograničenom odgovornošću za turizam i ugostiteljstvo, OIB 46360135684</derivirana_varijabla>
  </DomainObject.Predmet.ProtustrankaFormatedOIB>
  <DomainObject.Predmet.ProtustrankaFormatedWithAdress>
    <izvorni_sadrzaj> ATLAS TOURS putnička agencija društvo s ograničenom odgovornošću za turizam i ugostiteljstvo, Ivana Gorana Kovačića 30, 40000 Čakovec</izvorni_sadrzaj>
    <derivirana_varijabla naziv="DomainObject.Predmet.ProtustrankaFormatedWithAdress_1"> ATLAS TOURS putnička agencija društvo s ograničenom odgovornošću za turizam i ugostiteljstvo, Ivana Gorana Kovačića 30, 40000 Čakovec</derivirana_varijabla>
  </DomainObject.Predmet.ProtustrankaFormatedWithAdress>
  <DomainObject.Predmet.ProtustrankaFormatedWithAdressOIB>
    <izvorni_sadrzaj> ATLAS TOURS putnička agencija društvo s ograničenom odgovornošću za turizam i ugostiteljstvo, OIB 46360135684, Ivana Gorana Kovačića 30, 40000 Čakovec</izvorni_sadrzaj>
    <derivirana_varijabla naziv="DomainObject.Predmet.ProtustrankaFormatedWithAdressOIB_1"> ATLAS TOURS putnička agencija društvo s ograničenom odgovornošću za turizam i ugostiteljstvo, OIB 46360135684, Ivana Gorana Kovačića 30, 40000 Čakovec</derivirana_varijabla>
  </DomainObject.Predmet.ProtustrankaFormatedWithAdressOIB>
  <DomainObject.Predmet.ProtustrankaWithAdress>
    <izvorni_sadrzaj>ATLAS TOURS putnička agencija društvo s ograničenom odgovornošću za turizam i ugostiteljstvo Ivana Gorana Kovačića 30, 40000 Čakovec</izvorni_sadrzaj>
    <derivirana_varijabla naziv="DomainObject.Predmet.ProtustrankaWithAdress_1">ATLAS TOURS putnička agencija društvo s ograničenom odgovornošću za turizam i ugostiteljstvo Ivana Gorana Kovačića 30, 40000 Čakovec</derivirana_varijabla>
  </DomainObject.Predmet.ProtustrankaWithAdress>
  <DomainObject.Predmet.ProtustrankaWithAdressOIB>
    <izvorni_sadrzaj>ATLAS TOURS putnička agencija društvo s ograničenom odgovornošću za turizam i ugostiteljstvo, OIB 46360135684, Ivana Gorana Kovačića 30, 40000 Čakovec</izvorni_sadrzaj>
    <derivirana_varijabla naziv="DomainObject.Predmet.ProtustrankaWithAdressOIB_1">ATLAS TOURS putnička agencija društvo s ograničenom odgovornošću za turizam i ugostiteljstvo, OIB 46360135684, Ivana Gorana Kovačića 30, 40000 Čakovec</derivirana_varijabla>
  </DomainObject.Predmet.ProtustrankaWithAdressOIB>
  <DomainObject.Predmet.ProtustrankaNazivFormated>
    <izvorni_sadrzaj>ATLAS TOURS putnička agencija društvo s ograničenom odgovornošću za turizam i ugostiteljstvo</izvorni_sadrzaj>
    <derivirana_varijabla naziv="DomainObject.Predmet.ProtustrankaNazivFormated_1">ATLAS TOURS putnička agencija društvo s ograničenom odgovornošću za turizam i ugostiteljstvo</derivirana_varijabla>
  </DomainObject.Predmet.ProtustrankaNazivFormated>
  <DomainObject.Predmet.ProtustrankaNazivFormatedOIB>
    <izvorni_sadrzaj>ATLAS TOURS putnička agencija društvo s ograničenom odgovornošću za turizam i ugostiteljstvo, OIB 46360135684</izvorni_sadrzaj>
    <derivirana_varijabla naziv="DomainObject.Predmet.ProtustrankaNazivFormatedOIB_1">ATLAS TOURS putnička agencija društvo s ograničenom odgovornošću za turizam i ugostiteljstvo, OIB 46360135684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796751.94</izvorni_sadrzaj>
    <derivirana_varijabla naziv="DomainObject.Predmet.TrenutnaVrijednost_1">796751.94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ATLAS TOURS putnička agencija društvo s ograničenom odgovornošću za turizam i ugostiteljstvo</item>
    </izvorni_sadrzaj>
    <derivirana_varijabla naziv="DomainObject.Predmet.ProtuStrankaListFormated_1">
      <item>ATLAS TOURS putnička agencija društvo s ograničenom odgovornošću za turizam i ugostiteljstvo</item>
    </derivirana_varijabla>
  </DomainObject.Predmet.ProtuStrankaListFormated>
  <DomainObject.Predmet.ProtuStrankaListFormatedOIB>
    <izvorni_sadrzaj>
      <item>ATLAS TOURS putnička agencija društvo s ograničenom odgovornošću za turizam i ugostiteljstvo, OIB 46360135684</item>
    </izvorni_sadrzaj>
    <derivirana_varijabla naziv="DomainObject.Predmet.ProtuStrankaListFormatedOIB_1">
      <item>ATLAS TOURS putnička agencija društvo s ograničenom odgovornošću za turizam i ugostiteljstvo, OIB 46360135684</item>
    </derivirana_varijabla>
  </DomainObject.Predmet.ProtuStrankaListFormatedOIB>
  <DomainObject.Predmet.ProtuStrankaListFormatedWithAdress>
    <izvorni_sadrzaj>
      <item>ATLAS TOURS putnička agencija društvo s ograničenom odgovornošću za turizam i ugostiteljstvo, Ivana Gorana Kovačića 30, 40000 Čakovec</item>
    </izvorni_sadrzaj>
    <derivirana_varijabla naziv="DomainObject.Predmet.ProtuStrankaListFormatedWithAdress_1">
      <item>ATLAS TOURS putnička agencija društvo s ograničenom odgovornošću za turizam i ugostiteljstvo, Ivana Gorana Kovačića 30, 40000 Čakovec</item>
    </derivirana_varijabla>
  </DomainObject.Predmet.ProtuStrankaListFormatedWithAdress>
  <DomainObject.Predmet.ProtuStrankaListFormatedWithAdressOIB>
    <izvorni_sadrzaj>
      <item>ATLAS TOURS putnička agencija društvo s ograničenom odgovornošću za turizam i ugostiteljstvo, OIB 46360135684, Ivana Gorana Kovačića 30, 40000 Čakovec</item>
    </izvorni_sadrzaj>
    <derivirana_varijabla naziv="DomainObject.Predmet.ProtuStrankaListFormatedWithAdressOIB_1">
      <item>ATLAS TOURS putnička agencija društvo s ograničenom odgovornošću za turizam i ugostiteljstvo, OIB 46360135684, Ivana Gorana Kovačića 30, 40000 Čakovec</item>
    </derivirana_varijabla>
  </DomainObject.Predmet.ProtuStrankaListFormatedWithAdressOIB>
  <DomainObject.Predmet.ProtuStrankaListNazivFormated>
    <izvorni_sadrzaj>
      <item>ATLAS TOURS putnička agencija društvo s ograničenom odgovornošću za turizam i ugostiteljstvo</item>
    </izvorni_sadrzaj>
    <derivirana_varijabla naziv="DomainObject.Predmet.ProtuStrankaListNazivFormated_1">
      <item>ATLAS TOURS putnička agencija društvo s ograničenom odgovornošću za turizam i ugostiteljstvo</item>
    </derivirana_varijabla>
  </DomainObject.Predmet.ProtuStrankaListNazivFormated>
  <DomainObject.Predmet.ProtuStrankaListNazivFormatedOIB>
    <izvorni_sadrzaj>
      <item>ATLAS TOURS putnička agencija društvo s ograničenom odgovornošću za turizam i ugostiteljstvo, OIB 46360135684</item>
    </izvorni_sadrzaj>
    <derivirana_varijabla naziv="DomainObject.Predmet.ProtuStrankaListNazivFormatedOIB_1">
      <item>ATLAS TOURS putnička agencija društvo s ograničenom odgovornošću za turizam i ugostiteljstvo, OIB 46360135684</item>
    </derivirana_varijabla>
  </DomainObject.Predmet.ProtuStrankaListNazivFormatedOIB>
  <DomainObject.Predmet.OstaliListFormated>
    <izvorni_sadrzaj>
      <item>Sudski registar</item>
      <item>Goran Nedeljko</item>
      <item>Županijsko državno odvjetništvo</item>
    </izvorni_sadrzaj>
    <derivirana_varijabla naziv="DomainObject.Predmet.OstaliListFormated_1">
      <item>Sudski registar</item>
      <item>Goran Nedeljko</item>
      <item>Županijsko državno odvjetništvo</item>
    </derivirana_varijabla>
  </DomainObject.Predmet.OstaliListFormated>
  <DomainObject.Predmet.OstaliListFormatedOIB>
    <izvorni_sadrzaj>
      <item>Sudski registar</item>
      <item>Goran Nedeljko, OIB 80020353754</item>
      <item>Županijsko državno odvjetništvo</item>
    </izvorni_sadrzaj>
    <derivirana_varijabla naziv="DomainObject.Predmet.OstaliListFormatedOIB_1">
      <item>Sudski registar</item>
      <item>Goran Nedeljko, OIB 80020353754</item>
      <item>Županijsko državno odvjetništvo</item>
    </derivirana_varijabla>
  </DomainObject.Predmet.OstaliListFormatedOIB>
  <DomainObject.Predmet.OstaliListFormatedWithAdress>
    <izvorni_sadrzaj>
      <item>Sudski registar</item>
      <item>Goran Nedeljko</item>
      <item>Županijsko državno odvjetništvo</item>
    </izvorni_sadrzaj>
    <derivirana_varijabla naziv="DomainObject.Predmet.OstaliListFormatedWithAdress_1">
      <item>Sudski registar</item>
      <item>Goran Nedeljko</item>
      <item>Županijsko državno odvjetništvo</item>
    </derivirana_varijabla>
  </DomainObject.Predmet.OstaliListFormatedWithAdress>
  <DomainObject.Predmet.OstaliListFormatedWithAdressOIB>
    <izvorni_sadrzaj>
      <item>Sudski registar</item>
      <item>Goran Nedeljko, OIB 80020353754</item>
      <item>Županijsko državno odvjetništvo</item>
    </izvorni_sadrzaj>
    <derivirana_varijabla naziv="DomainObject.Predmet.OstaliListFormatedWithAdressOIB_1">
      <item>Sudski registar</item>
      <item>Goran Nedeljko, OIB 80020353754</item>
      <item>Županijsko državno odvjetništvo</item>
    </derivirana_varijabla>
  </DomainObject.Predmet.OstaliListFormatedWithAdressOIB>
  <DomainObject.Predmet.OstaliListNazivFormated>
    <izvorni_sadrzaj>
      <item>Sudski registar</item>
      <item>Goran Nedeljko</item>
      <item>Županijsko državno odvjetništvo</item>
    </izvorni_sadrzaj>
    <derivirana_varijabla naziv="DomainObject.Predmet.OstaliListNazivFormated_1">
      <item>Sudski registar</item>
      <item>Goran Nedeljko</item>
      <item>Županijsko državno odvjetništvo</item>
    </derivirana_varijabla>
  </DomainObject.Predmet.OstaliListNazivFormated>
  <DomainObject.Predmet.OstaliListNazivFormatedOIB>
    <izvorni_sadrzaj>
      <item>Sudski registar</item>
      <item>Goran Nedeljko, OIB 80020353754</item>
      <item>Županijsko državno odvjetništvo</item>
    </izvorni_sadrzaj>
    <derivirana_varijabla naziv="DomainObject.Predmet.OstaliListNazivFormatedOIB_1">
      <item>Sudski registar</item>
      <item>Goran Nedeljko, OIB 80020353754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St-515/2016-9</izvorni_sadrzaj>
    <derivirana_varijabla naziv="DomainObject.PoslovniBrojDokumenta_1">St-515/2016-9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ATLAS TOURS putnička agencija društvo s ograničenom odgovornošću za turizam i ugostiteljstvo</izvorni_sadrzaj>
    <derivirana_varijabla naziv="DomainObject.Predmet.ProtustrankaIDrugi_1">ATLAS TOURS putnička agencija društvo s ograničenom odgovornošću za turizam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ATLAS TOURS putnička agencija društvo s ograničenom odgovornošću za turizam i ugostiteljstvo, OIB 46360135684, Ivana Gorana Kovačića 30, 40000 Čakovec</izvorni_sadrzaj>
    <derivirana_varijabla naziv="DomainObject.Predmet.ProtustrankaIDrugiAdressOIB_1">ATLAS TOURS putnička agencija društvo s ograničenom odgovornošću za turizam i ugostiteljstvo, OIB 46360135684,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izvorni_sadrzaj>
    <derivirana_varijabla naziv="DomainObject.Predmet.SudioniciListNaziv_1"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izvorni_sadrzaj>
    <derivirana_varijabla naziv="DomainObject.Predmet.SudioniciListAdressOIB_1"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ECA4A-28F5-4300-B3C6-F7B1E6802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1541</properties:Characters>
  <properties:Lines>45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2016-10-19T11:45:00Z</cp:lastPrinted>
  <dcterms:modified xmlns:xsi="http://www.w3.org/2001/XMLSchema-instance" xsi:type="dcterms:W3CDTF">2016-10-19T11:45:00Z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