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8c3e" w14:paraId="4b58c3e" w:rsidRDefault="00FF4F9B" w:rsidP="00381194" w:rsidR="00FF4F9B" w:rsidRPr="00453A2A">
      <w:pPr>
        <w:jc w:val="both"/>
        <w15:collapsed w:val="false"/>
        <w:rPr>
          <w:color w:val="FF0000"/>
        </w:rPr>
      </w:pPr>
      <w:bookmarkStart w:name="_GoBack" w:id="0"/>
      <w:bookmarkEnd w:id="0"/>
    </w:p>
    <w:p w:rsidRDefault="00FF4F9B" w:rsidP="00381194" w:rsidR="00FF4F9B" w:rsidRPr="00453A2A">
      <w:pPr>
        <w:jc w:val="both"/>
        <w:rPr>
          <w:color w:val="FF0000"/>
        </w:rPr>
      </w:pPr>
      <w:r w:rsidRPr="00453A2A">
        <w:rPr>
          <w:color w:val="FF0000"/>
        </w:rPr>
        <w:t xml:space="preserve">               </w:t>
      </w:r>
      <w:r w:rsidR="00DA4259" w:rsidRPr="00453A2A">
        <w:rPr>
          <w:color w:val="FF0000"/>
        </w:rPr>
        <w:t xml:space="preserve"> </w:t>
      </w:r>
      <w:r w:rsidRPr="00453A2A">
        <w:rPr>
          <w:color w:val="FF0000"/>
        </w:rPr>
        <w:t xml:space="preserve">  </w:t>
      </w:r>
      <w:r w:rsidRPr="00453A2A">
        <w:rPr>
          <w:noProof/>
          <w:color w:val="FF0000"/>
        </w:rPr>
        <w:drawing>
          <wp:inline distR="0" distL="0" distB="0" distT="0">
            <wp:extent cy="728938" cx="592531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002" cx="595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A2A">
        <w:rPr>
          <w:color w:val="FF0000"/>
        </w:rPr>
        <w:t xml:space="preserve">                                                         </w:t>
      </w:r>
    </w:p>
    <w:p w:rsidRDefault="00FF4F9B" w:rsidP="00381194" w:rsidR="00FF4F9B" w:rsidRPr="00453A2A">
      <w:pPr>
        <w:jc w:val="both"/>
      </w:pPr>
      <w:r w:rsidRPr="00453A2A">
        <w:t xml:space="preserve">    REPUBLIKA HRVATSKA</w:t>
      </w:r>
    </w:p>
    <w:p w:rsidRDefault="00FF4F9B" w:rsidP="00381194" w:rsidR="00FF4F9B" w:rsidRPr="00453A2A">
      <w:pPr>
        <w:jc w:val="both"/>
      </w:pPr>
      <w:r w:rsidRPr="00453A2A">
        <w:t xml:space="preserve"> TRGOVAČKI SUD U </w:t>
      </w:r>
      <w:proofErr w:type="spellStart"/>
      <w:r w:rsidRPr="00453A2A">
        <w:t>PAZINU</w:t>
      </w:r>
      <w:proofErr w:type="spellEnd"/>
    </w:p>
    <w:p w:rsidRDefault="00FF4F9B" w:rsidP="00381194" w:rsidR="00FF4F9B" w:rsidRPr="00453A2A">
      <w:pPr>
        <w:jc w:val="both"/>
      </w:pPr>
      <w:r w:rsidRPr="00453A2A">
        <w:t xml:space="preserve">            Pazin, </w:t>
      </w:r>
      <w:proofErr w:type="spellStart"/>
      <w:r w:rsidRPr="00453A2A">
        <w:t>Dršćevka</w:t>
      </w:r>
      <w:proofErr w:type="spellEnd"/>
      <w:r w:rsidRPr="00453A2A">
        <w:t xml:space="preserve"> 1</w:t>
      </w:r>
    </w:p>
    <w:p w:rsidRDefault="00FF4F9B" w:rsidP="00381194" w:rsidR="00FF4F9B" w:rsidRPr="00453A2A">
      <w:pPr>
        <w:jc w:val="both"/>
      </w:pPr>
    </w:p>
    <w:p w:rsidRDefault="00260D1B" w:rsidP="00260D1B" w:rsidR="00260D1B" w:rsidRPr="00453A2A">
      <w:pPr>
        <w:jc w:val="center"/>
      </w:pPr>
      <w:r w:rsidRPr="00453A2A">
        <w:t>R E P U B L I K A   H R V A T S K A</w:t>
      </w:r>
    </w:p>
    <w:p w:rsidRDefault="00260D1B" w:rsidP="00260D1B" w:rsidR="00260D1B" w:rsidRPr="00453A2A">
      <w:pPr>
        <w:jc w:val="center"/>
      </w:pPr>
    </w:p>
    <w:p w:rsidRDefault="00260D1B" w:rsidP="00260D1B" w:rsidR="00260D1B" w:rsidRPr="00453A2A">
      <w:pPr>
        <w:jc w:val="center"/>
      </w:pPr>
      <w:r w:rsidRPr="00453A2A">
        <w:t xml:space="preserve">Z A K </w:t>
      </w:r>
      <w:proofErr w:type="spellStart"/>
      <w:r w:rsidRPr="00453A2A">
        <w:t>LJ</w:t>
      </w:r>
      <w:proofErr w:type="spellEnd"/>
      <w:r w:rsidRPr="00453A2A">
        <w:t xml:space="preserve"> U Č A K</w:t>
      </w:r>
    </w:p>
    <w:p w:rsidRDefault="00FF4F9B" w:rsidP="00381194" w:rsidR="00FF4F9B" w:rsidRPr="00453A2A">
      <w:pPr>
        <w:jc w:val="both"/>
      </w:pPr>
    </w:p>
    <w:p w:rsidRDefault="00FF4F9B" w:rsidP="00381194" w:rsidR="00FF4F9B" w:rsidRPr="00453A2A">
      <w:pPr>
        <w:ind w:firstLine="708"/>
        <w:jc w:val="both"/>
      </w:pPr>
      <w:r w:rsidRPr="00453A2A">
        <w:t xml:space="preserve">Trgovački sud u Pazinu, po stečajnom sucu Damiru Rabaru, u stečajnom postupku nad dužnikom </w:t>
      </w:r>
      <w:proofErr w:type="spellStart"/>
      <w:r w:rsidR="00344809" w:rsidRPr="00453A2A">
        <w:t>FIORELA</w:t>
      </w:r>
      <w:proofErr w:type="spellEnd"/>
      <w:r w:rsidR="00344809" w:rsidRPr="00453A2A">
        <w:t xml:space="preserve">, turizam, ugostiteljstvo i trgovina, d.o.o. u stečaju sa sjedištem u Rovinju, Vladimira </w:t>
      </w:r>
      <w:proofErr w:type="spellStart"/>
      <w:r w:rsidR="00344809" w:rsidRPr="00453A2A">
        <w:t>Švalbe</w:t>
      </w:r>
      <w:proofErr w:type="spellEnd"/>
      <w:r w:rsidR="00344809" w:rsidRPr="00453A2A">
        <w:t xml:space="preserve"> </w:t>
      </w:r>
      <w:proofErr w:type="spellStart"/>
      <w:r w:rsidR="00344809" w:rsidRPr="00453A2A">
        <w:t>19</w:t>
      </w:r>
      <w:proofErr w:type="spellEnd"/>
      <w:r w:rsidR="00344809" w:rsidRPr="00453A2A">
        <w:t xml:space="preserve">, </w:t>
      </w:r>
      <w:proofErr w:type="spellStart"/>
      <w:r w:rsidR="00344809" w:rsidRPr="00453A2A">
        <w:t>OIB</w:t>
      </w:r>
      <w:proofErr w:type="spellEnd"/>
      <w:r w:rsidR="00344809" w:rsidRPr="00453A2A">
        <w:t xml:space="preserve">: </w:t>
      </w:r>
      <w:proofErr w:type="spellStart"/>
      <w:r w:rsidR="00344809" w:rsidRPr="00453A2A">
        <w:t>04337519316</w:t>
      </w:r>
      <w:proofErr w:type="spellEnd"/>
      <w:r w:rsidR="00D06593" w:rsidRPr="00453A2A">
        <w:t xml:space="preserve">, </w:t>
      </w:r>
      <w:proofErr w:type="spellStart"/>
      <w:r w:rsidR="00D06593" w:rsidRPr="00453A2A">
        <w:t>OIB</w:t>
      </w:r>
      <w:proofErr w:type="spellEnd"/>
      <w:r w:rsidR="00D06593" w:rsidRPr="00453A2A">
        <w:t xml:space="preserve">: </w:t>
      </w:r>
      <w:proofErr w:type="spellStart"/>
      <w:r w:rsidR="00D06593" w:rsidRPr="00453A2A">
        <w:t>93304968879</w:t>
      </w:r>
      <w:proofErr w:type="spellEnd"/>
      <w:r w:rsidRPr="00453A2A">
        <w:t xml:space="preserve">, </w:t>
      </w:r>
      <w:proofErr w:type="spellStart"/>
      <w:r w:rsidR="00260D1B" w:rsidRPr="00453A2A">
        <w:t>1</w:t>
      </w:r>
      <w:r w:rsidR="00344809" w:rsidRPr="00453A2A">
        <w:t>8</w:t>
      </w:r>
      <w:proofErr w:type="spellEnd"/>
      <w:r w:rsidR="00D06593" w:rsidRPr="00453A2A">
        <w:t>. prosinca</w:t>
      </w:r>
      <w:r w:rsidRPr="00453A2A">
        <w:t xml:space="preserve"> </w:t>
      </w:r>
      <w:proofErr w:type="spellStart"/>
      <w:r w:rsidRPr="00453A2A">
        <w:t>2018</w:t>
      </w:r>
      <w:proofErr w:type="spellEnd"/>
      <w:r w:rsidRPr="00453A2A">
        <w:t xml:space="preserve">. </w:t>
      </w:r>
    </w:p>
    <w:p w:rsidRDefault="00FF4F9B" w:rsidP="00381194" w:rsidR="00FF4F9B" w:rsidRPr="00453A2A">
      <w:pPr>
        <w:ind w:firstLine="708"/>
        <w:jc w:val="both"/>
      </w:pPr>
    </w:p>
    <w:p w:rsidRDefault="00260D1B" w:rsidP="00260D1B" w:rsidR="00260D1B" w:rsidRPr="00453A2A">
      <w:pPr>
        <w:jc w:val="center"/>
      </w:pPr>
      <w:r w:rsidRPr="00453A2A">
        <w:t>z a k l j u č i o    j e</w:t>
      </w:r>
    </w:p>
    <w:p w:rsidRDefault="00FF4F9B" w:rsidP="00381194" w:rsidR="00FF4F9B" w:rsidRPr="00453A2A">
      <w:pPr>
        <w:jc w:val="both"/>
      </w:pPr>
    </w:p>
    <w:p w:rsidRDefault="00FF4F9B" w:rsidP="00381194" w:rsidR="000D2624" w:rsidRPr="00453A2A">
      <w:pPr>
        <w:jc w:val="both"/>
      </w:pPr>
      <w:r w:rsidRPr="00453A2A">
        <w:t>I.</w:t>
      </w:r>
      <w:r w:rsidRPr="00453A2A">
        <w:tab/>
      </w:r>
      <w:r w:rsidR="00895BF7" w:rsidRPr="00453A2A">
        <w:t xml:space="preserve">Nalaže se Zemljišno-knjižnom odjelu u </w:t>
      </w:r>
      <w:r w:rsidR="00D948D8">
        <w:t>Rovinju</w:t>
      </w:r>
      <w:r w:rsidR="00895BF7" w:rsidRPr="00453A2A">
        <w:t xml:space="preserve"> Općinskog suda u Puli-Pola da </w:t>
      </w:r>
      <w:r w:rsidR="00F022F1" w:rsidRPr="00453A2A">
        <w:t>u odnosu na nekretnin</w:t>
      </w:r>
      <w:r w:rsidR="00D06593" w:rsidRPr="00453A2A">
        <w:t>e</w:t>
      </w:r>
      <w:r w:rsidR="00F022F1" w:rsidRPr="00453A2A">
        <w:t>:</w:t>
      </w:r>
    </w:p>
    <w:p w:rsidRDefault="00404A05" w:rsidP="00404A05" w:rsidR="00404A05" w:rsidRPr="00453A2A">
      <w:pPr>
        <w:ind w:firstLine="720"/>
        <w:jc w:val="both"/>
      </w:pPr>
      <w:r w:rsidRPr="00453A2A">
        <w:t xml:space="preserve">k.č. br. </w:t>
      </w:r>
      <w:proofErr w:type="spellStart"/>
      <w:r w:rsidRPr="00453A2A">
        <w:t>1900</w:t>
      </w:r>
      <w:proofErr w:type="spellEnd"/>
      <w:r w:rsidRPr="00453A2A">
        <w:t xml:space="preserve">/Z, upisane u </w:t>
      </w:r>
      <w:proofErr w:type="spellStart"/>
      <w:r w:rsidRPr="00453A2A">
        <w:t>z.k</w:t>
      </w:r>
      <w:proofErr w:type="spellEnd"/>
      <w:r w:rsidRPr="00453A2A">
        <w:t xml:space="preserve">. ul. </w:t>
      </w:r>
      <w:proofErr w:type="spellStart"/>
      <w:r w:rsidRPr="00453A2A">
        <w:t>740</w:t>
      </w:r>
      <w:proofErr w:type="spellEnd"/>
      <w:r w:rsidRPr="00453A2A">
        <w:t xml:space="preserve"> </w:t>
      </w:r>
      <w:r w:rsidR="00D948D8">
        <w:t>k.o</w:t>
      </w:r>
      <w:r w:rsidRPr="00453A2A">
        <w:t xml:space="preserve">. Rovinj, koji se sastoji od: </w:t>
      </w:r>
    </w:p>
    <w:p w:rsidRDefault="00404A05" w:rsidP="00404A05" w:rsidR="00404A05" w:rsidRPr="00453A2A">
      <w:pPr>
        <w:pStyle w:val="Odlomakpopisa"/>
        <w:numPr>
          <w:ilvl w:val="0"/>
          <w:numId w:val="4"/>
        </w:numPr>
        <w:contextualSpacing/>
        <w:jc w:val="both"/>
        <w:rPr>
          <w:rFonts w:hAnsi="Times New Roman" w:ascii="Times New Roman"/>
          <w:b w:val="false"/>
        </w:rPr>
      </w:pPr>
      <w:r w:rsidRPr="00453A2A">
        <w:rPr>
          <w:rFonts w:hAnsi="Times New Roman" w:ascii="Times New Roman"/>
          <w:b w:val="false"/>
        </w:rPr>
        <w:t xml:space="preserve">Suvlasnički dio: ¼ ETAŽNO VLASNIŠTVO (E-1) </w:t>
      </w:r>
    </w:p>
    <w:p w:rsidRDefault="00404A05" w:rsidP="00404A05" w:rsidR="00344809" w:rsidRPr="00453A2A">
      <w:pPr>
        <w:jc w:val="both"/>
      </w:pPr>
      <w:r w:rsidRPr="00453A2A">
        <w:tab/>
        <w:t xml:space="preserve">Posebni dio zgrade, koji se sastoji od jedne prostorije u podzemlju sl. "A" (skladište), jedne prostorije u podzemlju sl. "A" (ranije kuhinja) i cisterne sl. "A" tip-a </w:t>
      </w:r>
      <w:proofErr w:type="spellStart"/>
      <w:r w:rsidRPr="00453A2A">
        <w:t>679</w:t>
      </w:r>
      <w:proofErr w:type="spellEnd"/>
      <w:r w:rsidRPr="00453A2A">
        <w:t xml:space="preserve">, </w:t>
      </w:r>
    </w:p>
    <w:p w:rsidRDefault="00F022F1" w:rsidP="00381194" w:rsidR="00F022F1" w:rsidRPr="00453A2A">
      <w:pPr>
        <w:jc w:val="both"/>
      </w:pPr>
      <w:r w:rsidRPr="00453A2A">
        <w:tab/>
        <w:t>iz</w:t>
      </w:r>
      <w:r w:rsidR="00404A05" w:rsidRPr="00453A2A">
        <w:t xml:space="preserve"> zemljišne knjige briše sljedeć</w:t>
      </w:r>
      <w:r w:rsidR="00453A2A">
        <w:t>u zabilježbu</w:t>
      </w:r>
      <w:r w:rsidRPr="00453A2A">
        <w:t>:</w:t>
      </w:r>
      <w:r w:rsidRPr="00453A2A">
        <w:tab/>
      </w:r>
    </w:p>
    <w:p w:rsidRDefault="00C770EE" w:rsidP="00381194" w:rsidR="00C770EE" w:rsidRPr="00453A2A">
      <w:pPr>
        <w:tabs>
          <w:tab w:pos="266" w:val="left"/>
          <w:tab w:pos="885" w:val="left"/>
          <w:tab w:pos="6880" w:val="left"/>
          <w:tab w:pos="8689" w:val="left"/>
        </w:tabs>
        <w:jc w:val="both"/>
        <w:rPr>
          <w:bCs w:val="false"/>
          <w:color w:val="333333"/>
        </w:rPr>
      </w:pPr>
      <w:r w:rsidRPr="00453A2A">
        <w:rPr>
          <w:bCs w:val="false"/>
          <w:color w:val="000000"/>
        </w:rPr>
        <w:br/>
      </w:r>
      <w:r w:rsidR="00453A2A" w:rsidRPr="00453A2A">
        <w:rPr>
          <w:bCs w:val="false"/>
          <w:color w:val="000000"/>
        </w:rPr>
        <w:tab/>
      </w:r>
      <w:r w:rsidR="008B3DED" w:rsidRPr="00453A2A">
        <w:rPr>
          <w:bCs w:val="false"/>
          <w:color w:val="000000"/>
        </w:rPr>
        <w:t>"</w:t>
      </w:r>
      <w:r w:rsidR="00381194" w:rsidRPr="00453A2A">
        <w:rPr>
          <w:bCs w:val="false"/>
          <w:color w:val="000000"/>
        </w:rPr>
        <w:t xml:space="preserve">- </w:t>
      </w:r>
      <w:r w:rsidR="00FD3F5F">
        <w:rPr>
          <w:color w:val="000000"/>
        </w:rPr>
        <w:t>Zabilježba, r</w:t>
      </w:r>
      <w:r w:rsidR="00FD3F5F" w:rsidRPr="00453A2A">
        <w:rPr>
          <w:color w:val="000000"/>
        </w:rPr>
        <w:t>ješenje Trgova</w:t>
      </w:r>
      <w:r w:rsidR="00FD3F5F">
        <w:rPr>
          <w:color w:val="000000"/>
        </w:rPr>
        <w:t xml:space="preserve">čkog suda u Pazinu, </w:t>
      </w:r>
      <w:proofErr w:type="spellStart"/>
      <w:r w:rsidR="00FD3F5F">
        <w:rPr>
          <w:color w:val="000000"/>
        </w:rPr>
        <w:t>posl</w:t>
      </w:r>
      <w:proofErr w:type="spellEnd"/>
      <w:r w:rsidR="00FD3F5F">
        <w:rPr>
          <w:color w:val="000000"/>
        </w:rPr>
        <w:t>. broj 1 St</w:t>
      </w:r>
      <w:r w:rsidR="00453A2A" w:rsidRPr="00453A2A">
        <w:rPr>
          <w:color w:val="000000"/>
        </w:rPr>
        <w:t>-</w:t>
      </w:r>
      <w:proofErr w:type="spellStart"/>
      <w:r w:rsidR="00453A2A" w:rsidRPr="00453A2A">
        <w:rPr>
          <w:color w:val="000000"/>
        </w:rPr>
        <w:t>1080</w:t>
      </w:r>
      <w:proofErr w:type="spellEnd"/>
      <w:r w:rsidR="00453A2A" w:rsidRPr="00453A2A">
        <w:rPr>
          <w:color w:val="000000"/>
        </w:rPr>
        <w:t>/</w:t>
      </w:r>
      <w:proofErr w:type="spellStart"/>
      <w:r w:rsidR="00453A2A" w:rsidRPr="00453A2A">
        <w:rPr>
          <w:color w:val="000000"/>
        </w:rPr>
        <w:t>16</w:t>
      </w:r>
      <w:proofErr w:type="spellEnd"/>
      <w:r w:rsidR="00453A2A" w:rsidRPr="00453A2A">
        <w:rPr>
          <w:color w:val="000000"/>
        </w:rPr>
        <w:t>-</w:t>
      </w:r>
      <w:proofErr w:type="spellStart"/>
      <w:r w:rsidR="00453A2A" w:rsidRPr="00453A2A">
        <w:rPr>
          <w:color w:val="000000"/>
        </w:rPr>
        <w:t>16</w:t>
      </w:r>
      <w:proofErr w:type="spellEnd"/>
      <w:r w:rsidR="00453A2A" w:rsidRPr="00453A2A">
        <w:rPr>
          <w:color w:val="000000"/>
        </w:rPr>
        <w:t xml:space="preserve"> </w:t>
      </w:r>
      <w:r w:rsidR="00FD3F5F">
        <w:rPr>
          <w:color w:val="000000"/>
        </w:rPr>
        <w:t xml:space="preserve">od </w:t>
      </w:r>
      <w:proofErr w:type="spellStart"/>
      <w:r w:rsidR="00FD3F5F">
        <w:rPr>
          <w:color w:val="000000"/>
        </w:rPr>
        <w:t>21</w:t>
      </w:r>
      <w:proofErr w:type="spellEnd"/>
      <w:r w:rsidR="00FD3F5F">
        <w:rPr>
          <w:color w:val="000000"/>
        </w:rPr>
        <w:t xml:space="preserve">. ožujka </w:t>
      </w:r>
      <w:proofErr w:type="spellStart"/>
      <w:r w:rsidR="00FD3F5F">
        <w:rPr>
          <w:color w:val="000000"/>
        </w:rPr>
        <w:t>2017</w:t>
      </w:r>
      <w:proofErr w:type="spellEnd"/>
      <w:r w:rsidR="00FD3F5F">
        <w:rPr>
          <w:color w:val="000000"/>
        </w:rPr>
        <w:t>, otvaranje</w:t>
      </w:r>
      <w:r w:rsidR="00453A2A" w:rsidRPr="00453A2A">
        <w:rPr>
          <w:color w:val="000000"/>
        </w:rPr>
        <w:t xml:space="preserve"> stečajnog postupka nad dužnikom </w:t>
      </w:r>
      <w:proofErr w:type="spellStart"/>
      <w:r w:rsidR="00453A2A" w:rsidRPr="00453A2A">
        <w:rPr>
          <w:color w:val="000000"/>
        </w:rPr>
        <w:t>Fiorela</w:t>
      </w:r>
      <w:proofErr w:type="spellEnd"/>
      <w:r w:rsidR="00453A2A" w:rsidRPr="00453A2A">
        <w:rPr>
          <w:color w:val="000000"/>
        </w:rPr>
        <w:t xml:space="preserve"> d.o.o. Rovinj </w:t>
      </w:r>
      <w:proofErr w:type="spellStart"/>
      <w:r w:rsidR="00453A2A" w:rsidRPr="00453A2A">
        <w:rPr>
          <w:color w:val="000000"/>
        </w:rPr>
        <w:t>OIB</w:t>
      </w:r>
      <w:proofErr w:type="spellEnd"/>
      <w:r w:rsidR="00453A2A" w:rsidRPr="00453A2A">
        <w:rPr>
          <w:color w:val="000000"/>
        </w:rPr>
        <w:t>:</w:t>
      </w:r>
      <w:r w:rsidR="00453A2A">
        <w:rPr>
          <w:color w:val="000000"/>
        </w:rPr>
        <w:t xml:space="preserve"> </w:t>
      </w:r>
      <w:proofErr w:type="spellStart"/>
      <w:r w:rsidR="00453A2A" w:rsidRPr="00453A2A">
        <w:rPr>
          <w:color w:val="000000"/>
        </w:rPr>
        <w:t>04337519316</w:t>
      </w:r>
      <w:proofErr w:type="spellEnd"/>
      <w:r w:rsidRPr="00453A2A">
        <w:rPr>
          <w:bCs w:val="false"/>
          <w:color w:val="000000"/>
        </w:rPr>
        <w:t>.</w:t>
      </w:r>
      <w:r w:rsidR="00453A2A" w:rsidRPr="00453A2A">
        <w:rPr>
          <w:bCs w:val="false"/>
          <w:color w:val="000000"/>
        </w:rPr>
        <w:t>"</w:t>
      </w:r>
      <w:r w:rsidRPr="00453A2A">
        <w:rPr>
          <w:bCs w:val="false"/>
          <w:color w:val="333333"/>
        </w:rPr>
        <w:tab/>
      </w:r>
      <w:r w:rsidRPr="00453A2A">
        <w:rPr>
          <w:bCs w:val="false"/>
          <w:color w:val="333333"/>
        </w:rPr>
        <w:tab/>
      </w:r>
    </w:p>
    <w:p w:rsidRDefault="00C770EE" w:rsidP="00381194" w:rsidR="00C770EE" w:rsidRPr="00453A2A">
      <w:pPr>
        <w:tabs>
          <w:tab w:pos="266" w:val="left"/>
          <w:tab w:pos="8659" w:val="left"/>
        </w:tabs>
        <w:jc w:val="both"/>
        <w:rPr>
          <w:bCs w:val="false"/>
          <w:color w:val="333333"/>
        </w:rPr>
      </w:pPr>
      <w:r w:rsidRPr="00453A2A">
        <w:rPr>
          <w:bCs w:val="false"/>
          <w:color w:val="333333"/>
        </w:rPr>
        <w:tab/>
      </w:r>
      <w:r w:rsidRPr="00453A2A">
        <w:rPr>
          <w:bCs w:val="false"/>
          <w:color w:val="333333"/>
        </w:rPr>
        <w:tab/>
      </w:r>
    </w:p>
    <w:p w:rsidRDefault="00F954AB" w:rsidP="00381194" w:rsidR="00F954AB" w:rsidRPr="00453A2A">
      <w:pPr>
        <w:ind w:firstLine="708"/>
        <w:jc w:val="both"/>
      </w:pPr>
    </w:p>
    <w:p w:rsidRDefault="00FF4F9B" w:rsidP="00260D1B" w:rsidR="00FF4F9B" w:rsidRPr="00453A2A">
      <w:pPr>
        <w:jc w:val="center"/>
      </w:pPr>
      <w:r w:rsidRPr="00453A2A">
        <w:t xml:space="preserve">U Pazinu, </w:t>
      </w:r>
      <w:proofErr w:type="spellStart"/>
      <w:r w:rsidR="005F67EB" w:rsidRPr="00453A2A">
        <w:t>1</w:t>
      </w:r>
      <w:r w:rsidR="0072088A" w:rsidRPr="00453A2A">
        <w:t>8</w:t>
      </w:r>
      <w:proofErr w:type="spellEnd"/>
      <w:r w:rsidR="00D06593" w:rsidRPr="00453A2A">
        <w:t>. prosinca</w:t>
      </w:r>
      <w:r w:rsidR="00D35E7D" w:rsidRPr="00453A2A">
        <w:t xml:space="preserve"> </w:t>
      </w:r>
      <w:proofErr w:type="spellStart"/>
      <w:r w:rsidRPr="00453A2A">
        <w:t>2018</w:t>
      </w:r>
      <w:proofErr w:type="spellEnd"/>
      <w:r w:rsidRPr="00453A2A">
        <w:t>.</w:t>
      </w:r>
    </w:p>
    <w:p w:rsidRDefault="00FF4F9B" w:rsidP="00381194" w:rsidR="00FF4F9B" w:rsidRPr="00453A2A">
      <w:pPr>
        <w:jc w:val="both"/>
      </w:pPr>
    </w:p>
    <w:p w:rsidRDefault="00FF4F9B" w:rsidP="00381194" w:rsidR="00FF4F9B" w:rsidRPr="00453A2A">
      <w:pPr>
        <w:jc w:val="both"/>
      </w:pPr>
      <w:r w:rsidRPr="00453A2A">
        <w:t xml:space="preserve">                                                                                                      Stečajni sudac</w:t>
      </w:r>
    </w:p>
    <w:p w:rsidRDefault="00FF4F9B" w:rsidP="00381194" w:rsidR="00FF4F9B" w:rsidRPr="00453A2A">
      <w:pPr>
        <w:ind w:firstLine="708"/>
        <w:jc w:val="both"/>
      </w:pPr>
      <w:r w:rsidRPr="00453A2A">
        <w:tab/>
      </w:r>
      <w:r w:rsidRPr="00453A2A">
        <w:tab/>
      </w:r>
      <w:r w:rsidRPr="00453A2A">
        <w:tab/>
      </w:r>
      <w:r w:rsidRPr="00453A2A">
        <w:tab/>
      </w:r>
      <w:r w:rsidRPr="00453A2A">
        <w:tab/>
        <w:t xml:space="preserve">   </w:t>
      </w:r>
    </w:p>
    <w:p w:rsidRDefault="00FF4F9B" w:rsidP="00381194" w:rsidR="00FF4F9B" w:rsidRPr="00453A2A">
      <w:pPr>
        <w:ind w:firstLine="708"/>
        <w:jc w:val="both"/>
      </w:pPr>
      <w:r w:rsidRPr="00453A2A">
        <w:t xml:space="preserve">                   </w:t>
      </w:r>
      <w:r w:rsidRPr="00453A2A">
        <w:tab/>
      </w:r>
      <w:r w:rsidRPr="00453A2A">
        <w:tab/>
      </w:r>
      <w:r w:rsidRPr="00453A2A">
        <w:tab/>
      </w:r>
      <w:r w:rsidRPr="00453A2A">
        <w:tab/>
      </w:r>
      <w:r w:rsidRPr="00453A2A">
        <w:tab/>
      </w:r>
      <w:r w:rsidRPr="00453A2A">
        <w:tab/>
        <w:t xml:space="preserve">     </w:t>
      </w:r>
      <w:r w:rsidR="00FD3F5F">
        <w:t xml:space="preserve"> </w:t>
      </w:r>
      <w:r w:rsidR="00CD5069" w:rsidRPr="00453A2A">
        <w:t xml:space="preserve">  </w:t>
      </w:r>
      <w:r w:rsidRPr="00453A2A">
        <w:t>Damir Rabar</w:t>
      </w:r>
      <w:r w:rsidR="00D948D8">
        <w:t>, v.r.</w:t>
      </w:r>
    </w:p>
    <w:p w:rsidRDefault="00FF4F9B" w:rsidP="00381194" w:rsidR="00FF4F9B" w:rsidRPr="00453A2A">
      <w:pPr>
        <w:jc w:val="both"/>
      </w:pPr>
    </w:p>
    <w:p w:rsidRDefault="00FF4F9B" w:rsidP="00381194" w:rsidR="00FF4F9B">
      <w:pPr>
        <w:jc w:val="both"/>
      </w:pPr>
    </w:p>
    <w:p w:rsidRDefault="00FD3F5F" w:rsidP="00381194" w:rsidR="00FD3F5F" w:rsidRPr="00453A2A">
      <w:pPr>
        <w:jc w:val="both"/>
      </w:pPr>
    </w:p>
    <w:p w:rsidRDefault="00260D1B" w:rsidP="00260D1B" w:rsidR="00260D1B" w:rsidRPr="00453A2A">
      <w:pPr>
        <w:jc w:val="both"/>
      </w:pPr>
      <w:r w:rsidRPr="00453A2A">
        <w:t>UPUTA O PRAVNOM LIJEKU:</w:t>
      </w:r>
    </w:p>
    <w:p w:rsidRDefault="00260D1B" w:rsidP="00260D1B" w:rsidR="00260D1B" w:rsidRPr="00453A2A">
      <w:pPr>
        <w:ind w:firstLine="567"/>
        <w:jc w:val="both"/>
      </w:pPr>
      <w:r w:rsidRPr="00453A2A">
        <w:tab/>
        <w:t xml:space="preserve">Protiv zaključka nisu dopušteni pravni lijekovi. </w:t>
      </w:r>
    </w:p>
    <w:p w:rsidRDefault="00FF4F9B" w:rsidP="00381194" w:rsidR="00FF4F9B" w:rsidRPr="00453A2A">
      <w:pPr>
        <w:jc w:val="both"/>
      </w:pPr>
    </w:p>
    <w:p w:rsidRDefault="00FF4F9B" w:rsidP="00381194" w:rsidR="00FF4F9B" w:rsidRPr="00453A2A">
      <w:pPr>
        <w:jc w:val="both"/>
      </w:pPr>
      <w:r w:rsidRPr="00453A2A">
        <w:t>DNA:</w:t>
      </w:r>
    </w:p>
    <w:p w:rsidRDefault="00D06593" w:rsidP="00381194" w:rsidR="00FF4F9B" w:rsidRPr="00453A2A">
      <w:pPr>
        <w:jc w:val="both"/>
      </w:pPr>
      <w:r w:rsidRPr="00453A2A">
        <w:t>- e-oglasna ploča suda 8 dana</w:t>
      </w:r>
    </w:p>
    <w:p w:rsidRDefault="00D06593" w:rsidP="00381194" w:rsidR="0072088A" w:rsidRPr="00453A2A">
      <w:pPr>
        <w:jc w:val="both"/>
      </w:pPr>
      <w:r w:rsidRPr="00453A2A">
        <w:t>- stečajn</w:t>
      </w:r>
      <w:r w:rsidR="0072088A" w:rsidRPr="00453A2A">
        <w:t>i</w:t>
      </w:r>
      <w:r w:rsidRPr="00453A2A">
        <w:t xml:space="preserve"> upravitelj</w:t>
      </w:r>
      <w:r w:rsidR="0072088A" w:rsidRPr="00453A2A">
        <w:t xml:space="preserve"> Darko </w:t>
      </w:r>
      <w:proofErr w:type="spellStart"/>
      <w:r w:rsidR="0072088A" w:rsidRPr="00453A2A">
        <w:t>Zorc</w:t>
      </w:r>
      <w:proofErr w:type="spellEnd"/>
      <w:r w:rsidRPr="00453A2A">
        <w:t xml:space="preserve">, </w:t>
      </w:r>
      <w:r w:rsidR="00FD3F5F">
        <w:t xml:space="preserve">Rijeka, </w:t>
      </w:r>
      <w:proofErr w:type="spellStart"/>
      <w:r w:rsidR="00FD3F5F">
        <w:t>Agatićeva</w:t>
      </w:r>
      <w:proofErr w:type="spellEnd"/>
      <w:r w:rsidR="00FD3F5F">
        <w:t xml:space="preserve"> 6</w:t>
      </w:r>
      <w:r w:rsidR="0072088A" w:rsidRPr="00453A2A">
        <w:t xml:space="preserve"> </w:t>
      </w:r>
    </w:p>
    <w:p w:rsidRDefault="00D06593" w:rsidP="00381194" w:rsidR="00FE5BD3" w:rsidRPr="00453A2A">
      <w:pPr>
        <w:jc w:val="both"/>
      </w:pPr>
      <w:r w:rsidRPr="00453A2A">
        <w:t xml:space="preserve">- Općinski sud u Puli-Pola, Zemljišnoknjižni odjel </w:t>
      </w:r>
      <w:r w:rsidR="0072088A" w:rsidRPr="00453A2A">
        <w:t>Rovinj</w:t>
      </w:r>
      <w:r w:rsidRPr="00453A2A">
        <w:t xml:space="preserve">, </w:t>
      </w:r>
      <w:r w:rsidR="00FD3F5F" w:rsidRPr="00FD3F5F">
        <w:t xml:space="preserve">Obala </w:t>
      </w:r>
      <w:proofErr w:type="spellStart"/>
      <w:r w:rsidR="00FD3F5F" w:rsidRPr="00FD3F5F">
        <w:t>Pino</w:t>
      </w:r>
      <w:proofErr w:type="spellEnd"/>
      <w:r w:rsidR="00FD3F5F" w:rsidRPr="00FD3F5F">
        <w:t xml:space="preserve"> </w:t>
      </w:r>
      <w:proofErr w:type="spellStart"/>
      <w:r w:rsidR="00FD3F5F" w:rsidRPr="00FD3F5F">
        <w:t>Budicin</w:t>
      </w:r>
      <w:proofErr w:type="spellEnd"/>
      <w:r w:rsidR="00FD3F5F" w:rsidRPr="00FD3F5F">
        <w:t xml:space="preserve"> 4</w:t>
      </w:r>
    </w:p>
    <w:p w:rsidRDefault="00D06593" w:rsidP="00381194" w:rsidR="00D06593" w:rsidRPr="00453A2A">
      <w:pPr>
        <w:jc w:val="both"/>
      </w:pPr>
      <w:r w:rsidRPr="00453A2A">
        <w:t xml:space="preserve">- Porezna uprava, Područni ured Pazin, Pazin, M. B. Rašana 2/4, p.p. </w:t>
      </w:r>
      <w:proofErr w:type="spellStart"/>
      <w:r w:rsidRPr="00453A2A">
        <w:t>60</w:t>
      </w:r>
      <w:proofErr w:type="spellEnd"/>
    </w:p>
    <w:p w:rsidRDefault="00EF4BDF" w:rsidP="00381194" w:rsidR="00EF4BDF" w:rsidRPr="00453A2A">
      <w:pPr>
        <w:jc w:val="both"/>
      </w:pPr>
    </w:p>
    <w:sectPr w:rsidSect="00972714" w:rsidR="00EF4BDF" w:rsidRPr="00453A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BC7" w:rsidR="00605BC7">
      <w:r>
        <w:separator/>
      </w:r>
    </w:p>
  </w:endnote>
  <w:endnote w:id="0" w:type="continuationSeparator">
    <w:p w:rsidRDefault="00605BC7" w:rsidR="00605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BC7" w:rsidR="00605BC7">
      <w:r>
        <w:separator/>
      </w:r>
    </w:p>
  </w:footnote>
  <w:footnote w:id="0" w:type="continuationSeparator">
    <w:p w:rsidRDefault="00605BC7" w:rsidR="00605B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225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F4F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225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8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2225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="00D06593">
      <w:t>1 St-</w:t>
    </w:r>
    <w:proofErr w:type="spellStart"/>
    <w:r w:rsidR="00D06593">
      <w:t>387</w:t>
    </w:r>
    <w:proofErr w:type="spellEnd"/>
    <w:r w:rsidR="00D06593">
      <w:t>/</w:t>
    </w:r>
    <w:proofErr w:type="spellStart"/>
    <w:r w:rsidR="00D06593">
      <w:t>2016</w:t>
    </w:r>
    <w:proofErr w:type="spellEnd"/>
    <w:r w:rsidR="00D06593">
      <w:t>-</w:t>
    </w:r>
    <w:proofErr w:type="spellStart"/>
    <w:r w:rsidR="00D06593">
      <w:t>62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76C" w:rsidR="00446407">
    <w:pPr>
      <w:pStyle w:val="Zaglavlje"/>
    </w:pPr>
    <w:r>
      <w:tab/>
    </w:r>
    <w:r>
      <w:tab/>
      <w:t>1 St-</w:t>
    </w:r>
    <w:proofErr w:type="spellStart"/>
    <w:r w:rsidR="007C46B0">
      <w:t>1080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 w:rsidR="007C46B0">
      <w:t>113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43413"/>
    <w:multiLevelType w:val="hybridMultilevel"/>
    <w:tmpl w:val="F5401F3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AA2192D"/>
    <w:multiLevelType w:val="hybridMultilevel"/>
    <w:tmpl w:val="8C24E09E"/>
    <w:lvl w:tplc="728CC6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7AA010A6"/>
    <w:multiLevelType w:val="hybridMultilevel"/>
    <w:tmpl w:val="AC76B652"/>
    <w:lvl w:tplc="7F94ED4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F9B"/>
    <w:rsid w:val="00016EF6"/>
    <w:rsid w:val="00036C06"/>
    <w:rsid w:val="00065751"/>
    <w:rsid w:val="00090A8F"/>
    <w:rsid w:val="000D2624"/>
    <w:rsid w:val="000F0B6A"/>
    <w:rsid w:val="001737E8"/>
    <w:rsid w:val="001837D7"/>
    <w:rsid w:val="001957C3"/>
    <w:rsid w:val="001A689C"/>
    <w:rsid w:val="001C2EC6"/>
    <w:rsid w:val="00200611"/>
    <w:rsid w:val="002123D0"/>
    <w:rsid w:val="00225674"/>
    <w:rsid w:val="00260D1B"/>
    <w:rsid w:val="002919A0"/>
    <w:rsid w:val="002D5EBF"/>
    <w:rsid w:val="002F504A"/>
    <w:rsid w:val="00344809"/>
    <w:rsid w:val="003617B3"/>
    <w:rsid w:val="00381194"/>
    <w:rsid w:val="00390EC7"/>
    <w:rsid w:val="003D4165"/>
    <w:rsid w:val="003D57C2"/>
    <w:rsid w:val="003F437C"/>
    <w:rsid w:val="00402225"/>
    <w:rsid w:val="00404A05"/>
    <w:rsid w:val="00453A2A"/>
    <w:rsid w:val="00463C1A"/>
    <w:rsid w:val="004846E8"/>
    <w:rsid w:val="004A20CD"/>
    <w:rsid w:val="004A2CA7"/>
    <w:rsid w:val="004A334C"/>
    <w:rsid w:val="004C0C5D"/>
    <w:rsid w:val="00527A23"/>
    <w:rsid w:val="00556928"/>
    <w:rsid w:val="0059005B"/>
    <w:rsid w:val="005D31F2"/>
    <w:rsid w:val="005F67EB"/>
    <w:rsid w:val="00605BC7"/>
    <w:rsid w:val="0063332C"/>
    <w:rsid w:val="0067175E"/>
    <w:rsid w:val="006B7205"/>
    <w:rsid w:val="006C4C96"/>
    <w:rsid w:val="006D7EF1"/>
    <w:rsid w:val="0072088A"/>
    <w:rsid w:val="007A551D"/>
    <w:rsid w:val="007C46B0"/>
    <w:rsid w:val="008219EA"/>
    <w:rsid w:val="0083014E"/>
    <w:rsid w:val="008424B3"/>
    <w:rsid w:val="00867B0C"/>
    <w:rsid w:val="00895BF7"/>
    <w:rsid w:val="00897447"/>
    <w:rsid w:val="008B3DED"/>
    <w:rsid w:val="008C466D"/>
    <w:rsid w:val="00902F4F"/>
    <w:rsid w:val="00905942"/>
    <w:rsid w:val="00916A24"/>
    <w:rsid w:val="0095298F"/>
    <w:rsid w:val="00962F2D"/>
    <w:rsid w:val="00972627"/>
    <w:rsid w:val="00A217DE"/>
    <w:rsid w:val="00A272B9"/>
    <w:rsid w:val="00A52FB7"/>
    <w:rsid w:val="00AA406A"/>
    <w:rsid w:val="00AF46EA"/>
    <w:rsid w:val="00B56EA1"/>
    <w:rsid w:val="00BE5300"/>
    <w:rsid w:val="00C21C59"/>
    <w:rsid w:val="00C63394"/>
    <w:rsid w:val="00C770EE"/>
    <w:rsid w:val="00CD5069"/>
    <w:rsid w:val="00CE076C"/>
    <w:rsid w:val="00D06593"/>
    <w:rsid w:val="00D126AC"/>
    <w:rsid w:val="00D210D9"/>
    <w:rsid w:val="00D35E7D"/>
    <w:rsid w:val="00D948D8"/>
    <w:rsid w:val="00DA4259"/>
    <w:rsid w:val="00E12889"/>
    <w:rsid w:val="00E91D97"/>
    <w:rsid w:val="00EB7624"/>
    <w:rsid w:val="00EF4BDF"/>
    <w:rsid w:val="00F022F1"/>
    <w:rsid w:val="00F954AB"/>
    <w:rsid w:val="00FA51EF"/>
    <w:rsid w:val="00FD3F5F"/>
    <w:rsid w:val="00FE5BD3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59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F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07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076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D31F2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902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F4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F4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F4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F4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59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F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07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076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D31F2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902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F4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F4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F4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F4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95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4854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588395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00873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153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0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006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37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7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4907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2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5461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06885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216770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4331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0640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96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2853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4068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332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67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830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03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37956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205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666804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1848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83889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532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360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26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512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71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970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kolovoza 2018.</izvorni_sadrzaj>
    <derivirana_varijabla naziv="DomainObject.Predmet.DatumZadnjeOdrzaneSudskeRadnje_1">2. kolovoza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St-1080/2016-95</izvorni_sadrzaj>
    <derivirana_varijabla naziv="DomainObject.PredzadnjaOdlukaIzPredmeta.Oznaka_1">St-1080/2016-95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1146</properties:Characters>
  <properties:Lines>45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2018-12-18T12:29:00Z</dcterms:created>
  <dc:creator>Damir Rabar</dc:creator>
  <cp:lastModifiedBy>Lorena Paris Aničić</cp:lastModifiedBy>
  <cp:lastPrinted>2018-12-18T12:35:00Z</cp:lastPrinted>
  <dcterms:modified xmlns:xsi="http://www.w3.org/2001/XMLSchema-instance" xsi:type="dcterms:W3CDTF">2018-12-18T12:36:00Z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St-1080-16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