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9f88" w14:paraId="5cb9f88" w:rsidRDefault="00867C76" w:rsidP="00EE5099" w:rsidR="00DA0242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E5099" w:rsidP="00EE5099" w:rsidR="00EE5099">
      <w:pPr>
        <w:pStyle w:val="SudNaziv"/>
      </w:pPr>
    </w:p>
    <w:p w:rsidRDefault="00EE5099" w:rsidP="00EE5099" w:rsidR="00EE5099">
      <w:pPr>
        <w:pStyle w:val="Bezproreda"/>
        <w:jc w:val="both"/>
      </w:pPr>
      <w:r>
        <w:t>REPUBLIKA HRVATSKA</w:t>
      </w:r>
    </w:p>
    <w:p w:rsidRDefault="00EE5099" w:rsidP="00EE5099" w:rsidR="00EE5099">
      <w:pPr>
        <w:pStyle w:val="Bezproreda"/>
        <w:jc w:val="both"/>
      </w:pPr>
      <w:r>
        <w:t xml:space="preserve">TRGOVAČKI SUD U OSIJEKU  </w:t>
      </w:r>
    </w:p>
    <w:p w:rsidRDefault="00EE5099" w:rsidP="00EE5099" w:rsidR="00EE5099">
      <w:pPr>
        <w:pStyle w:val="Bezproreda"/>
        <w:jc w:val="right"/>
      </w:pPr>
      <w:r>
        <w:t>4 St-17</w:t>
      </w:r>
      <w:r>
        <w:t>81</w:t>
      </w:r>
      <w:r>
        <w:t>/16-3</w:t>
      </w:r>
    </w:p>
    <w:p w:rsidRDefault="00EE5099" w:rsidP="00EE5099" w:rsidR="00EE5099">
      <w:pPr>
        <w:pStyle w:val="Bezproreda"/>
        <w:jc w:val="both"/>
        <w:rPr>
          <w:sz w:val="22"/>
          <w:szCs w:val="22"/>
        </w:rPr>
      </w:pPr>
    </w:p>
    <w:p w:rsidRDefault="00EE5099" w:rsidP="00EE5099" w:rsidR="00EE5099">
      <w:pPr>
        <w:pStyle w:val="Bezproreda"/>
        <w:jc w:val="both"/>
        <w:rPr>
          <w:sz w:val="22"/>
          <w:szCs w:val="22"/>
        </w:rPr>
      </w:pPr>
    </w:p>
    <w:p w:rsidRDefault="00EE5099" w:rsidP="00EE5099" w:rsidR="00EE5099">
      <w:pPr>
        <w:pStyle w:val="Bezproreda"/>
        <w:jc w:val="both"/>
        <w:rPr>
          <w:sz w:val="22"/>
          <w:szCs w:val="22"/>
        </w:rPr>
      </w:pPr>
    </w:p>
    <w:p w:rsidRDefault="00EE5099" w:rsidP="00EE5099" w:rsidR="00EE5099">
      <w:pPr>
        <w:pStyle w:val="Bezproreda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EE5099" w:rsidP="00EE5099" w:rsidR="00EE5099">
      <w:pPr>
        <w:pStyle w:val="Bezproreda"/>
        <w:jc w:val="both"/>
      </w:pPr>
      <w:r>
        <w:t xml:space="preserve">Trgovački sud u Osijeku, po sucu Dubravki Kuveždić, u stečajnom predmetu povodom zahtjeva FINANCIJSKE AGENCIJE RC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 </w:t>
      </w:r>
      <w:r>
        <w:t xml:space="preserve">RAY SYSTEM d.o.o. za proizvodnju, projektiranje, </w:t>
      </w:r>
      <w:proofErr w:type="spellStart"/>
      <w:r>
        <w:t>consulting</w:t>
      </w:r>
      <w:proofErr w:type="spellEnd"/>
      <w:r>
        <w:t xml:space="preserve"> i inženjering Vinkovci, I</w:t>
      </w:r>
      <w:r w:rsidR="00867C76">
        <w:t>vana</w:t>
      </w:r>
      <w:r>
        <w:t xml:space="preserve"> K. </w:t>
      </w:r>
      <w:proofErr w:type="spellStart"/>
      <w:r>
        <w:t>Sakcinskog</w:t>
      </w:r>
      <w:proofErr w:type="spellEnd"/>
      <w:r>
        <w:t xml:space="preserve"> 40, OIB </w:t>
      </w:r>
      <w:r w:rsidR="00867C76">
        <w:t>70542249322, MBS 030071932</w:t>
      </w:r>
      <w:r>
        <w:t>, temeljem članka 430. Stečajnog zakona („Narodne novine“ 71/15, dalje SZ-a), dana 7. lipnja 2016. godine, objavljuje sljedeći</w:t>
      </w:r>
    </w:p>
    <w:p w:rsidRDefault="00EE5099" w:rsidP="00EE5099" w:rsidR="00EE5099">
      <w:pPr>
        <w:pStyle w:val="Bezproreda"/>
        <w:jc w:val="both"/>
      </w:pPr>
    </w:p>
    <w:p w:rsidRDefault="00EE5099" w:rsidP="00EE5099" w:rsidR="00EE5099">
      <w:pPr>
        <w:pStyle w:val="Bezproreda"/>
        <w:jc w:val="both"/>
      </w:pPr>
    </w:p>
    <w:p w:rsidRDefault="00EE5099" w:rsidP="00EE5099" w:rsidR="00EE5099">
      <w:pPr>
        <w:pStyle w:val="Bezproreda"/>
        <w:jc w:val="center"/>
      </w:pPr>
      <w:r>
        <w:rPr>
          <w:b/>
        </w:rPr>
        <w:t>O G L A S</w:t>
      </w:r>
    </w:p>
    <w:p w:rsidRDefault="00EE5099" w:rsidP="00EE5099" w:rsidR="00EE5099">
      <w:pPr>
        <w:pStyle w:val="Bezproreda"/>
        <w:jc w:val="both"/>
        <w:rPr>
          <w:bCs/>
        </w:rPr>
      </w:pPr>
    </w:p>
    <w:p w:rsidRDefault="00EE5099" w:rsidP="00EE5099" w:rsidR="00EE5099">
      <w:pPr>
        <w:pStyle w:val="Bezproreda"/>
        <w:jc w:val="both"/>
      </w:pPr>
      <w:r>
        <w:rPr>
          <w:bCs/>
        </w:rPr>
        <w:t xml:space="preserve">I. Utvrđuje se da ukupni iznos evidentiranog duga dužnika </w:t>
      </w:r>
      <w:r w:rsidR="00867C76">
        <w:t xml:space="preserve">RAY SYSTEM d.o.o. za proizvodnju, projektiranje, </w:t>
      </w:r>
      <w:proofErr w:type="spellStart"/>
      <w:r w:rsidR="00867C76">
        <w:t>consulting</w:t>
      </w:r>
      <w:proofErr w:type="spellEnd"/>
      <w:r w:rsidR="00867C76">
        <w:t xml:space="preserve"> i inženjering Vinkovci, Ivana K. </w:t>
      </w:r>
      <w:proofErr w:type="spellStart"/>
      <w:r w:rsidR="00867C76">
        <w:t>Sakcinskog</w:t>
      </w:r>
      <w:proofErr w:type="spellEnd"/>
      <w:r w:rsidR="00867C76">
        <w:t xml:space="preserve"> 40, OIB 70542249322, MBS 030071932</w:t>
      </w:r>
      <w:r>
        <w:t xml:space="preserve"> iznosi </w:t>
      </w:r>
      <w:r w:rsidR="00867C76">
        <w:t xml:space="preserve">156.189,50 </w:t>
      </w:r>
      <w:r>
        <w:t>kn.</w:t>
      </w:r>
    </w:p>
    <w:p w:rsidRDefault="00EE5099" w:rsidP="00EE5099" w:rsidR="00EE5099">
      <w:pPr>
        <w:pStyle w:val="Bezproreda"/>
        <w:jc w:val="both"/>
      </w:pPr>
      <w:r>
        <w:t xml:space="preserve">II. Poziva se osoba ovlaštena za zastupanje dužnika </w:t>
      </w:r>
      <w:r w:rsidR="00867C76">
        <w:t xml:space="preserve">Josip </w:t>
      </w:r>
      <w:proofErr w:type="spellStart"/>
      <w:r w:rsidR="00867C76">
        <w:t>Godanj</w:t>
      </w:r>
      <w:proofErr w:type="spellEnd"/>
      <w:r w:rsidR="00867C76">
        <w:t xml:space="preserve"> iz </w:t>
      </w:r>
      <w:proofErr w:type="spellStart"/>
      <w:r w:rsidR="00867C76">
        <w:t>Cerne</w:t>
      </w:r>
      <w:proofErr w:type="spellEnd"/>
      <w:r w:rsidR="00867C76">
        <w:t xml:space="preserve"> </w:t>
      </w:r>
      <w:r>
        <w:t>da u roku od 15 dana od dana objave ovog oglasa na e-oglasnoj ploči suda podnese ovom sudu, pozivom na gornji broj spisa, javnobilježnički ovjerovljeni popis imovine i obveza dužnika na propisanom obrascu.</w:t>
      </w:r>
    </w:p>
    <w:p w:rsidRDefault="00EE5099" w:rsidP="00EE5099" w:rsidR="00EE5099">
      <w:pPr>
        <w:pStyle w:val="Bezproreda"/>
        <w:jc w:val="both"/>
      </w:pPr>
      <w:r>
        <w:t>III. Pozivaju se vjerovnici dužnika da najkasnije u roku od 45 dana od dana objave ovog oglasa na e-oglasnoj ploči suda predlože otvaranje stečajnog postupka nad dužnikom te da uplate predujam u iznosu od 10.000,00 kn za pokriće troškova toga postupka na žiro račun IBAN HR31 2390 001 3000 0020 0 s pozivom na broj HR05 272-17</w:t>
      </w:r>
      <w:r w:rsidR="00867C76">
        <w:t>81</w:t>
      </w:r>
      <w:r>
        <w:t>-16 (članak 430. SZ u vezi s člankom 132. SZ-a- NN broj 71/15).</w:t>
      </w:r>
    </w:p>
    <w:p w:rsidRDefault="00EE5099" w:rsidP="00EE5099" w:rsidR="00EE5099">
      <w:pPr>
        <w:pStyle w:val="Bezproreda"/>
        <w:jc w:val="both"/>
      </w:pPr>
      <w:r>
        <w:t xml:space="preserve">IV.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EE5099" w:rsidP="00EE5099" w:rsidR="00EE5099">
      <w:pPr>
        <w:pStyle w:val="Bezproreda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867C76" w:rsidP="00EE5099" w:rsidR="00867C76">
      <w:pPr>
        <w:pStyle w:val="Bezproreda"/>
        <w:jc w:val="both"/>
      </w:pPr>
    </w:p>
    <w:p w:rsidRDefault="00EE5099" w:rsidP="00EE5099" w:rsidR="00EE5099">
      <w:pPr>
        <w:ind w:left="708"/>
        <w:jc w:val="center"/>
      </w:pPr>
      <w:r>
        <w:t>U Osijeku 7. lipnja 2016.</w:t>
      </w:r>
    </w:p>
    <w:p w:rsidRDefault="00EE5099" w:rsidP="00EE5099" w:rsidR="00EE5099">
      <w:pPr>
        <w:pStyle w:val="Bezproreda"/>
        <w:jc w:val="right"/>
      </w:pPr>
    </w:p>
    <w:p w:rsidRDefault="00EE5099" w:rsidP="00EE5099" w:rsidR="00EE5099">
      <w:pPr>
        <w:pStyle w:val="Bezproreda"/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</w:t>
      </w:r>
      <w:r>
        <w:rPr>
          <w:bCs/>
        </w:rPr>
        <w:t xml:space="preserve">   S U D A C :</w:t>
      </w:r>
    </w:p>
    <w:p w:rsidRDefault="00EE5099" w:rsidP="00EE5099" w:rsidR="00EE5099">
      <w:pPr>
        <w:pStyle w:val="Bezproreda"/>
        <w:jc w:val="right"/>
        <w:rPr>
          <w:bCs/>
        </w:rPr>
      </w:pPr>
      <w:r>
        <w:rPr>
          <w:bCs/>
        </w:rPr>
        <w:t xml:space="preserve">     Dubravka Kuveždić</w:t>
      </w:r>
    </w:p>
    <w:p w:rsidRDefault="00EE5099" w:rsidP="00867C76" w:rsidR="00EE5099">
      <w:r>
        <w:t xml:space="preserve"> </w:t>
      </w:r>
      <w:bookmarkStart w:name="_GoBack" w:id="0"/>
      <w:bookmarkEnd w:id="0"/>
    </w:p>
    <w:sectPr w:rsidSect="0032366B" w:rsidR="00EE509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C76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099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43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13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St-1781/2016-3</izvorni_sadrzaj>
    <derivirana_varijabla naziv="DomainObject.Oznaka_1">St-1781/2016-3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1781</izvorni_sadrzaj>
    <derivirana_varijabla naziv="DomainObject.Predmet.Broj_1">1781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St-1781/2016</izvorni_sadrzaj>
    <derivirana_varijabla naziv="DomainObject.Predmet.OznakaBroj_1">St-1781/2016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RAF SYSTEM d.o.o. za proizvodnju, projektiranje, consulting i inženjering</izvorni_sadrzaj>
    <derivirana_varijabla naziv="DomainObject.Predmet.ProtustrankaFormated_1">  RAF SYSTEM d.o.o. za proizvodnju, projektiranje, consulting i inženjering</derivirana_varijabla>
  </DomainObject.Predmet.ProtustrankaFormated>
  <DomainObject.Predmet.ProtustrankaFormatedOIB>
    <izvorni_sadrzaj>  RAF SYSTEM d.o.o. za proizvodnju, projektiranje, consulting i inženjering, OIB 70542249322</izvorni_sadrzaj>
    <derivirana_varijabla naziv="DomainObject.Predmet.ProtustrankaFormatedOIB_1">  RAF SYSTEM d.o.o. za proizvodnju, projektiranje, consulting i inženjering, OIB 70542249322</derivirana_varijabla>
  </DomainObject.Predmet.ProtustrankaFormatedOIB>
  <DomainObject.Predmet.ProtustrankaFormatedWithAdress>
    <izvorni_sadrzaj> RAF SYSTEM d.o.o. za proizvodnju, projektiranje, consulting i inženjering, Ivana Kukuljevića Sakcinskog 40, 32100 Vinkovci</izvorni_sadrzaj>
    <derivirana_varijabla naziv="DomainObject.Predmet.ProtustrankaFormatedWithAdress_1"> RAF SYSTEM d.o.o. za proizvodnju, projektiranje, consulting i inženjering, Ivana Kukuljevića Sakcinskog 40, 32100 Vinkovci</derivirana_varijabla>
  </DomainObject.Predmet.ProtustrankaFormatedWithAdress>
  <DomainObject.Predmet.ProtustrankaFormatedWithAdressOIB>
    <izvorni_sadrzaj> RAF SYSTEM d.o.o. za proizvodnju, projektiranje, consulting i inženjering, OIB 70542249322, Ivana Kukuljevića Sakcinskog 40, 32100 Vinkovci</izvorni_sadrzaj>
    <derivirana_varijabla naziv="DomainObject.Predmet.ProtustrankaFormatedWithAdressOIB_1"> RAF SYSTEM d.o.o. za proizvodnju, projektiranje, consulting i inženjering, OIB 70542249322, Ivana Kukuljevića Sakcinskog 40, 32100 Vinkovci</derivirana_varijabla>
  </DomainObject.Predmet.ProtustrankaFormatedWithAdressOIB>
  <DomainObject.Predmet.ProtustrankaWithAdress>
    <izvorni_sadrzaj>RAF SYSTEM d.o.o. za proizvodnju, projektiranje, consulting i inženjering Ivana Kukuljevića Sakcinskog 40, 32100 Vinkovci</izvorni_sadrzaj>
    <derivirana_varijabla naziv="DomainObject.Predmet.ProtustrankaWithAdress_1">RAF SYSTEM d.o.o. za proizvodnju, projektiranje, consulting i inženjering Ivana Kukuljevića Sakcinskog 40, 32100 Vinkovci</derivirana_varijabla>
  </DomainObject.Predmet.ProtustrankaWithAdress>
  <DomainObject.Predmet.ProtustrankaWithAdressOIB>
    <izvorni_sadrzaj>RAF SYSTEM d.o.o. za proizvodnju, projektiranje, consulting i inženjering, OIB 70542249322, Ivana Kukuljevića Sakcinskog 40, 32100 Vinkovci</izvorni_sadrzaj>
    <derivirana_varijabla naziv="DomainObject.Predmet.ProtustrankaWithAdressOIB_1">RAF SYSTEM d.o.o. za proizvodnju, projektiranje, consulting i inženjering, OIB 70542249322, Ivana Kukuljevića Sakcinskog 40, 32100 Vinkovci</derivirana_varijabla>
  </DomainObject.Predmet.ProtustrankaWithAdressOIB>
  <DomainObject.Predmet.ProtustrankaNazivFormated>
    <izvorni_sadrzaj>RAF SYSTEM d.o.o. za proizvodnju, projektiranje, consulting i inženjering</izvorni_sadrzaj>
    <derivirana_varijabla naziv="DomainObject.Predmet.ProtustrankaNazivFormated_1">RAF SYSTEM d.o.o. za proizvodnju, projektiranje, consulting i inženjering</derivirana_varijabla>
  </DomainObject.Predmet.ProtustrankaNazivFormated>
  <DomainObject.Predmet.ProtustrankaNazivFormatedOIB>
    <izvorni_sadrzaj>RAF SYSTEM d.o.o. za proizvodnju, projektiranje, consulting i inženjering, OIB 70542249322</izvorni_sadrzaj>
    <derivirana_varijabla naziv="DomainObject.Predmet.ProtustrankaNazivFormatedOIB_1">RAF SYSTEM d.o.o. za proizvodnju, projektiranje, consulting i inženjering, OIB 70542249322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RAF SYSTEM d.o.o. za proizvodnju, projektiranje, consulting i inženjering</item>
    </izvorni_sadrzaj>
    <derivirana_varijabla naziv="DomainObject.Predmet.ProtuStrankaListFormated_1">
      <item>RAF SYSTEM d.o.o. za proizvodnju, projektiranje, consulting i inženjering</item>
    </derivirana_varijabla>
  </DomainObject.Predmet.ProtuStrankaListFormated>
  <DomainObject.Predmet.ProtuStrankaListFormatedOIB>
    <izvorni_sadrzaj>
      <item>RAF SYSTEM d.o.o. za proizvodnju, projektiranje, consulting i inženjering, OIB 70542249322</item>
    </izvorni_sadrzaj>
    <derivirana_varijabla naziv="DomainObject.Predmet.ProtuStrankaListFormatedOIB_1">
      <item>RAF SYSTEM d.o.o. za proizvodnju, projektiranje, consulting i inženjering, OIB 70542249322</item>
    </derivirana_varijabla>
  </DomainObject.Predmet.ProtuStrankaListFormatedOIB>
  <DomainObject.Predmet.ProtuStrankaListFormatedWithAdress>
    <izvorni_sadrzaj>
      <item>RAF SYSTEM d.o.o. za proizvodnju, projektiranje, consulting i inženjering, Ivana Kukuljevića Sakcinskog 40, 32100 Vinkovci</item>
    </izvorni_sadrzaj>
    <derivirana_varijabla naziv="DomainObject.Predmet.ProtuStrankaListFormatedWithAdress_1">
      <item>RAF SYSTEM d.o.o. za proizvodnju, projektiranje, consulting i inženjering, Ivana Kukuljevića Sakcinskog 40, 32100 Vinkovci</item>
    </derivirana_varijabla>
  </DomainObject.Predmet.ProtuStrankaListFormatedWithAdress>
  <DomainObject.Predmet.ProtuStrankaListFormatedWithAdressOIB>
    <izvorni_sadrzaj>
      <item>RAF SYSTEM d.o.o. za proizvodnju, projektiranje, consulting i inženjering, OIB 70542249322, Ivana Kukuljevića Sakcinskog 40, 32100 Vinkovci</item>
    </izvorni_sadrzaj>
    <derivirana_varijabla naziv="DomainObject.Predmet.ProtuStrankaListFormatedWithAdressOIB_1">
      <item>RAF SYSTEM d.o.o. za proizvodnju, projektiranje, consulting i inženjering, OIB 70542249322, Ivana Kukuljevića Sakcinskog 40, 32100 Vinkovci</item>
    </derivirana_varijabla>
  </DomainObject.Predmet.ProtuStrankaListFormatedWithAdressOIB>
  <DomainObject.Predmet.ProtuStrankaListNazivFormated>
    <izvorni_sadrzaj>
      <item>RAF SYSTEM d.o.o. za proizvodnju, projektiranje, consulting i inženjering</item>
    </izvorni_sadrzaj>
    <derivirana_varijabla naziv="DomainObject.Predmet.ProtuStrankaListNazivFormated_1">
      <item>RAF SYSTEM d.o.o. za proizvodnju, projektiranje, consulting i inženjering</item>
    </derivirana_varijabla>
  </DomainObject.Predmet.ProtuStrankaListNazivFormated>
  <DomainObject.Predmet.ProtuStrankaListNazivFormatedOIB>
    <izvorni_sadrzaj>
      <item>RAF SYSTEM d.o.o. za proizvodnju, projektiranje, consulting i inženjering, OIB 70542249322</item>
    </izvorni_sadrzaj>
    <derivirana_varijabla naziv="DomainObject.Predmet.ProtuStrankaListNazivFormatedOIB_1">
      <item>RAF SYSTEM d.o.o. za proizvodnju, projektiranje, consulting i inženjering, OIB 70542249322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St-1781/2016-3</izvorni_sadrzaj>
    <derivirana_varijabla naziv="DomainObject.PoslovniBrojDokumenta_1">St-1781/2016-3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RAF SYSTEM d.o.o. za proizvodnju, projektiranje, consulting i inženjering</izvorni_sadrzaj>
    <derivirana_varijabla naziv="DomainObject.Predmet.ProtustrankaIDrugi_1">RAF SYSTEM d.o.o. za proizvodnju, projektiranje, consulting i inženjering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RAF SYSTEM d.o.o. za proizvodnju, projektiranje, consulting i inženjering, OIB 70542249322, Ivana Kukuljevića Sakcinskog 40, 32100 Vinkovci</izvorni_sadrzaj>
    <derivirana_varijabla naziv="DomainObject.Predmet.ProtustrankaIDrugiAdressOIB_1">RAF SYSTEM d.o.o. za proizvodnju, projektiranje, consulting i inženjering, OIB 70542249322, Ivana Kukuljevića Sakcinskog 40,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RAF SYSTEM d.o.o. za proizvodnju, projektiranje, consulting i inženjering</item>
    </izvorni_sadrzaj>
    <derivirana_varijabla naziv="DomainObject.Predmet.SudioniciListNaziv_1">
      <item>FINA RC OSIJEK</item>
      <item>RAF SYSTEM d.o.o. za proizvodnju, projektiranje, consulting i inženjering</item>
    </derivirana_varijabla>
  </DomainObject.Predmet.SudioniciListNaziv>
  <DomainObject.Predmet.SudioniciListAdressOIB>
    <izvorni_sadrzaj>
      <item>FINA RC OSIJEK, OIB 85821130368</item>
      <item>RAF SYSTEM d.o.o. za proizvodnju, projektiranje, consulting i inženjering, OIB 70542249322, Ivana Kukuljevića Sakcinskog 40,32100 Vinkovci</item>
    </izvorni_sadrzaj>
    <derivirana_varijabla naziv="DomainObject.Predmet.SudioniciListAdressOIB_1">
      <item>FINA RC OSIJEK, OIB 85821130368</item>
      <item>RAF SYSTEM d.o.o. za proizvodnju, projektiranje, consulting i inženjering, OIB 70542249322, Ivana Kukuljevića Sakcinskog 40,32100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EABB0B-E6EF-4D8C-99ED-2CA26CD8B3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1854</properties:Characters>
  <properties:Lines>46</properties:Lines>
  <properties:Paragraphs>13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Darija Miličević</cp:lastModifiedBy>
  <cp:lastPrinted>2016-06-07T11:30:00Z</cp:lastPrinted>
  <dcterms:modified xmlns:xsi="http://www.w3.org/2001/XMLSchema-instance" xsi:type="dcterms:W3CDTF">2016-06-07T11:30:00Z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St-1781/2016-3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