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efb0" w14:paraId="137efb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826658">
        <w:t>PLEHAN d.o.o., Jurovec, Jurovec 3, Sveti Martin na Muri, OIB: 17381983211</w:t>
      </w:r>
      <w:r w:rsidR="0079114C">
        <w:rPr>
          <w:rFonts w:cs="Times New Roman"/>
        </w:rPr>
        <w:t xml:space="preserve">, </w:t>
      </w:r>
      <w:r w:rsidR="00826658">
        <w:rPr>
          <w:rFonts w:cs="Times New Roman"/>
        </w:rPr>
        <w:t>18. veljače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826658" w:rsidP="005F7221" w:rsidR="005F7221" w:rsidRPr="00412CB1">
      <w:pPr>
        <w:jc w:val="center"/>
        <w:rPr>
          <w:b/>
        </w:rPr>
      </w:pPr>
      <w:r>
        <w:rPr>
          <w:b/>
        </w:rPr>
        <w:t>7. ožujka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08,00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826658">
        <w:t>Vesna Goričanec, Jurovec, Jurovec 3,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826658">
        <w:t>PLEHAN d.o.o., Jurovec, Jurovec 3, Sveti Martin na Muri,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 xml:space="preserve">Financijska agencija, </w:t>
      </w:r>
      <w:r w:rsidR="00826658">
        <w:t xml:space="preserve">Regionalni centar Zagreb, </w:t>
      </w:r>
      <w:r w:rsidRPr="005F7221">
        <w:t>Po</w:t>
      </w:r>
      <w:r w:rsidR="00826658">
        <w:t>družnica Varaždin, A. Cesarca 2,</w:t>
      </w:r>
    </w:p>
    <w:p w:rsidRDefault="00826658" w:rsidP="005F7221" w:rsidR="00826658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826658">
        <w:t xml:space="preserve"> Vesni Goričanec, Jurovec, Jurovec 3,</w:t>
      </w:r>
      <w:r>
        <w:t xml:space="preserve"> </w:t>
      </w:r>
      <w:r w:rsidRPr="00412CB1">
        <w:t xml:space="preserve">da na zakazano ročište kod ovoga suda, </w:t>
      </w:r>
      <w:r w:rsidR="00826658">
        <w:t>7. ožujka</w:t>
      </w:r>
      <w:r>
        <w:t xml:space="preserve"> 2016. u </w:t>
      </w:r>
      <w:r w:rsidR="00826658">
        <w:t>08,00</w:t>
      </w:r>
      <w:r w:rsidRPr="00412CB1">
        <w:t xml:space="preserve"> sati, dostavi javnobilježnički ovjerovljen prokazni popis imovine za dužnika</w:t>
      </w:r>
      <w:r w:rsidR="00826658">
        <w:t xml:space="preserve"> PLEHAN d.o.o., Jurovec, Jurovec 3, Sveti Martin na Muri, OIB: 17381983211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>Nalaže se predl</w:t>
      </w:r>
      <w:r w:rsidR="00826658">
        <w:t xml:space="preserve">agatelju Financijskoj agenciji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26658">
        <w:rPr>
          <w:rFonts w:cs="Times New Roman"/>
        </w:rPr>
        <w:t>18. veljače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826658">
        <w:t>PLEHAN d.o.o., Jurovec, Jurovec 3, Sveti Martin na Muri,</w:t>
      </w:r>
    </w:p>
    <w:p w:rsidRDefault="00D27615" w:rsidP="00EA46C0" w:rsidR="00C461DF" w:rsidRP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826658">
        <w:t>Vesna Goričanec, Jurovec, Jurovec 3,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826658" w:rsidP="00826658" w:rsidR="00826658" w:rsidRPr="00826658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DF1" w:rsidP="00BA0147" w:rsidR="00751DF1">
      <w:r>
        <w:separator/>
      </w:r>
    </w:p>
  </w:endnote>
  <w:endnote w:id="0" w:type="continuationSeparator">
    <w:p w:rsidRDefault="00751DF1" w:rsidP="00BA0147" w:rsidR="00751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DF1" w:rsidP="00BA0147" w:rsidR="00751DF1">
      <w:r>
        <w:separator/>
      </w:r>
    </w:p>
  </w:footnote>
  <w:footnote w:id="0" w:type="continuationSeparator">
    <w:p w:rsidRDefault="00751DF1" w:rsidP="00BA0147" w:rsidR="00751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2C9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826658">
      <w:t>243/16-3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826658">
      <w:t>243/16-3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2C9A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51DF1"/>
    <w:rsid w:val="0076577E"/>
    <w:rsid w:val="00777B5B"/>
    <w:rsid w:val="0079114C"/>
    <w:rsid w:val="007D470A"/>
    <w:rsid w:val="0080270A"/>
    <w:rsid w:val="00806764"/>
    <w:rsid w:val="00826658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72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72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PLEHAN društvo s ograničenom odgovornošću za trgovinu i usluge</izvorni_sadrzaj>
    <derivirana_varijabla naziv="DomainObject.Predmet.ProtustrankaFormated_1">  PLEHAN društvo s ograničenom odgovornošću za trgovinu i usluge</derivirana_varijabla>
  </DomainObject.Predmet.ProtustrankaFormated>
  <DomainObject.Predmet.ProtustrankaFormatedOIB>
    <izvorni_sadrzaj>  PLEHAN društvo s ograničenom odgovornošću za trgovinu i usluge, OIB 17381983211</izvorni_sadrzaj>
    <derivirana_varijabla naziv="DomainObject.Predmet.ProtustrankaFormatedOIB_1">  PLEHAN društvo s ograničenom odgovornošću za trgovinu i usluge, OIB 17381983211</derivirana_varijabla>
  </DomainObject.Predmet.ProtustrankaFormatedOIB>
  <DomainObject.Predmet.ProtustrankaFormatedWithAdress>
    <izvorni_sadrzaj> PLEHAN društvo s ograničenom odgovornošću za trgovinu i usluge, 3, 40313 Jurovec</izvorni_sadrzaj>
    <derivirana_varijabla naziv="DomainObject.Predmet.ProtustrankaFormatedWithAdress_1"> PLEHAN društvo s ograničenom odgovornošću za trgovinu i usluge, 3, 40313 Jurovec</derivirana_varijabla>
  </DomainObject.Predmet.ProtustrankaFormatedWithAdress>
  <DomainObject.Predmet.ProtustrankaFormatedWithAdressOIB>
    <izvorni_sadrzaj> PLEHAN društvo s ograničenom odgovornošću za trgovinu i usluge, OIB 17381983211, 3, 40313 Jurovec</izvorni_sadrzaj>
    <derivirana_varijabla naziv="DomainObject.Predmet.ProtustrankaFormatedWithAdressOIB_1"> PLEHAN društvo s ograničenom odgovornošću za trgovinu i usluge, OIB 17381983211, 3, 40313 Jurovec</derivirana_varijabla>
  </DomainObject.Predmet.ProtustrankaFormatedWithAdressOIB>
  <DomainObject.Predmet.ProtustrankaWithAdress>
    <izvorni_sadrzaj>PLEHAN društvo s ograničenom odgovornošću za trgovinu i usluge 3, 40313 Jurovec</izvorni_sadrzaj>
    <derivirana_varijabla naziv="DomainObject.Predmet.ProtustrankaWithAdress_1">PLEHAN društvo s ograničenom odgovornošću za trgovinu i usluge 3, 40313 Jurovec</derivirana_varijabla>
  </DomainObject.Predmet.ProtustrankaWithAdress>
  <DomainObject.Predmet.ProtustrankaWithAdressOIB>
    <izvorni_sadrzaj>PLEHAN društvo s ograničenom odgovornošću za trgovinu i usluge, OIB 17381983211, 3, 40313 Jurovec</izvorni_sadrzaj>
    <derivirana_varijabla naziv="DomainObject.Predmet.ProtustrankaWithAdressOIB_1">PLEHAN društvo s ograničenom odgovornošću za trgovinu i usluge, OIB 17381983211, 3, 40313 Jurovec</derivirana_varijabla>
  </DomainObject.Predmet.ProtustrankaWithAdressOIB>
  <DomainObject.Predmet.ProtustrankaNazivFormated>
    <izvorni_sadrzaj>PLEHAN društvo s ograničenom odgovornošću za trgovinu i usluge</izvorni_sadrzaj>
    <derivirana_varijabla naziv="DomainObject.Predmet.ProtustrankaNazivFormated_1">PLEHAN društvo s ograničenom odgovornošću za trgovinu i usluge</derivirana_varijabla>
  </DomainObject.Predmet.ProtustrankaNazivFormated>
  <DomainObject.Predmet.ProtustrankaNazivFormatedOIB>
    <izvorni_sadrzaj>PLEHAN društvo s ograničenom odgovornošću za trgovinu i usluge, OIB 17381983211</izvorni_sadrzaj>
    <derivirana_varijabla naziv="DomainObject.Predmet.ProtustrankaNazivFormatedOIB_1">PLEHAN društvo s ograničenom odgovornošću za trgovinu i usluge, OIB 17381983211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123625.97</izvorni_sadrzaj>
    <derivirana_varijabla naziv="DomainObject.Predmet.TrenutnaVrijednost_1">123625.97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PLEHAN društvo s ograničenom odgovornošću za trgovinu i usluge</item>
    </izvorni_sadrzaj>
    <derivirana_varijabla naziv="DomainObject.Predmet.ProtuStrankaListFormated_1">
      <item>PLEHAN društvo s ograničenom odgovornošću za trgovinu i usluge</item>
    </derivirana_varijabla>
  </DomainObject.Predmet.ProtuStrankaListFormated>
  <DomainObject.Predmet.ProtuStrankaListFormatedOIB>
    <izvorni_sadrzaj>
      <item>PLEHAN društvo s ograničenom odgovornošću za trgovinu i usluge, OIB 17381983211</item>
    </izvorni_sadrzaj>
    <derivirana_varijabla naziv="DomainObject.Predmet.ProtuStrankaListFormatedOIB_1">
      <item>PLEHAN društvo s ograničenom odgovornošću za trgovinu i usluge, OIB 17381983211</item>
    </derivirana_varijabla>
  </DomainObject.Predmet.ProtuStrankaListFormatedOIB>
  <DomainObject.Predmet.ProtuStrankaListFormatedWithAdress>
    <izvorni_sadrzaj>
      <item>PLEHAN društvo s ograničenom odgovornošću za trgovinu i usluge, 3, 40313 Jurovec</item>
    </izvorni_sadrzaj>
    <derivirana_varijabla naziv="DomainObject.Predmet.ProtuStrankaListFormatedWithAdress_1">
      <item>PLEHAN društvo s ograničenom odgovornošću za trgovinu i usluge, 3, 40313 Jurovec</item>
    </derivirana_varijabla>
  </DomainObject.Predmet.ProtuStrankaListFormatedWithAdress>
  <DomainObject.Predmet.ProtuStrankaListFormatedWithAdressOIB>
    <izvorni_sadrzaj>
      <item>PLEHAN društvo s ograničenom odgovornošću za trgovinu i usluge, OIB 17381983211, 3, 40313 Jurovec</item>
    </izvorni_sadrzaj>
    <derivirana_varijabla naziv="DomainObject.Predmet.ProtuStrankaListFormatedWithAdressOIB_1">
      <item>PLEHAN društvo s ograničenom odgovornošću za trgovinu i usluge, OIB 17381983211, 3, 40313 Jurovec</item>
    </derivirana_varijabla>
  </DomainObject.Predmet.ProtuStrankaListFormatedWithAdressOIB>
  <DomainObject.Predmet.ProtuStrankaListNazivFormated>
    <izvorni_sadrzaj>
      <item>PLEHAN društvo s ograničenom odgovornošću za trgovinu i usluge</item>
    </izvorni_sadrzaj>
    <derivirana_varijabla naziv="DomainObject.Predmet.ProtuStrankaListNazivFormated_1">
      <item>PLEHAN društvo s ograničenom odgovornošću za trgovinu i usluge</item>
    </derivirana_varijabla>
  </DomainObject.Predmet.ProtuStrankaListNazivFormated>
  <DomainObject.Predmet.ProtuStrankaListNazivFormatedOIB>
    <izvorni_sadrzaj>
      <item>PLEHAN društvo s ograničenom odgovornošću za trgovinu i usluge, OIB 17381983211</item>
    </izvorni_sadrzaj>
    <derivirana_varijabla naziv="DomainObject.Predmet.ProtuStrankaListNazivFormatedOIB_1">
      <item>PLEHAN društvo s ograničenom odgovornošću za trgovinu i usluge, OIB 17381983211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PLEHAN društvo s ograničenom odgovornošću za trgovinu i usluge</izvorni_sadrzaj>
    <derivirana_varijabla naziv="DomainObject.Predmet.ProtustrankaIDrugi_1">PLEHAN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PLEHAN društvo s ograničenom odgovornošću za trgovinu i usluge, OIB 17381983211, 3, 40313 Jurovec</izvorni_sadrzaj>
    <derivirana_varijabla naziv="DomainObject.Predmet.ProtustrankaIDrugiAdressOIB_1">PLEHAN društvo s ograničenom odgovornošću za trgovinu i usluge, OIB 17381983211,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PLEHAN društvo s ograničenom odgovornošću za trgovinu i usluge</item>
      <item>Sudski registar</item>
    </izvorni_sadrzaj>
    <derivirana_varijabla naziv="DomainObject.Predmet.SudioniciListNaziv_1">
      <item>Financijska agencija</item>
      <item>PLEHAN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PLEHAN društvo s ograničenom odgovornošću za trgovinu i usluge, OIB 17381983211, 3,40313 Jurovec</item>
      <item>Sudski registar</item>
    </izvorni_sadrzaj>
    <derivirana_varijabla naziv="DomainObject.Predmet.SudioniciListAdressOIB_1">
      <item>Financijska agencija, OIB 85821130368, A. Cesarca 2,42000 Varaždin</item>
      <item>PLEHAN društvo s ograničenom odgovornošću za trgovinu i usluge, OIB 17381983211, 3,40313 Jurovec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17381983211</item>
      <item>, OIB null</item>
    </izvorni_sadrzaj>
    <derivirana_varijabla naziv="DomainObject.Predmet.SudioniciListNazivOIB_1">
      <item>, OIB 85821130368</item>
      <item>, OIB 17381983211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E89F5-EA70-4EFF-9053-25C502C2D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1997</properties:Characters>
  <properties:Lines>66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2016-02-18T14:24:00Z</cp:lastPrinted>
  <dcterms:modified xmlns:xsi="http://www.w3.org/2001/XMLSchema-instance" xsi:type="dcterms:W3CDTF">2016-02-19T07:59:00Z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