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262f" w14:paraId="fa6262f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BB26F7">
        <w:t>211</w:t>
      </w:r>
      <w:r w:rsidR="00E94D82">
        <w:t>/</w:t>
      </w:r>
      <w:r w:rsidR="00BB26F7">
        <w:t>16</w:t>
      </w:r>
      <w:r w:rsidR="00E94D82">
        <w:t>-</w:t>
      </w:r>
      <w:r w:rsidR="00BB26F7">
        <w:t>12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BB26F7">
        <w:rPr>
          <w:bCs/>
        </w:rPr>
        <w:t>M.A.R.S.P. j.d.o.o. za građenje, Svinjarevci, Vukovarska ulica 33, MBS: 030125127, OIB: 87038245541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BB26F7">
        <w:t>28</w:t>
      </w:r>
      <w:r w:rsidR="00E94D82">
        <w:t xml:space="preserve">. </w:t>
      </w:r>
      <w:r w:rsidR="00A92E20">
        <w:t>studenog</w:t>
      </w:r>
      <w:r w:rsidR="008D6901">
        <w:t xml:space="preserve">  </w:t>
      </w:r>
      <w:r w:rsidR="008D6901" w:rsidRPr="005D1548">
        <w:t>2016.</w:t>
      </w:r>
      <w:r w:rsidR="00A92E20">
        <w:t>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07D35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BB26F7">
        <w:t xml:space="preserve">Dragutinu Romić </w:t>
      </w:r>
      <w:r w:rsidR="00007D35">
        <w:t xml:space="preserve">iz </w:t>
      </w:r>
      <w:r w:rsidR="00BB26F7">
        <w:t>Čepina</w:t>
      </w:r>
      <w:r w:rsidR="00007D35">
        <w:t xml:space="preserve">, Ulica </w:t>
      </w:r>
      <w:r w:rsidR="00BB26F7">
        <w:t>Papuka 28</w:t>
      </w:r>
      <w:r w:rsidR="00007D35">
        <w:t xml:space="preserve">, OIB </w:t>
      </w:r>
      <w:r w:rsidR="00BB26F7">
        <w:t>07423571519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BB26F7">
        <w:rPr>
          <w:bCs/>
        </w:rPr>
        <w:t>M.A.R.S.P. j.d.o.o. za građenje, Svinjarevci, Vukovarska ulica 33, MBS: 030125127, OIB: 87038245541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BB26F7">
        <w:t>Draguina Romić</w:t>
      </w:r>
      <w:r w:rsidR="00007D35">
        <w:t xml:space="preserve"> iz </w:t>
      </w:r>
      <w:r w:rsidR="00BB26F7">
        <w:t>Čepina</w:t>
      </w:r>
      <w:r w:rsidR="00007D35">
        <w:t xml:space="preserve">, </w:t>
      </w:r>
      <w:r w:rsidR="00747DCE">
        <w:t xml:space="preserve">IBAN : </w:t>
      </w:r>
      <w:r w:rsidR="00A92E20">
        <w:t>HR</w:t>
      </w:r>
      <w:r w:rsidR="00BB26F7">
        <w:t>5125000093120130727</w:t>
      </w:r>
      <w:r w:rsidR="00747DCE">
        <w:t xml:space="preserve">, sa kontovnika </w:t>
      </w:r>
      <w:r w:rsidR="00007D35">
        <w:t>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B26F7">
        <w:rPr>
          <w:bCs/>
        </w:rPr>
        <w:t>211</w:t>
      </w:r>
      <w:r>
        <w:rPr>
          <w:bCs/>
        </w:rPr>
        <w:t>/</w:t>
      </w:r>
      <w:r w:rsidR="00BB26F7">
        <w:rPr>
          <w:bCs/>
        </w:rPr>
        <w:t>16</w:t>
      </w:r>
      <w:r>
        <w:rPr>
          <w:bCs/>
        </w:rPr>
        <w:t>-</w:t>
      </w:r>
      <w:r w:rsidR="00BB26F7">
        <w:rPr>
          <w:bCs/>
        </w:rPr>
        <w:t>5</w:t>
      </w:r>
      <w:r>
        <w:rPr>
          <w:bCs/>
        </w:rPr>
        <w:t xml:space="preserve"> od </w:t>
      </w:r>
      <w:r w:rsidR="006F1F0A">
        <w:rPr>
          <w:bCs/>
        </w:rPr>
        <w:t>06</w:t>
      </w:r>
      <w:r>
        <w:rPr>
          <w:bCs/>
        </w:rPr>
        <w:t xml:space="preserve">. </w:t>
      </w:r>
      <w:r w:rsidR="006F1F0A">
        <w:rPr>
          <w:bCs/>
        </w:rPr>
        <w:t>listopada</w:t>
      </w:r>
      <w:r>
        <w:rPr>
          <w:bCs/>
        </w:rPr>
        <w:t xml:space="preserve"> 201</w:t>
      </w:r>
      <w:r w:rsidR="00007D35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BB26F7">
        <w:rPr>
          <w:bCs/>
        </w:rPr>
        <w:t>M.A.R.S.P. j.d.o.o. za građenje, Svinjarevci, Vukovarska ulica 33, MBS: 030125127, OIB: 87038245541</w:t>
      </w:r>
      <w:r>
        <w:rPr>
          <w:bCs/>
        </w:rPr>
        <w:t xml:space="preserve">. Istim rješenjem imenovan je privremeni stečajni upravitelj </w:t>
      </w:r>
      <w:r w:rsidR="00BB26F7">
        <w:t>Dragutin Romić iz Čepina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6F1F0A" w:rsidR="006F1F0A">
      <w:pPr>
        <w:jc w:val="right"/>
      </w:pPr>
      <w:r>
        <w:t>13 St-</w:t>
      </w:r>
      <w:r w:rsidR="00BB26F7">
        <w:t>211</w:t>
      </w:r>
      <w:r w:rsidR="006F1F0A">
        <w:t>/</w:t>
      </w:r>
      <w:r w:rsidR="00BB26F7">
        <w:t>16</w:t>
      </w:r>
      <w:r w:rsidR="006F1F0A">
        <w:t>-</w:t>
      </w:r>
      <w:r w:rsidR="00BB26F7">
        <w:t>12</w:t>
      </w:r>
    </w:p>
    <w:p w:rsidRDefault="007C7A75" w:rsidP="007C7A75" w:rsidR="007C7A75">
      <w:pPr>
        <w:jc w:val="right"/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6F1F0A">
        <w:rPr>
          <w:bCs/>
        </w:rPr>
        <w:t>17</w:t>
      </w:r>
      <w:r>
        <w:rPr>
          <w:bCs/>
        </w:rPr>
        <w:t xml:space="preserve">. </w:t>
      </w:r>
      <w:r w:rsidR="006F1F0A">
        <w:rPr>
          <w:bCs/>
        </w:rPr>
        <w:t>studenog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BB26F7">
        <w:rPr>
          <w:bCs/>
        </w:rPr>
        <w:t>24</w:t>
      </w:r>
      <w:r>
        <w:rPr>
          <w:bCs/>
        </w:rPr>
        <w:t xml:space="preserve">. </w:t>
      </w:r>
      <w:r w:rsidR="006F1F0A">
        <w:rPr>
          <w:bCs/>
        </w:rPr>
        <w:t>studenog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BB26F7">
        <w:t>28</w:t>
      </w:r>
      <w:r>
        <w:t xml:space="preserve">. </w:t>
      </w:r>
      <w:r w:rsidR="00A92E20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B26F7" w:rsidP="009A6857" w:rsidR="00BB26F7">
      <w:pPr>
        <w:pStyle w:val="Tijeloteksta"/>
        <w:numPr>
          <w:ilvl w:val="0"/>
          <w:numId w:val="21"/>
        </w:numPr>
        <w:jc w:val="left"/>
      </w:pPr>
      <w:r>
        <w:t>Računovodstvo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BB26F7">
        <w:t>16</w:t>
      </w:r>
      <w:r w:rsidR="007C7A75">
        <w:t>/</w:t>
      </w:r>
      <w:r w:rsidR="006F1F0A">
        <w:t>12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147" w:rsidR="00EF3147">
      <w:r>
        <w:separator/>
      </w:r>
    </w:p>
  </w:endnote>
  <w:endnote w:id="0" w:type="continuationSeparator">
    <w:p w:rsidRDefault="00EF3147" w:rsidR="00EF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147" w:rsidR="00EF3147">
      <w:r>
        <w:separator/>
      </w:r>
    </w:p>
  </w:footnote>
  <w:footnote w:id="0" w:type="continuationSeparator">
    <w:p w:rsidRDefault="00EF3147" w:rsidR="00EF3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D35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1A33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8095D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1F0A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917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2E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B26F7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BA2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3147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2EB6"/>
    <w:rsid w:val="00F84329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401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E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2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E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2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M.A.R.S.P. j.d.o.o. za građenje</izvorni_sadrzaj>
    <derivirana_varijabla naziv="DomainObject.Predmet.ProtustrankaFormated_1">  M.A.R.S.P. j.d.o.o. za građenje</derivirana_varijabla>
  </DomainObject.Predmet.ProtustrankaFormated>
  <DomainObject.Predmet.ProtustrankaFormatedOIB>
    <izvorni_sadrzaj>  M.A.R.S.P. j.d.o.o. za građenje, OIB 87038245541</izvorni_sadrzaj>
    <derivirana_varijabla naziv="DomainObject.Predmet.ProtustrankaFormatedOIB_1">  M.A.R.S.P. j.d.o.o. za građenje, OIB 87038245541</derivirana_varijabla>
  </DomainObject.Predmet.ProtustrankaFormatedOIB>
  <DomainObject.Predmet.ProtustrankaFormatedWithAdress>
    <izvorni_sadrzaj> M.A.R.S.P. j.d.o.o. za građenje, Vukovarska ulica 33, 32242 Svinjarevci</izvorni_sadrzaj>
    <derivirana_varijabla naziv="DomainObject.Predmet.ProtustrankaFormatedWithAdress_1"> M.A.R.S.P. j.d.o.o. za građenje, Vukovarska ulica 33, 32242 Svinjarevci</derivirana_varijabla>
  </DomainObject.Predmet.ProtustrankaFormatedWithAdress>
  <DomainObject.Predmet.ProtustrankaFormatedWithAdressOIB>
    <izvorni_sadrzaj> M.A.R.S.P. j.d.o.o. za građenje, OIB 87038245541, Vukovarska ulica 33, 32242 Svinjarevci</izvorni_sadrzaj>
    <derivirana_varijabla naziv="DomainObject.Predmet.ProtustrankaFormatedWithAdressOIB_1"> M.A.R.S.P. j.d.o.o. za građenje, OIB 87038245541, Vukovarska ulica 33, 32242 Svinjarevci</derivirana_varijabla>
  </DomainObject.Predmet.ProtustrankaFormatedWithAdressOIB>
  <DomainObject.Predmet.ProtustrankaWithAdress>
    <izvorni_sadrzaj>M.A.R.S.P. j.d.o.o. za građenje Vukovarska ulica 33, 32242 Svinjarevci</izvorni_sadrzaj>
    <derivirana_varijabla naziv="DomainObject.Predmet.ProtustrankaWithAdress_1">M.A.R.S.P. j.d.o.o. za građenje Vukovarska ulica 33, 32242 Svinjarevci</derivirana_varijabla>
  </DomainObject.Predmet.ProtustrankaWithAdress>
  <DomainObject.Predmet.ProtustrankaWithAdressOIB>
    <izvorni_sadrzaj>M.A.R.S.P. j.d.o.o. za građenje, OIB 87038245541, Vukovarska ulica 33, 32242 Svinjarevci</izvorni_sadrzaj>
    <derivirana_varijabla naziv="DomainObject.Predmet.ProtustrankaWithAdressOIB_1">M.A.R.S.P. j.d.o.o. za građenje, OIB 87038245541, Vukovarska ulica 33, 32242 Svinjarevci</derivirana_varijabla>
  </DomainObject.Predmet.ProtustrankaWithAdressOIB>
  <DomainObject.Predmet.ProtustrankaNazivFormated>
    <izvorni_sadrzaj>M.A.R.S.P. j.d.o.o. za građenje</izvorni_sadrzaj>
    <derivirana_varijabla naziv="DomainObject.Predmet.ProtustrankaNazivFormated_1">M.A.R.S.P. j.d.o.o. za građenje</derivirana_varijabla>
  </DomainObject.Predmet.ProtustrankaNazivFormated>
  <DomainObject.Predmet.ProtustrankaNazivFormatedOIB>
    <izvorni_sadrzaj>M.A.R.S.P. j.d.o.o. za građenje, OIB 87038245541</izvorni_sadrzaj>
    <derivirana_varijabla naziv="DomainObject.Predmet.ProtustrankaNazivFormatedOIB_1">M.A.R.S.P. j.d.o.o. za građenje, OIB 87038245541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M.A.R.S.P. j.d.o.o. za građenje</item>
    </izvorni_sadrzaj>
    <derivirana_varijabla naziv="DomainObject.Predmet.ProtuStrankaListFormated_1">
      <item>M.A.R.S.P. j.d.o.o. za građenje</item>
    </derivirana_varijabla>
  </DomainObject.Predmet.ProtuStrankaListFormated>
  <DomainObject.Predmet.ProtuStrankaListFormatedOIB>
    <izvorni_sadrzaj>
      <item>M.A.R.S.P. j.d.o.o. za građenje, OIB 87038245541</item>
    </izvorni_sadrzaj>
    <derivirana_varijabla naziv="DomainObject.Predmet.ProtuStrankaListFormatedOIB_1">
      <item>M.A.R.S.P. j.d.o.o. za građenje, OIB 87038245541</item>
    </derivirana_varijabla>
  </DomainObject.Predmet.ProtuStrankaListFormatedOIB>
  <DomainObject.Predmet.ProtuStrankaListFormatedWithAdress>
    <izvorni_sadrzaj>
      <item>M.A.R.S.P. j.d.o.o. za građenje, Vukovarska ulica 33, 32242 Svinjarevci</item>
    </izvorni_sadrzaj>
    <derivirana_varijabla naziv="DomainObject.Predmet.ProtuStrankaListFormatedWithAdress_1">
      <item>M.A.R.S.P. j.d.o.o. za građenje, Vukovarska ulica 33, 32242 Svinjarevci</item>
    </derivirana_varijabla>
  </DomainObject.Predmet.ProtuStrankaListFormatedWithAdress>
  <DomainObject.Predmet.ProtuStrankaListFormatedWithAdressOIB>
    <izvorni_sadrzaj>
      <item>M.A.R.S.P. j.d.o.o. za građenje, OIB 87038245541, Vukovarska ulica 33, 32242 Svinjarevci</item>
    </izvorni_sadrzaj>
    <derivirana_varijabla naziv="DomainObject.Predmet.ProtuStrankaListFormatedWithAdressOIB_1">
      <item>M.A.R.S.P. j.d.o.o. za građenje, OIB 87038245541, Vukovarska ulica 33, 32242 Svinjarevci</item>
    </derivirana_varijabla>
  </DomainObject.Predmet.ProtuStrankaListFormatedWithAdressOIB>
  <DomainObject.Predmet.ProtuStrankaListNazivFormated>
    <izvorni_sadrzaj>
      <item>M.A.R.S.P. j.d.o.o. za građenje</item>
    </izvorni_sadrzaj>
    <derivirana_varijabla naziv="DomainObject.Predmet.ProtuStrankaListNazivFormated_1">
      <item>M.A.R.S.P. j.d.o.o. za građenje</item>
    </derivirana_varijabla>
  </DomainObject.Predmet.ProtuStrankaListNazivFormated>
  <DomainObject.Predmet.ProtuStrankaListNazivFormatedOIB>
    <izvorni_sadrzaj>
      <item>M.A.R.S.P. j.d.o.o. za građenje, OIB 87038245541</item>
    </izvorni_sadrzaj>
    <derivirana_varijabla naziv="DomainObject.Predmet.ProtuStrankaListNazivFormatedOIB_1">
      <item>M.A.R.S.P. j.d.o.o. za građenje, OIB 87038245541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M.A.R.S.P. j.d.o.o. za građenje</izvorni_sadrzaj>
    <derivirana_varijabla naziv="DomainObject.Predmet.ProtustrankaIDrugi_1">M.A.R.S.P.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M.A.R.S.P. j.d.o.o. za građenje, OIB 87038245541, Vukovarska ulica 33, 32242 Svinjarevci</izvorni_sadrzaj>
    <derivirana_varijabla naziv="DomainObject.Predmet.ProtustrankaIDrugiAdressOIB_1">M.A.R.S.P. j.d.o.o. za građenje, OIB 87038245541, Vukovarska ulica 33, 32242 Svinjarevci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St-211/2016-10</izvorni_sadrzaj>
    <derivirana_varijabla naziv="DomainObject.Predmet.OdlukaRjesenje.Oznaka_1">St-211/2016-10</derivirana_varijabla>
  </DomainObject.Predmet.OdlukaRjesenje.Oznaka>
  <DomainObject.Predmet.SudioniciListNaziv>
    <izvorni_sadrzaj>
      <item>FINA RC OSIJEK</item>
      <item>M.A.R.S.P. j.d.o.o. za građenje</item>
    </izvorni_sadrzaj>
    <derivirana_varijabla naziv="DomainObject.Predmet.SudioniciListNaziv_1">
      <item>FINA RC OSIJEK</item>
      <item>M.A.R.S.P. j.d.o.o. za građenje</item>
    </derivirana_varijabla>
  </DomainObject.Predmet.SudioniciListNaziv>
  <DomainObject.Predmet.SudioniciListAdressOIB>
    <izvorni_sadrzaj>
      <item>FINA RC OSIJEK, OIB 85821130368</item>
      <item>M.A.R.S.P. j.d.o.o. za građenje, OIB 87038245541, Vukovarska ulica 33,32242 Svinjarevci</item>
    </izvorni_sadrzaj>
    <derivirana_varijabla naziv="DomainObject.Predmet.SudioniciListAdressOIB_1">
      <item>FINA RC OSIJEK, OIB 85821130368</item>
      <item>M.A.R.S.P. j.d.o.o. za građenje, OIB 87038245541, Vukovarska ulica 33,32242 Svinjarevci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87038245541</item>
    </izvorni_sadrzaj>
    <derivirana_varijabla naziv="DomainObject.Predmet.SudioniciListNazivOIB_1">
      <item>, OIB 85821130368</item>
      <item>, OIB 87038245541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2DC4E-72D4-4520-8A6D-99C724255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2475</properties:Characters>
  <properties:Lines>93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2016-11-28T10:54:00Z</dcterms:created>
  <dc:creator>hermanj</dc:creator>
  <cp:lastModifiedBy>Snježana Markotić Jurić</cp:lastModifiedBy>
  <cp:lastPrinted>2016-11-28T10:53:00Z</cp:lastPrinted>
  <dcterms:modified xmlns:xsi="http://www.w3.org/2001/XMLSchema-instance" xsi:type="dcterms:W3CDTF">2016-11-28T10:57:00Z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