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aaac" w14:paraId="49caaac" w:rsidRDefault="00EB1EF3" w:rsidP="002D60CE" w:rsidR="00C176AC" w:rsidRPr="002D2C2E">
      <w:pPr>
        <w:jc w:val="both"/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   </w:t>
      </w:r>
      <w:r w:rsidR="00C176AC" w:rsidRPr="002D2C2E">
        <w:rPr>
          <w:noProof/>
          <w:color w:val="FF0000"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76AC" w:rsidP="002D60CE" w:rsidR="00C176AC" w:rsidRPr="002D2C2E">
      <w:pPr>
        <w:jc w:val="both"/>
        <w:rPr>
          <w:color w:val="FF0000"/>
        </w:rPr>
      </w:pPr>
    </w:p>
    <w:p w:rsidRDefault="002D60CE" w:rsidP="002D60CE" w:rsidR="002D60CE" w:rsidRPr="002D2C2E">
      <w:pPr>
        <w:jc w:val="both"/>
        <w:rPr>
          <w:b/>
        </w:rPr>
      </w:pPr>
      <w:r w:rsidRPr="002D2C2E">
        <w:rPr>
          <w:b/>
        </w:rPr>
        <w:t>REPUBLIKA HRVATSKA</w:t>
      </w:r>
    </w:p>
    <w:p w:rsidRDefault="002D60CE" w:rsidP="002D60CE" w:rsidR="002D60CE" w:rsidRPr="002D2C2E">
      <w:pPr>
        <w:jc w:val="both"/>
        <w:rPr>
          <w:b/>
        </w:rPr>
      </w:pPr>
      <w:r w:rsidRPr="002D2C2E">
        <w:rPr>
          <w:b/>
        </w:rPr>
        <w:t xml:space="preserve">TRGOVAČKI SUD U ZAGREBU                                                                </w:t>
      </w:r>
      <w:r w:rsidR="00C176AC" w:rsidRPr="002D2C2E">
        <w:rPr>
          <w:b/>
        </w:rPr>
        <w:t>98</w:t>
      </w:r>
      <w:r w:rsidRPr="002D2C2E">
        <w:rPr>
          <w:b/>
        </w:rPr>
        <w:t>. St</w:t>
      </w:r>
      <w:r w:rsidR="000C1F96" w:rsidRPr="002D2C2E">
        <w:rPr>
          <w:b/>
        </w:rPr>
        <w:t>-</w:t>
      </w:r>
      <w:r w:rsidR="002D2C2E" w:rsidRPr="002D2C2E">
        <w:rPr>
          <w:b/>
        </w:rPr>
        <w:t>2573</w:t>
      </w:r>
      <w:r w:rsidR="005543BD" w:rsidRPr="002D2C2E">
        <w:rPr>
          <w:b/>
        </w:rPr>
        <w:t>/1</w:t>
      </w:r>
      <w:r w:rsidR="00C176AC" w:rsidRPr="002D2C2E">
        <w:rPr>
          <w:b/>
        </w:rPr>
        <w:t>8</w:t>
      </w:r>
    </w:p>
    <w:p w:rsidRDefault="002D60CE" w:rsidP="002D60CE" w:rsidR="002D60CE" w:rsidRPr="002D2C2E">
      <w:pPr>
        <w:jc w:val="both"/>
      </w:pPr>
      <w:proofErr w:type="spellStart"/>
      <w:r w:rsidRPr="002D2C2E">
        <w:t>Amruševa</w:t>
      </w:r>
      <w:proofErr w:type="spellEnd"/>
      <w:r w:rsidRPr="002D2C2E">
        <w:t xml:space="preserve"> 2/II</w:t>
      </w:r>
      <w:r w:rsidR="00EB1EF3">
        <w:t xml:space="preserve"> desno p.p.432, Zagreb</w:t>
      </w:r>
    </w:p>
    <w:p w:rsidRDefault="002D60CE" w:rsidP="002D60CE" w:rsidR="002D60CE" w:rsidRPr="002D2C2E">
      <w:pPr>
        <w:jc w:val="both"/>
      </w:pPr>
    </w:p>
    <w:p w:rsidRDefault="007150E9" w:rsidP="00C40A44" w:rsidR="00C40A44" w:rsidRPr="002D2C2E">
      <w:pPr>
        <w:jc w:val="center"/>
        <w:rPr>
          <w:b/>
        </w:rPr>
      </w:pPr>
      <w:r w:rsidRPr="002D2C2E">
        <w:rPr>
          <w:b/>
        </w:rPr>
        <w:t>R</w:t>
      </w:r>
      <w:r w:rsidR="00C40A44" w:rsidRPr="002D2C2E">
        <w:rPr>
          <w:b/>
        </w:rPr>
        <w:t xml:space="preserve"> E P U B L I K A   H R V A T S K A</w:t>
      </w:r>
    </w:p>
    <w:p w:rsidRDefault="00C40A44" w:rsidP="002D60CE" w:rsidR="00C40A44" w:rsidRPr="002D2C2E">
      <w:pPr>
        <w:jc w:val="center"/>
        <w:rPr>
          <w:b/>
        </w:rPr>
      </w:pPr>
    </w:p>
    <w:p w:rsidRDefault="002D60CE" w:rsidP="002D60CE" w:rsidR="002D60CE" w:rsidRPr="002D2C2E">
      <w:pPr>
        <w:jc w:val="center"/>
        <w:rPr>
          <w:b/>
        </w:rPr>
      </w:pPr>
      <w:r w:rsidRPr="002D2C2E">
        <w:rPr>
          <w:b/>
        </w:rPr>
        <w:t>R J E Š E NJ E</w:t>
      </w:r>
    </w:p>
    <w:p w:rsidRDefault="002D60CE" w:rsidP="002D60CE" w:rsidR="002D60CE" w:rsidRPr="002D2C2E">
      <w:pPr>
        <w:jc w:val="both"/>
        <w:rPr>
          <w:b/>
        </w:rPr>
      </w:pPr>
    </w:p>
    <w:p w:rsidRDefault="00C176AC" w:rsidP="00D677F7" w:rsidR="00D677F7" w:rsidRPr="002D2C2E">
      <w:pPr>
        <w:jc w:val="both"/>
      </w:pPr>
      <w:r w:rsidRPr="002D2C2E"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2D2C2E" w:rsidRPr="002D2C2E">
        <w:rPr>
          <w:b/>
        </w:rPr>
        <w:t xml:space="preserve">KLEN QUARTO 23 j.d.o.o., </w:t>
      </w:r>
      <w:r w:rsidR="002D2C2E" w:rsidRPr="002D2C2E">
        <w:t>Zagreb, Ulica Pavla Perića 49, OIB: 64568300034</w:t>
      </w:r>
      <w:r w:rsidRPr="002D2C2E">
        <w:t>, dana 16. travnja 2019. godine,</w:t>
      </w:r>
    </w:p>
    <w:p w:rsidRDefault="00C176AC" w:rsidP="00D677F7" w:rsidR="00C176AC" w:rsidRPr="002D2C2E">
      <w:pPr>
        <w:jc w:val="both"/>
      </w:pPr>
    </w:p>
    <w:p w:rsidRDefault="00065B42" w:rsidP="00D677F7" w:rsidR="00065B42" w:rsidRPr="002D2C2E">
      <w:pPr>
        <w:jc w:val="center"/>
      </w:pPr>
      <w:r w:rsidRPr="002D2C2E">
        <w:t>r i j e š i o     j e</w:t>
      </w:r>
    </w:p>
    <w:p w:rsidRDefault="00065B42" w:rsidP="00065B42" w:rsidR="00065B42" w:rsidRPr="002D2C2E">
      <w:r w:rsidRPr="002D2C2E">
        <w:t xml:space="preserve"> </w:t>
      </w:r>
    </w:p>
    <w:p w:rsidRDefault="00065B42" w:rsidP="00C176AC" w:rsidR="00065B42" w:rsidRPr="002D2C2E">
      <w:pPr>
        <w:jc w:val="both"/>
      </w:pPr>
      <w:r w:rsidRPr="002D2C2E">
        <w:t>I</w:t>
      </w:r>
      <w:r w:rsidR="00D677F7" w:rsidRPr="002D2C2E">
        <w:t>.</w:t>
      </w:r>
      <w:r w:rsidRPr="002D2C2E">
        <w:t xml:space="preserve"> Pozivaju se </w:t>
      </w:r>
      <w:r w:rsidR="00704DD0" w:rsidRPr="002D2C2E">
        <w:t>osobe koje imaju pravni interes za provedbom stečajnoga postupaka</w:t>
      </w:r>
      <w:r w:rsidR="00F324F6" w:rsidRPr="002D2C2E">
        <w:t xml:space="preserve"> nad </w:t>
      </w:r>
      <w:r w:rsidRPr="002D2C2E">
        <w:t xml:space="preserve"> d</w:t>
      </w:r>
      <w:r w:rsidR="00704DD0" w:rsidRPr="002D2C2E">
        <w:t>užnikom</w:t>
      </w:r>
      <w:r w:rsidR="00F324F6" w:rsidRPr="002D2C2E">
        <w:t xml:space="preserve"> </w:t>
      </w:r>
      <w:r w:rsidR="002D2C2E" w:rsidRPr="002D2C2E">
        <w:rPr>
          <w:lang w:val="pt-BR"/>
        </w:rPr>
        <w:t>KLEN QUARTO 23 j.d.o.o., Zagreb, Ulica Pavla Perića 49, OIB: 64568300034</w:t>
      </w:r>
      <w:r w:rsidR="005543BD" w:rsidRPr="002D2C2E">
        <w:rPr>
          <w:lang w:val="pt-BR"/>
        </w:rPr>
        <w:t>,</w:t>
      </w:r>
      <w:r w:rsidR="00704DD0" w:rsidRPr="002D2C2E">
        <w:rPr>
          <w:lang w:val="pt-BR"/>
        </w:rPr>
        <w:t xml:space="preserve"> u roku 15 dana</w:t>
      </w:r>
      <w:r w:rsidR="00C40A44" w:rsidRPr="002D2C2E">
        <w:rPr>
          <w:lang w:val="pt-BR"/>
        </w:rPr>
        <w:t xml:space="preserve"> predujmiti iznos od</w:t>
      </w:r>
      <w:r w:rsidR="005543BD" w:rsidRPr="002D2C2E">
        <w:rPr>
          <w:lang w:val="pt-BR"/>
        </w:rPr>
        <w:t xml:space="preserve"> </w:t>
      </w:r>
      <w:r w:rsidR="007D5AA4" w:rsidRPr="002D2C2E">
        <w:t xml:space="preserve">9.000,00 kn </w:t>
      </w:r>
      <w:r w:rsidRPr="002D2C2E">
        <w:t xml:space="preserve">za pokriće troškova prethodnog i stečajnog postupka na račun Trgovačkog suda u Zagrebu otvoren pri Hrvatskoj poštanskoj banci d.d. Zagreb broj </w:t>
      </w:r>
      <w:r w:rsidR="00A6064D" w:rsidRPr="002D2C2E">
        <w:t>IBAN HR9223900011300000460</w:t>
      </w:r>
      <w:r w:rsidR="00A0793E" w:rsidRPr="002D2C2E">
        <w:t>,</w:t>
      </w:r>
      <w:r w:rsidR="002817DE" w:rsidRPr="002D2C2E">
        <w:t xml:space="preserve"> </w:t>
      </w:r>
      <w:r w:rsidR="009B3D51" w:rsidRPr="002D2C2E">
        <w:t xml:space="preserve">model 05, poziv na </w:t>
      </w:r>
      <w:r w:rsidR="00A6064D" w:rsidRPr="002D2C2E">
        <w:t xml:space="preserve">broj </w:t>
      </w:r>
      <w:r w:rsidR="002D2C2E" w:rsidRPr="002D2C2E">
        <w:t>2573</w:t>
      </w:r>
      <w:r w:rsidR="00535D8E" w:rsidRPr="002D2C2E">
        <w:t>-</w:t>
      </w:r>
      <w:r w:rsidR="007D5AA4" w:rsidRPr="002D2C2E">
        <w:t>18</w:t>
      </w:r>
      <w:r w:rsidR="00A0793E" w:rsidRPr="002D2C2E">
        <w:t>.</w:t>
      </w:r>
    </w:p>
    <w:p w:rsidRDefault="007D5AA4" w:rsidP="007D5AA4" w:rsidR="007D5AA4" w:rsidRPr="002D2C2E">
      <w:pPr>
        <w:jc w:val="both"/>
      </w:pPr>
    </w:p>
    <w:p w:rsidRDefault="00065B42" w:rsidP="007D5AA4" w:rsidR="00065B42" w:rsidRPr="002D2C2E">
      <w:pPr>
        <w:jc w:val="both"/>
      </w:pPr>
      <w:r w:rsidRPr="002D2C2E">
        <w:t>II</w:t>
      </w:r>
      <w:r w:rsidR="00D677F7" w:rsidRPr="002D2C2E">
        <w:t>. Ako</w:t>
      </w:r>
      <w:r w:rsidRPr="002D2C2E">
        <w:t xml:space="preserve"> </w:t>
      </w:r>
      <w:r w:rsidR="00BF0DDB" w:rsidRPr="002D2C2E">
        <w:t>osobe koje imaju pravni interes za provedbom stečajnoga postupaka nad dužnikom</w:t>
      </w:r>
      <w:r w:rsidRPr="002D2C2E">
        <w:t xml:space="preserve"> ne postupe u skladu s točkom I</w:t>
      </w:r>
      <w:r w:rsidR="00D677F7" w:rsidRPr="002D2C2E">
        <w:t>.</w:t>
      </w:r>
      <w:r w:rsidRPr="002D2C2E">
        <w:t xml:space="preserve"> ovog rješenja </w:t>
      </w:r>
      <w:r w:rsidR="00F324F6" w:rsidRPr="002D2C2E">
        <w:t>sud</w:t>
      </w:r>
      <w:r w:rsidRPr="002D2C2E">
        <w:t xml:space="preserve"> će donijeti rješenje o otvaranju i zaključenju stečajnog postupka.</w:t>
      </w:r>
    </w:p>
    <w:p w:rsidRDefault="00D677F7" w:rsidP="00065B42" w:rsidR="00D677F7" w:rsidRPr="002D2C2E">
      <w:pPr>
        <w:rPr>
          <w:color w:val="FF0000"/>
        </w:rPr>
      </w:pPr>
    </w:p>
    <w:p w:rsidRDefault="00065B42" w:rsidP="00D677F7" w:rsidR="00065B42" w:rsidRPr="00F4192B">
      <w:pPr>
        <w:jc w:val="center"/>
      </w:pPr>
      <w:r w:rsidRPr="00F4192B">
        <w:t>Obrazloženje</w:t>
      </w:r>
    </w:p>
    <w:p w:rsidRDefault="00065B42" w:rsidP="00901CFD" w:rsidR="005543BD" w:rsidRPr="00F4192B">
      <w:r w:rsidRPr="00F4192B">
        <w:t xml:space="preserve"> </w:t>
      </w:r>
    </w:p>
    <w:p w:rsidRDefault="007D5AA4" w:rsidP="007D5AA4" w:rsidR="007D5AA4" w:rsidRPr="00F4192B">
      <w:pPr>
        <w:ind w:firstLine="708"/>
        <w:jc w:val="both"/>
      </w:pPr>
      <w:r w:rsidRPr="00F4192B">
        <w:t xml:space="preserve">Financijska agencija, Regionalni centar Zagreb, podnijela je ovom sudu prijedlog za otvaranje stečajnog postupka nad dužnikom </w:t>
      </w:r>
      <w:r w:rsidR="002D2C2E" w:rsidRPr="00F4192B">
        <w:t>KLEN QUARTO 23 j.d.o.o., Zagreb, Ulica Pavla Perića 49, OIB: 64568300034</w:t>
      </w:r>
      <w:r w:rsidRPr="00F4192B">
        <w:t>.</w:t>
      </w:r>
    </w:p>
    <w:p w:rsidRDefault="007D5AA4" w:rsidP="007D5AA4" w:rsidR="007D5AA4" w:rsidRPr="00F4192B">
      <w:pPr>
        <w:ind w:firstLine="708"/>
        <w:jc w:val="both"/>
      </w:pPr>
    </w:p>
    <w:p w:rsidRDefault="007D5AA4" w:rsidP="007D5AA4" w:rsidR="007D5AA4" w:rsidRPr="00F4192B">
      <w:pPr>
        <w:ind w:firstLine="708"/>
        <w:jc w:val="both"/>
      </w:pPr>
      <w:r w:rsidRPr="00F4192B">
        <w:t>Prijedlog je podnesen na temelju čl. 110. st. 1. Stečajnog zakona („Narodne novine“ broj 71/15 i 104/17, dalje: SZ).</w:t>
      </w:r>
    </w:p>
    <w:p w:rsidRDefault="007D5AA4" w:rsidP="007D5AA4" w:rsidR="007D5AA4" w:rsidRPr="00F4192B">
      <w:pPr>
        <w:ind w:firstLine="708"/>
        <w:jc w:val="both"/>
      </w:pPr>
    </w:p>
    <w:p w:rsidRDefault="007D5AA4" w:rsidP="007D5AA4" w:rsidR="007D5AA4" w:rsidRPr="00F4192B">
      <w:pPr>
        <w:ind w:firstLine="708"/>
        <w:jc w:val="both"/>
      </w:pPr>
      <w:r w:rsidRPr="00F4192B">
        <w:t xml:space="preserve">Financijska agencija, kao predlagatelj, navela je u prijedlogu za otvaranje stečajnog postupka kako dužnik na dan </w:t>
      </w:r>
      <w:r w:rsidR="00F4192B" w:rsidRPr="00F4192B">
        <w:t>3</w:t>
      </w:r>
      <w:r w:rsidRPr="00F4192B">
        <w:t xml:space="preserve">. </w:t>
      </w:r>
      <w:r w:rsidR="00E57E26" w:rsidRPr="00F4192B">
        <w:t>listopada</w:t>
      </w:r>
      <w:r w:rsidRPr="00F4192B">
        <w:t xml:space="preserve"> 2018. u Očevidniku redoslijeda osnova za plaćanje ima evidentirane neizvršene osnove za plaćanje u neprekinutom razdoblju od 120 dana, u ukupnom iznosu od </w:t>
      </w:r>
      <w:r w:rsidR="00F4192B" w:rsidRPr="00F4192B">
        <w:t>5.493,20</w:t>
      </w:r>
      <w:r w:rsidR="00E57E26" w:rsidRPr="00F4192B">
        <w:t xml:space="preserve"> kn, kao i da dužnik ima 1</w:t>
      </w:r>
      <w:r w:rsidRPr="00F4192B">
        <w:t xml:space="preserve"> zaposlen</w:t>
      </w:r>
      <w:r w:rsidR="00E57E26" w:rsidRPr="00F4192B">
        <w:t>og</w:t>
      </w:r>
      <w:r w:rsidRPr="00F4192B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D5AA4" w:rsidP="007D5AA4" w:rsidR="007D5AA4" w:rsidRPr="002D2C2E">
      <w:pPr>
        <w:ind w:firstLine="708"/>
        <w:jc w:val="both"/>
        <w:rPr>
          <w:color w:val="FF0000"/>
        </w:rPr>
      </w:pPr>
    </w:p>
    <w:p w:rsidRDefault="007D5AA4" w:rsidP="007D5AA4" w:rsidR="007D5AA4" w:rsidRPr="00C54579">
      <w:pPr>
        <w:ind w:firstLine="708"/>
        <w:jc w:val="both"/>
      </w:pPr>
      <w:r w:rsidRPr="00F4192B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</w:t>
      </w:r>
      <w:r w:rsidRPr="001F6E3B">
        <w:t xml:space="preserve">nad dužnikom, a potom je održano ročište radi očitovanja o </w:t>
      </w:r>
      <w:r w:rsidRPr="001F6E3B">
        <w:lastRenderedPageBreak/>
        <w:t>prijedlogu za otvaranje stečajnog postupka. Zastupnik</w:t>
      </w:r>
      <w:r w:rsidR="00945F71" w:rsidRPr="001F6E3B">
        <w:t xml:space="preserve"> po zakonu dužnika</w:t>
      </w:r>
      <w:r w:rsidRPr="001F6E3B">
        <w:t xml:space="preserve"> </w:t>
      </w:r>
      <w:r w:rsidR="00F4192B" w:rsidRPr="001F6E3B">
        <w:t xml:space="preserve">je na ročištu održanom dana 16. travnja 2019. godine, </w:t>
      </w:r>
      <w:r w:rsidR="00945F71" w:rsidRPr="001F6E3B">
        <w:t>naveo da dužnik u svom vlasništvu nema nekretnina, pokretnina niti imovinskih prava, te da dužnik jedino ima potraživanje od treće osobe i to društva STELLA INTERIJERI d.o.o. u visini od cca 25.000,00 kuna i to po osnovu izvršenih knjigovodstvenih usluga, a temeljem usmeno sklopljenog Ugovora</w:t>
      </w:r>
      <w:r w:rsidR="003C5B8D" w:rsidRPr="001F6E3B">
        <w:t xml:space="preserve">, </w:t>
      </w:r>
      <w:r w:rsidR="00945F71" w:rsidRPr="001F6E3B">
        <w:t>te da nije pokrenuo postupak naplate na</w:t>
      </w:r>
      <w:r w:rsidR="001F6E3B" w:rsidRPr="001F6E3B">
        <w:t>vedenog potraživanja putem suda i</w:t>
      </w:r>
      <w:r w:rsidR="00945F71" w:rsidRPr="001F6E3B">
        <w:t xml:space="preserve"> da nema sredstva osiguranja naplate navedenog </w:t>
      </w:r>
      <w:r w:rsidR="00945F71" w:rsidRPr="00C54579">
        <w:t>potraživanja</w:t>
      </w:r>
      <w:r w:rsidR="001F6E3B" w:rsidRPr="00C54579">
        <w:t xml:space="preserve">, te je naveo da se ne protivi pokretanju stečajnog </w:t>
      </w:r>
      <w:r w:rsidR="003C5B8D" w:rsidRPr="00C54579">
        <w:t>postupka</w:t>
      </w:r>
      <w:r w:rsidRPr="00C54579">
        <w:t>.</w:t>
      </w:r>
    </w:p>
    <w:p w:rsidRDefault="007D5AA4" w:rsidP="007D5AA4" w:rsidR="007D5AA4" w:rsidRPr="00C54579">
      <w:pPr>
        <w:ind w:firstLine="708"/>
        <w:jc w:val="both"/>
      </w:pPr>
    </w:p>
    <w:p w:rsidRDefault="007D5AA4" w:rsidP="007D5AA4" w:rsidR="007D5AA4" w:rsidRPr="00C54579">
      <w:pPr>
        <w:ind w:firstLine="708"/>
        <w:jc w:val="both"/>
      </w:pPr>
      <w:r w:rsidRPr="00C54579">
        <w:t xml:space="preserve">Uvidom u podnesak FINE od </w:t>
      </w:r>
      <w:r w:rsidR="00633B89" w:rsidRPr="00C54579">
        <w:t>11</w:t>
      </w:r>
      <w:r w:rsidRPr="00C54579">
        <w:t xml:space="preserve">. </w:t>
      </w:r>
      <w:r w:rsidR="00633B89" w:rsidRPr="00C54579">
        <w:t>ožujka</w:t>
      </w:r>
      <w:r w:rsidRPr="00C54579">
        <w:t xml:space="preserve"> 201</w:t>
      </w:r>
      <w:r w:rsidR="00633B89" w:rsidRPr="00C54579">
        <w:t>9</w:t>
      </w:r>
      <w:r w:rsidRPr="00C54579">
        <w:t xml:space="preserve">. (list </w:t>
      </w:r>
      <w:r w:rsidR="00633B89" w:rsidRPr="00C54579">
        <w:t>22</w:t>
      </w:r>
      <w:r w:rsidRPr="00C54579">
        <w:t xml:space="preserve">. spisa) sud je utvrdio kako je dužnik na dan </w:t>
      </w:r>
      <w:r w:rsidR="001F6E3B" w:rsidRPr="00C54579">
        <w:t>3</w:t>
      </w:r>
      <w:r w:rsidRPr="00C54579">
        <w:t xml:space="preserve">. </w:t>
      </w:r>
      <w:r w:rsidR="00633B89" w:rsidRPr="00C54579">
        <w:t>listopada</w:t>
      </w:r>
      <w:r w:rsidRPr="00C54579">
        <w:t xml:space="preserve"> 2018. u Očevidniku redoslijeda osnova za plaćanje imao neizvršene osnove za plaćanje u neprekinutom razdoblju od 120 dana. Iz Očevidnika redoslijeda osnova za plaćanje na dan </w:t>
      </w:r>
      <w:r w:rsidR="00535FA0" w:rsidRPr="00C54579">
        <w:t>15</w:t>
      </w:r>
      <w:r w:rsidRPr="00C54579">
        <w:t xml:space="preserve">. </w:t>
      </w:r>
      <w:r w:rsidR="00535FA0" w:rsidRPr="00C54579">
        <w:t>travnja</w:t>
      </w:r>
      <w:r w:rsidRPr="00C54579">
        <w:t xml:space="preserve"> 201</w:t>
      </w:r>
      <w:r w:rsidR="00535FA0" w:rsidRPr="00C54579">
        <w:t>9</w:t>
      </w:r>
      <w:r w:rsidRPr="00C54579">
        <w:t>. proizlazi kako ukupan iznos ob</w:t>
      </w:r>
      <w:r w:rsidR="00981053" w:rsidRPr="00C54579">
        <w:t>veza po svim neizvršenim osnova</w:t>
      </w:r>
      <w:r w:rsidRPr="00C54579">
        <w:t xml:space="preserve">ma za plaćanje s kamatom iznosi </w:t>
      </w:r>
      <w:r w:rsidR="001F6E3B" w:rsidRPr="00C54579">
        <w:t xml:space="preserve">5.508,16 </w:t>
      </w:r>
      <w:r w:rsidRPr="00C54579">
        <w:t xml:space="preserve">kn. </w:t>
      </w:r>
    </w:p>
    <w:p w:rsidRDefault="00535FA0" w:rsidP="00535FA0" w:rsidR="00535FA0" w:rsidRPr="00C54579">
      <w:pPr>
        <w:jc w:val="both"/>
      </w:pPr>
    </w:p>
    <w:p w:rsidRDefault="007D5AA4" w:rsidP="00535FA0" w:rsidR="007D5AA4" w:rsidRPr="00C54579">
      <w:pPr>
        <w:ind w:firstLine="708"/>
        <w:jc w:val="both"/>
      </w:pPr>
      <w:r w:rsidRPr="00C54579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D5AA4" w:rsidP="007D5AA4" w:rsidR="007D5AA4" w:rsidRPr="00C54579">
      <w:pPr>
        <w:ind w:firstLine="708"/>
        <w:jc w:val="both"/>
      </w:pPr>
    </w:p>
    <w:p w:rsidRDefault="007D5AA4" w:rsidP="007D5AA4" w:rsidR="007D5AA4" w:rsidRPr="00C54579">
      <w:pPr>
        <w:ind w:firstLine="708"/>
        <w:jc w:val="both"/>
      </w:pPr>
      <w:r w:rsidRPr="00C54579">
        <w:t xml:space="preserve">U smislu citirane odredbe čl. 132. st. 1. SZ-a pozvane su osobe koje imaju pravni interes za provedbom stečajnoga postupka predujmiti troškova prethodnoga i otvorenoga stečajnog postupka u ukupnom iznosu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CF2ED1" w:rsidP="007D5AA4" w:rsidR="00CF2ED1" w:rsidRPr="00C54579">
      <w:pPr>
        <w:ind w:firstLine="708"/>
        <w:jc w:val="both"/>
      </w:pPr>
    </w:p>
    <w:p w:rsidRDefault="00CF2ED1" w:rsidP="007D5AA4" w:rsidR="00CF2ED1" w:rsidRPr="00C54579">
      <w:pPr>
        <w:ind w:firstLine="708"/>
        <w:jc w:val="both"/>
      </w:pPr>
      <w:r w:rsidRPr="00C54579">
        <w:t xml:space="preserve">Naime, sud je smatrao da sam navod zakonskog zastupnika dužnika da ima potraživanje od treće osobe u iznosu od cca. 25.000,00 kn, temeljem usmeno sklopljenog ugovora i bez sredstava osiguranja naplate istog, ne predstavlja likvidnu imovinu koja bi bila dostatna za donošenje zaključka o postojanju imovine dužnika </w:t>
      </w:r>
      <w:r w:rsidR="007E5050" w:rsidRPr="00C54579">
        <w:t xml:space="preserve">jer se za istu </w:t>
      </w:r>
      <w:r w:rsidRPr="00C54579">
        <w:t>traži određena kvaliteta imovine u vidu njene likvidnosti, tj</w:t>
      </w:r>
      <w:r w:rsidR="00E72FD1">
        <w:t>.</w:t>
      </w:r>
      <w:r w:rsidRPr="00C54579">
        <w:t xml:space="preserve"> brze i lake </w:t>
      </w:r>
      <w:proofErr w:type="spellStart"/>
      <w:r w:rsidRPr="00C54579">
        <w:t>unovčivosti</w:t>
      </w:r>
      <w:proofErr w:type="spellEnd"/>
      <w:r w:rsidRPr="00C54579">
        <w:t xml:space="preserve">. Potencijalna, buduća imovina koja se sastoji od spornog zahtjeva za </w:t>
      </w:r>
      <w:r w:rsidR="007E5050" w:rsidRPr="00C54579">
        <w:t>za isplatu</w:t>
      </w:r>
      <w:r w:rsidRPr="00C54579">
        <w:t xml:space="preserve"> radi čijeg </w:t>
      </w:r>
      <w:r w:rsidR="007E5050" w:rsidRPr="00C54579">
        <w:t>ostvarenje</w:t>
      </w:r>
      <w:r w:rsidRPr="00C54579">
        <w:t xml:space="preserve"> je potrebno voditi </w:t>
      </w:r>
      <w:r w:rsidR="00383DEA">
        <w:t xml:space="preserve">za pretpostaviti </w:t>
      </w:r>
      <w:r w:rsidRPr="00C54579">
        <w:t xml:space="preserve">dugogodišnji parnični postupak ne ispunjava zahtjev likvidnosti imovine. Vođenje stečajnog postupka je skopčano sa troškovima postupka i ti se troškovi alimentiraju iz imovine stečajnog dužnika, a ne postoji neki drugi izvor sredstava za financiranje stečajnih postupaka. Ocjena rizika budućeg parničnog postupka radi </w:t>
      </w:r>
      <w:r w:rsidR="007E5050" w:rsidRPr="00C54579">
        <w:t>naplate</w:t>
      </w:r>
      <w:r w:rsidRPr="00C54579">
        <w:t xml:space="preserve"> je na osobama koje imaju pravni interes za vođenje stečajnog postupka. Vjerovnici procjenjuju uspjeh u budućem parničnom postupku kroz ne/predujmljivanje budućih troškova stečajnog i parničnog postupka.</w:t>
      </w:r>
    </w:p>
    <w:p w:rsidRDefault="007D5AA4" w:rsidP="007D5AA4" w:rsidR="007D5AA4" w:rsidRPr="00C54579">
      <w:pPr>
        <w:ind w:firstLine="708"/>
        <w:jc w:val="both"/>
      </w:pPr>
    </w:p>
    <w:p w:rsidRDefault="00C54579" w:rsidP="007D5AA4" w:rsidR="007D5AA4" w:rsidRPr="00C54579">
      <w:pPr>
        <w:ind w:firstLine="708"/>
        <w:jc w:val="both"/>
      </w:pPr>
      <w:r w:rsidRPr="00C54579">
        <w:t>Slijedom navedenog, a i</w:t>
      </w:r>
      <w:r w:rsidR="007D5AA4" w:rsidRPr="00C54579">
        <w:t>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</w:t>
      </w:r>
      <w:r w:rsidR="007D5AA4" w:rsidRPr="00C54579">
        <w:rPr>
          <w:b/>
        </w:rPr>
        <w:t>točka I. izreke</w:t>
      </w:r>
      <w:r w:rsidR="007D5AA4" w:rsidRPr="00C54579">
        <w:t>) te su upozoreni na pravne posljedice ako ne postupe po ovom rješenju iz točke I. sukladno odredbi članka 132. st. 2. SZ-a (</w:t>
      </w:r>
      <w:r w:rsidR="007D5AA4" w:rsidRPr="00C54579">
        <w:rPr>
          <w:b/>
        </w:rPr>
        <w:t>točka II. izreke</w:t>
      </w:r>
      <w:r w:rsidR="007D5AA4" w:rsidRPr="00C54579">
        <w:t xml:space="preserve">). </w:t>
      </w:r>
    </w:p>
    <w:p w:rsidRDefault="007D5AA4" w:rsidP="007D5AA4" w:rsidR="007D5AA4" w:rsidRPr="00C54579">
      <w:pPr>
        <w:ind w:firstLine="708"/>
        <w:jc w:val="both"/>
      </w:pPr>
      <w:r w:rsidRPr="00C54579">
        <w:lastRenderedPageBreak/>
        <w:t xml:space="preserve">        </w:t>
      </w:r>
    </w:p>
    <w:p w:rsidRDefault="007D5AA4" w:rsidP="00E414C9" w:rsidR="007D5AA4" w:rsidRPr="00C54579">
      <w:pPr>
        <w:jc w:val="center"/>
      </w:pPr>
      <w:r w:rsidRPr="00C54579">
        <w:t xml:space="preserve">U Zagrebu </w:t>
      </w:r>
      <w:r w:rsidR="00E414C9" w:rsidRPr="00C54579">
        <w:t xml:space="preserve">dana, </w:t>
      </w:r>
      <w:r w:rsidRPr="00C54579">
        <w:t>1</w:t>
      </w:r>
      <w:r w:rsidR="00E414C9" w:rsidRPr="00C54579">
        <w:t>6</w:t>
      </w:r>
      <w:r w:rsidRPr="00C54579">
        <w:t xml:space="preserve">. </w:t>
      </w:r>
      <w:r w:rsidR="00E414C9" w:rsidRPr="00C54579">
        <w:t>travnja</w:t>
      </w:r>
      <w:r w:rsidRPr="00C54579">
        <w:t xml:space="preserve"> 2018.</w:t>
      </w:r>
      <w:r w:rsidR="00E414C9" w:rsidRPr="00C54579">
        <w:t xml:space="preserve"> godine.</w:t>
      </w:r>
    </w:p>
    <w:p w:rsidRDefault="007D5AA4" w:rsidP="007D5AA4" w:rsidR="007D5AA4" w:rsidRPr="00C54579">
      <w:pPr>
        <w:ind w:firstLine="708"/>
        <w:jc w:val="both"/>
      </w:pPr>
      <w:r w:rsidRPr="00C54579">
        <w:t xml:space="preserve">                     </w:t>
      </w:r>
    </w:p>
    <w:p w:rsidRDefault="007D5AA4" w:rsidP="00E414C9" w:rsidR="007D5AA4" w:rsidRPr="00C54579">
      <w:pPr>
        <w:ind w:firstLine="708"/>
        <w:jc w:val="right"/>
      </w:pPr>
      <w:r w:rsidRPr="00C54579">
        <w:t xml:space="preserve">                                                                                                      Sudac:</w:t>
      </w:r>
    </w:p>
    <w:p w:rsidRDefault="00E414C9" w:rsidP="00E414C9" w:rsidR="007D5AA4" w:rsidRPr="00C54579">
      <w:pPr>
        <w:ind w:firstLine="708"/>
        <w:jc w:val="right"/>
      </w:pPr>
      <w:r w:rsidRPr="00C54579">
        <w:t>Josip Bilić</w:t>
      </w:r>
    </w:p>
    <w:p w:rsidRDefault="00E414C9" w:rsidP="00E414C9" w:rsidR="00E414C9" w:rsidRPr="00C54579">
      <w:pPr>
        <w:jc w:val="both"/>
      </w:pPr>
    </w:p>
    <w:p w:rsidRDefault="007D5AA4" w:rsidP="00E414C9" w:rsidR="007D5AA4" w:rsidRPr="00C54579">
      <w:pPr>
        <w:jc w:val="both"/>
      </w:pPr>
      <w:r w:rsidRPr="00C54579">
        <w:t>Uputa o pravnom lijeku:</w:t>
      </w:r>
    </w:p>
    <w:p w:rsidRDefault="007D5AA4" w:rsidP="00E414C9" w:rsidR="007D5AA4" w:rsidRPr="00C54579">
      <w:pPr>
        <w:jc w:val="both"/>
      </w:pPr>
      <w:r w:rsidRPr="00C54579">
        <w:t>Protiv ovog rješenja može se izjaviti žalba. Žalba se podnosi ovom sudu u 2 primjerka za Visoki trgovački sud RH u roku od 8 dana, od dana dostave rješenja.</w:t>
      </w:r>
    </w:p>
    <w:p w:rsidRDefault="00981053" w:rsidP="00E414C9" w:rsidR="00981053" w:rsidRPr="00C54579">
      <w:pPr>
        <w:jc w:val="both"/>
      </w:pPr>
    </w:p>
    <w:p w:rsidRDefault="007D5AA4" w:rsidP="00E414C9" w:rsidR="007D5AA4" w:rsidRPr="00C54579">
      <w:pPr>
        <w:jc w:val="both"/>
      </w:pPr>
      <w:r w:rsidRPr="00C54579">
        <w:t>DNA:</w:t>
      </w:r>
    </w:p>
    <w:p w:rsidRDefault="00E414C9" w:rsidP="00E414C9" w:rsidR="007D5AA4" w:rsidRPr="00C54579">
      <w:pPr>
        <w:jc w:val="both"/>
      </w:pPr>
      <w:r w:rsidRPr="00C54579">
        <w:t xml:space="preserve">1. </w:t>
      </w:r>
      <w:r w:rsidR="007D5AA4" w:rsidRPr="00C54579">
        <w:t>predlagatelju,</w:t>
      </w:r>
    </w:p>
    <w:p w:rsidRDefault="00E414C9" w:rsidP="00E414C9" w:rsidR="007D5AA4" w:rsidRPr="00C54579">
      <w:pPr>
        <w:jc w:val="both"/>
      </w:pPr>
      <w:r w:rsidRPr="00C54579">
        <w:t xml:space="preserve">2. </w:t>
      </w:r>
      <w:r w:rsidR="007D5AA4" w:rsidRPr="00C54579">
        <w:t xml:space="preserve">dužniku </w:t>
      </w:r>
    </w:p>
    <w:p w:rsidRDefault="00E414C9" w:rsidP="00E414C9" w:rsidR="007D5AA4" w:rsidRPr="00C54579">
      <w:pPr>
        <w:jc w:val="both"/>
      </w:pPr>
      <w:r w:rsidRPr="00C54579">
        <w:t xml:space="preserve">3. </w:t>
      </w:r>
      <w:r w:rsidR="007D5AA4" w:rsidRPr="00C54579">
        <w:t>zastupniku po zakonu dužnika,</w:t>
      </w:r>
    </w:p>
    <w:p w:rsidRDefault="00E414C9" w:rsidP="00E414C9" w:rsidR="007D5AA4" w:rsidRPr="00C54579">
      <w:pPr>
        <w:jc w:val="both"/>
      </w:pPr>
      <w:r w:rsidRPr="00C54579">
        <w:t xml:space="preserve">4. </w:t>
      </w:r>
      <w:r w:rsidR="007D5AA4" w:rsidRPr="00C54579">
        <w:t>e-oglasna ploča 15 dana,</w:t>
      </w:r>
    </w:p>
    <w:p w:rsidRDefault="007D5AA4" w:rsidP="00E414C9" w:rsidR="00065B42" w:rsidRPr="00C54579">
      <w:pPr>
        <w:jc w:val="both"/>
      </w:pPr>
      <w:r w:rsidRPr="00C54579">
        <w:t>5.</w:t>
      </w:r>
      <w:r w:rsidR="00E414C9" w:rsidRPr="00C54579">
        <w:t xml:space="preserve"> </w:t>
      </w:r>
      <w:r w:rsidRPr="00C54579">
        <w:t>računovodstvo suda.</w:t>
      </w:r>
    </w:p>
    <w:sectPr w:rsidSect="00981053" w:rsidR="00065B42" w:rsidRPr="00C54579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1F6E3B"/>
    <w:rsid w:val="0021298E"/>
    <w:rsid w:val="00260C00"/>
    <w:rsid w:val="002817DE"/>
    <w:rsid w:val="002C3072"/>
    <w:rsid w:val="002D2C2E"/>
    <w:rsid w:val="002D5087"/>
    <w:rsid w:val="002D60CE"/>
    <w:rsid w:val="00383DEA"/>
    <w:rsid w:val="003C5B8D"/>
    <w:rsid w:val="003D0115"/>
    <w:rsid w:val="003F3702"/>
    <w:rsid w:val="00412D47"/>
    <w:rsid w:val="0046518B"/>
    <w:rsid w:val="00492A36"/>
    <w:rsid w:val="004C428C"/>
    <w:rsid w:val="00501EBB"/>
    <w:rsid w:val="00535D8E"/>
    <w:rsid w:val="00535FA0"/>
    <w:rsid w:val="005543BD"/>
    <w:rsid w:val="0059075B"/>
    <w:rsid w:val="00591F57"/>
    <w:rsid w:val="00633B89"/>
    <w:rsid w:val="00662884"/>
    <w:rsid w:val="00704DD0"/>
    <w:rsid w:val="007150E9"/>
    <w:rsid w:val="00754CF2"/>
    <w:rsid w:val="007B068E"/>
    <w:rsid w:val="007D3C8E"/>
    <w:rsid w:val="007D5AA4"/>
    <w:rsid w:val="007E5050"/>
    <w:rsid w:val="007E6A6F"/>
    <w:rsid w:val="008B669A"/>
    <w:rsid w:val="00901CFD"/>
    <w:rsid w:val="00945F71"/>
    <w:rsid w:val="00947BCF"/>
    <w:rsid w:val="00981053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176AC"/>
    <w:rsid w:val="00C23ADD"/>
    <w:rsid w:val="00C40A44"/>
    <w:rsid w:val="00C54579"/>
    <w:rsid w:val="00CF2ED1"/>
    <w:rsid w:val="00D24310"/>
    <w:rsid w:val="00D677F7"/>
    <w:rsid w:val="00D803A5"/>
    <w:rsid w:val="00DE0F86"/>
    <w:rsid w:val="00E0682D"/>
    <w:rsid w:val="00E24B5E"/>
    <w:rsid w:val="00E414C9"/>
    <w:rsid w:val="00E57E26"/>
    <w:rsid w:val="00E72FD1"/>
    <w:rsid w:val="00EB1EF3"/>
    <w:rsid w:val="00EF3D26"/>
    <w:rsid w:val="00F324F6"/>
    <w:rsid w:val="00F4192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EF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EF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EF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EF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EF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EF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EF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EF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St-2573/2018</izvorni_sadrzaj>
    <derivirana_varijabla naziv="DomainObject.Predmet.OznakaBroj_1">St-2573/2018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KLEN QUARTO 23 j.d.o.o. za trgovinu i usluge zastupanog po punomoćniku Stjepan Kelečić</izvorni_sadrzaj>
    <derivirana_varijabla naziv="DomainObject.Predmet.ProtustrankaFormated_1">  KLEN QUARTO 23 j.d.o.o. za trgovinu i usluge zastupanog po punomoćniku Stjepan Kelečić</derivirana_varijabla>
  </DomainObject.Predmet.ProtustrankaFormated>
  <DomainObject.Predmet.ProtustrankaFormatedOIB>
    <izvorni_sadrzaj>  KLEN QUARTO 23 j.d.o.o. za trgovinu i usluge, OIB 64568300034 zastupanog po punomoćniku Stjepan Kelečić</izvorni_sadrzaj>
    <derivirana_varijabla naziv="DomainObject.Predmet.ProtustrankaFormatedOIB_1">  KLEN QUARTO 23 j.d.o.o. za trgovinu i usluge, OIB 64568300034 zastupanog po punomoćniku Stjepan Kelečić</derivirana_varijabla>
  </DomainObject.Predmet.ProtustrankaFormatedOIB>
  <DomainObject.Predmet.ProtustrankaFormatedWithAdress>
    <izvorni_sadrzaj> KLEN QUARTO 23 j.d.o.o. za trgovinu i usluge, Ulica Pavla Perića 49, 10360 Sesvete zastupanog po punomoćniku Stjepan Kelečić</izvorni_sadrzaj>
    <derivirana_varijabla naziv="DomainObject.Predmet.ProtustrankaFormatedWithAdress_1"> KLEN QUARTO 23 j.d.o.o. za trgovinu i usluge, Ulica Pavla Perića 49, 10360 Sesvete zastupanog po punomoćniku Stjepan Kelečić</derivirana_varijabla>
  </DomainObject.Predmet.ProtustrankaFormatedWithAdress>
  <DomainObject.Predmet.ProtustrankaFormatedWithAdressOIB>
    <izvorni_sadrzaj> KLEN QUARTO 23 j.d.o.o. za trgovinu i usluge, OIB 64568300034, Ulica Pavla Perića 49, 10360 Sesvete zastupanog po punomoćniku Stjepan Kelečić</izvorni_sadrzaj>
    <derivirana_varijabla naziv="DomainObject.Predmet.ProtustrankaFormatedWithAdressOIB_1"> KLEN QUARTO 23 j.d.o.o. za trgovinu i usluge, OIB 64568300034, Ulica Pavla Perića 49, 10360 Sesvete zastupanog po punomoćniku Stjepan Kelečić</derivirana_varijabla>
  </DomainObject.Predmet.ProtustrankaFormatedWithAdressOIB>
  <DomainObject.Predmet.ProtustrankaWithAdress>
    <izvorni_sadrzaj>KLEN QUARTO 23 j.d.o.o. za trgovinu i usluge Ulica Pavla Perića 49, 10360 Sesvete</izvorni_sadrzaj>
    <derivirana_varijabla naziv="DomainObject.Predmet.ProtustrankaWithAdress_1">KLEN QUARTO 23 j.d.o.o. za trgovinu i usluge Ulica Pavla Perića 49, 10360 Sesvete</derivirana_varijabla>
  </DomainObject.Predmet.ProtustrankaWithAdress>
  <DomainObject.Predmet.ProtustrankaWithAdressOIB>
    <izvorni_sadrzaj>KLEN QUARTO 23 j.d.o.o. za trgovinu i usluge, OIB 64568300034, Ulica Pavla Perića 49, 10360 Sesvete</izvorni_sadrzaj>
    <derivirana_varijabla naziv="DomainObject.Predmet.ProtustrankaWithAdressOIB_1">KLEN QUARTO 23 j.d.o.o. za trgovinu i usluge, OIB 64568300034, Ulica Pavla Perića 49, 10360 Sesvete</derivirana_varijabla>
  </DomainObject.Predmet.ProtustrankaWithAdressOIB>
  <DomainObject.Predmet.ProtustrankaNazivFormated>
    <izvorni_sadrzaj>KLEN QUARTO 23 j.d.o.o. za trgovinu i usluge</izvorni_sadrzaj>
    <derivirana_varijabla naziv="DomainObject.Predmet.ProtustrankaNazivFormated_1">KLEN QUARTO 23 j.d.o.o. za trgovinu i usluge</derivirana_varijabla>
  </DomainObject.Predmet.ProtustrankaNazivFormated>
  <DomainObject.Predmet.ProtustrankaNazivFormatedOIB>
    <izvorni_sadrzaj>KLEN QUARTO 23 j.d.o.o. za trgovinu i usluge, OIB 64568300034</izvorni_sadrzaj>
    <derivirana_varijabla naziv="DomainObject.Predmet.ProtustrankaNazivFormatedOIB_1">KLEN QUARTO 23 j.d.o.o. za trgovinu i usluge, OIB 64568300034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KLEN QUARTO 23 j.d.o.o. za trgovinu i usluge zastupanog po punomoćniku Stjepan Kelečić</item>
    </izvorni_sadrzaj>
    <derivirana_varijabla naziv="DomainObject.Predmet.ProtuStrankaListFormated_1">
      <item>KLEN QUARTO 23 j.d.o.o. za trgovinu i usluge zastupanog po punomoćniku Stjepan Kelečić</item>
    </derivirana_varijabla>
  </DomainObject.Predmet.ProtuStrankaListFormated>
  <DomainObject.Predmet.ProtuStrankaListFormatedOIB>
    <izvorni_sadrzaj>
      <item>KLEN QUARTO 23 j.d.o.o. za trgovinu i usluge, OIB 64568300034 zastupanog po punomoćniku Stjepan Kelečić</item>
    </izvorni_sadrzaj>
    <derivirana_varijabla naziv="DomainObject.Predmet.ProtuStrankaListFormatedOIB_1">
      <item>KLEN QUARTO 23 j.d.o.o. za trgovinu i usluge, OIB 64568300034 zastupanog po punomoćniku Stjepan Kelečić</item>
    </derivirana_varijabla>
  </DomainObject.Predmet.ProtuStrankaListFormatedOIB>
  <DomainObject.Predmet.ProtuStrankaListFormatedWithAdress>
    <izvorni_sadrzaj>
      <item>KLEN QUARTO 23 j.d.o.o. za trgovinu i usluge, Ulica Pavla Perića 49, 10360 Sesvete zastupanog po punomoćniku Stjepan Kelečić</item>
    </izvorni_sadrzaj>
    <derivirana_varijabla naziv="DomainObject.Predmet.ProtuStrankaListFormatedWithAdress_1">
      <item>KLEN QUARTO 23 j.d.o.o. za trgovinu i usluge, Ulica Pavla Perića 49, 10360 Sesvete zastupanog po punomoćniku Stjepan Kelečić</item>
    </derivirana_varijabla>
  </DomainObject.Predmet.ProtuStrankaListFormatedWithAdress>
  <DomainObject.Predmet.ProtuStrankaListFormatedWithAdressOIB>
    <izvorni_sadrzaj>
      <item>KLEN QUARTO 23 j.d.o.o. za trgovinu i usluge, OIB 64568300034, Ulica Pavla Perića 49, 10360 Sesvete zastupanog po punomoćniku Stjepan Kelečić</item>
    </izvorni_sadrzaj>
    <derivirana_varijabla naziv="DomainObject.Predmet.ProtuStrankaListFormatedWithAdressOIB_1">
      <item>KLEN QUARTO 23 j.d.o.o. za trgovinu i usluge, OIB 64568300034, Ulica Pavla Perića 49, 10360 Sesvete zastupanog po punomoćniku Stjepan Kelečić</item>
    </derivirana_varijabla>
  </DomainObject.Predmet.ProtuStrankaListFormatedWithAdressOIB>
  <DomainObject.Predmet.ProtuStrankaListNazivFormated>
    <izvorni_sadrzaj>
      <item>KLEN QUARTO 23 j.d.o.o. za trgovinu i usluge</item>
    </izvorni_sadrzaj>
    <derivirana_varijabla naziv="DomainObject.Predmet.ProtuStrankaListNazivFormated_1">
      <item>KLEN QUARTO 23 j.d.o.o. za trgovinu i usluge</item>
    </derivirana_varijabla>
  </DomainObject.Predmet.ProtuStrankaListNazivFormated>
  <DomainObject.Predmet.ProtuStrankaListNazivFormatedOIB>
    <izvorni_sadrzaj>
      <item>KLEN QUARTO 23 j.d.o.o. za trgovinu i usluge, OIB 64568300034</item>
    </izvorni_sadrzaj>
    <derivirana_varijabla naziv="DomainObject.Predmet.ProtuStrankaListNazivFormatedOIB_1">
      <item>KLEN QUARTO 23 j.d.o.o. za trgovinu i usluge, OIB 64568300034</item>
    </derivirana_varijabla>
  </DomainObject.Predmet.ProtuStrankaListNazivFormatedOIB>
  <DomainObject.Predmet.OstaliListFormated>
    <izvorni_sadrzaj>
      <item>Stjepan Kelečić punomoćnik sudionika u postupku KLEN QUARTO 23 j.d.o.o. za trgovinu i usluge</item>
      <item>Raiffeisenbank Austria d.d.</item>
    </izvorni_sadrzaj>
    <derivirana_varijabla naziv="DomainObject.Predmet.OstaliListFormated_1">
      <item>Stjepan Kelečić punomoćnik sudionika u postupku KLEN QUARTO 23 j.d.o.o. za trgovinu i usluge</item>
      <item>Raiffeisenbank Austria d.d.</item>
    </derivirana_varijabla>
  </DomainObject.Predmet.OstaliListFormated>
  <DomainObject.Predmet.OstaliListFormatedOIB>
    <izvorni_sadrzaj>
      <item>Stjepan Kelečić, OIB 07352088603 punomoćnik sudionika u postupku KLEN QUARTO 23 j.d.o.o. za trgovinu i usluge</item>
      <item>Raiffeisenbank Austria d.d., OIB 53056966535</item>
    </izvorni_sadrzaj>
    <derivirana_varijabla naziv="DomainObject.Predmet.OstaliListFormatedOIB_1">
      <item>Stjepan Kelečić, OIB 07352088603 punomoćnik sudionika u postupku KLEN QUARTO 23 j.d.o.o. za trgovinu i usluge</item>
      <item>Raiffeisenbank Austria d.d., OIB 53056966535</item>
    </derivirana_varijabla>
  </DomainObject.Predmet.OstaliListFormatedOIB>
  <DomainObject.Predmet.OstaliListFormatedWithAdress>
    <izvorni_sadrzaj>
      <item>Stjepan Kelečić, Beter 36, 10450 Beter punomoćnik sudionika u postupku KLEN QUARTO 23 j.d.o.o. za trgovinu i usluge</item>
      <item>Raiffeisenbank Austria d.d., Magazinska cesta 69, 10000 Zagreb</item>
    </izvorni_sadrzaj>
    <derivirana_varijabla naziv="DomainObject.Predmet.OstaliListFormatedWithAdress_1">
      <item>Stjepan Kelečić, Beter 36, 10450 Beter punomoćnik sudionika u postupku KLEN QUARTO 23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Stjepan Kelečić, OIB 07352088603, Beter 36, 10450 Beter punomoćnik sudionika u postupku KLEN QUARTO 23 j.d.o.o. za trgovinu i usluge</item>
      <item>Raiffeisenbank Austria d.d., OIB 53056966535, Magazinska cesta 69, 10000 Zagreb</item>
    </izvorni_sadrzaj>
    <derivirana_varijabla naziv="DomainObject.Predmet.OstaliListFormatedWithAdressOIB_1">
      <item>Stjepan Kelečić, OIB 07352088603, Beter 36, 10450 Beter punomoćnik sudionika u postupku KLEN QUARTO 23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Stjepan Kelečić</item>
      <item>Raiffeisenbank Austria d.d.</item>
    </izvorni_sadrzaj>
    <derivirana_varijabla naziv="DomainObject.Predmet.OstaliListNazivFormated_1">
      <item>Stjepan Kelečić</item>
      <item>Raiffeisenbank Austria d.d.</item>
    </derivirana_varijabla>
  </DomainObject.Predmet.OstaliListNazivFormated>
  <DomainObject.Predmet.OstaliListNazivFormatedOIB>
    <izvorni_sadrzaj>
      <item>Stjepan Kelečić, OIB 07352088603</item>
      <item>Raiffeisenbank Austria d.d., OIB 53056966535</item>
    </izvorni_sadrzaj>
    <derivirana_varijabla naziv="DomainObject.Predmet.OstaliListNazivFormatedOIB_1">
      <item>Stjepan Kelečić, OIB 07352088603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KLEN QUARTO 23 j.d.o.o. za trgovinu i usluge</izvorni_sadrzaj>
    <derivirana_varijabla naziv="DomainObject.Predmet.ProtustrankaIDrugi_1">KLEN QUARTO 23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KLEN QUARTO 23 j.d.o.o. za trgovinu i usluge, OIB 64568300034, Ulica Pavla Perića 49, 10360 Sesvete</izvorni_sadrzaj>
    <derivirana_varijabla naziv="DomainObject.Predmet.ProtustrankaIDrugiAdressOIB_1">KLEN QUARTO 23 j.d.o.o. za trgovinu i usluge, OIB 64568300034, Ulica Pavla Perića 49,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KLEN QUARTO 23 j.d.o.o. za trgovinu i usluge</item>
      <item>Stjepan Kelečić</item>
      <item>Raiffeisenbank Austria d.d.</item>
    </izvorni_sadrzaj>
    <derivirana_varijabla naziv="DomainObject.Predmet.SudioniciListNaziv_1">
      <item>FINA Regionalni centar Zagreb</item>
      <item>KLEN QUARTO 23 j.d.o.o. za trgovinu i usluge</item>
      <item>Stjepan Kelečić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KLEN QUARTO 23 j.d.o.o. za trgovinu i usluge, OIB 64568300034, Ulica Pavla Perića 49,10360 Sesvete</item>
      <item>Stjepan Kelečić, OIB 07352088603, Beter 36,10450 Beter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KLEN QUARTO 23 j.d.o.o. za trgovinu i usluge, OIB 64568300034, Ulica Pavla Perića 49,10360 Sesvete</item>
      <item>Stjepan Kelečić, OIB 07352088603, Beter 36,10450 Beter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64568300034</item>
      <item>, OIB 07352088603</item>
      <item>, OIB 53056966535</item>
    </izvorni_sadrzaj>
    <derivirana_varijabla naziv="DomainObject.Predmet.SudioniciListNazivOIB_1">
      <item>, OIB 85821130368</item>
      <item>, OIB 64568300034</item>
      <item>, OIB 07352088603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St-2573/2018-4</izvorni_sadrzaj>
    <derivirana_varijabla naziv="DomainObject.PredzadnjaOdlukaIzPredmeta.Oznaka_1">St-2573/2018-4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A75848-DBDD-4F1D-BE8A-40BD2F349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1006</properties:Words>
  <properties:Characters>5622</properties:Characters>
  <properties:Lines>115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2019-04-16T10:01:00Z</dcterms:created>
  <dc:creator>gzubak</dc:creator>
  <cp:lastModifiedBy>Irena Benko</cp:lastModifiedBy>
  <cp:lastPrinted>2016-01-04T09:19:00Z</cp:lastPrinted>
  <dcterms:modified xmlns:xsi="http://www.w3.org/2001/XMLSchema-instance" xsi:type="dcterms:W3CDTF">2019-04-16T12:41:00Z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rješenje - poziv vjerovnicima čl. 132. SZ - imovina nije dostatna.docx)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