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501c" w14:paraId="87b501c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6F4B58">
        <w:rPr>
          <w:b/>
        </w:rPr>
        <w:t>27</w:t>
      </w:r>
      <w:r w:rsidR="005868BF">
        <w:rPr>
          <w:b/>
        </w:rPr>
        <w:t>8</w:t>
      </w:r>
      <w:r w:rsidR="002D2442">
        <w:rPr>
          <w:b/>
        </w:rPr>
        <w:t>6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2D2442">
        <w:rPr>
          <w:lang w:val="hr-HR"/>
        </w:rPr>
        <w:t xml:space="preserve"> </w:t>
      </w:r>
      <w:r w:rsidR="002D2442" w:rsidRPr="002D2442">
        <w:rPr>
          <w:lang w:val="hr-HR"/>
        </w:rPr>
        <w:t>ŠORGO COMMERC, društvo s ograničenom odgovornošću za preradu i ugradbu kamena i trgovinu</w:t>
      </w:r>
      <w:r w:rsidR="00864CFD">
        <w:rPr>
          <w:lang w:val="hr-HR"/>
        </w:rPr>
        <w:t>,</w:t>
      </w:r>
      <w:r w:rsidR="002D2442">
        <w:rPr>
          <w:lang w:val="hr-HR"/>
        </w:rPr>
        <w:t xml:space="preserve"> OIB:</w:t>
      </w:r>
      <w:r w:rsidR="002D2442" w:rsidRPr="002D2442">
        <w:t xml:space="preserve"> </w:t>
      </w:r>
      <w:r w:rsidR="002D2442" w:rsidRPr="002D2442">
        <w:rPr>
          <w:lang w:val="hr-HR"/>
        </w:rPr>
        <w:t>74177191366</w:t>
      </w:r>
      <w:r w:rsidR="002D2442">
        <w:rPr>
          <w:lang w:val="hr-HR"/>
        </w:rPr>
        <w:t xml:space="preserve">, Split, Put Duilova 10.,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2D2442" w:rsidP="00E83C4F" w:rsidR="002D244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2D2442" w:rsidRPr="002D2442">
        <w:rPr>
          <w:lang w:val="hr-HR"/>
        </w:rPr>
        <w:t>ŠORGO COMMERC, društvo s ograničenom odgovornošću za preradu i ugradbu kamena i trgovinu</w:t>
      </w:r>
      <w:r w:rsidR="002D2442">
        <w:rPr>
          <w:lang w:val="hr-HR"/>
        </w:rPr>
        <w:t>, OIB:</w:t>
      </w:r>
      <w:r w:rsidR="002D2442" w:rsidRPr="002D2442">
        <w:t xml:space="preserve"> </w:t>
      </w:r>
      <w:r w:rsidR="002D2442" w:rsidRPr="002D2442">
        <w:rPr>
          <w:lang w:val="hr-HR"/>
        </w:rPr>
        <w:t>74177191366</w:t>
      </w:r>
      <w:r w:rsidR="002D2442">
        <w:rPr>
          <w:lang w:val="hr-HR"/>
        </w:rPr>
        <w:t>, Split, Put Duilova 10.,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2D2442">
        <w:rPr>
          <w:rFonts w:eastAsia="Calibri"/>
        </w:rPr>
        <w:t>474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D2442">
        <w:rPr>
          <w:rFonts w:eastAsia="Calibri"/>
        </w:rPr>
        <w:t>146.307,85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CC534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St-2786/2015</izvorni_sadrzaj>
    <derivirana_varijabla naziv="DomainObject.Predmet.OznakaBroj_1">St-2786/2015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ŠORGO COMMERC, društvo s ograničenom odgovornošću za preradu i ugradbu kamena i trgovinu</izvorni_sadrzaj>
    <derivirana_varijabla naziv="DomainObject.Predmet.ProtustrankaFormated_1">  ŠORGO COMMERC, društvo s ograničenom odgovornošću za preradu i ugradbu kamena i trgovinu</derivirana_varijabla>
  </DomainObject.Predmet.ProtustrankaFormated>
  <DomainObject.Predmet.ProtustrankaFormatedOIB>
    <izvorni_sadrzaj>  ŠORGO COMMERC, društvo s ograničenom odgovornošću za preradu i ugradbu kamena i trgovinu, OIB 74177191366</izvorni_sadrzaj>
    <derivirana_varijabla naziv="DomainObject.Predmet.ProtustrankaFormatedOIB_1">  ŠORGO COMMERC, društvo s ograničenom odgovornošću za preradu i ugradbu kamena i trgovinu, OIB 74177191366</derivirana_varijabla>
  </DomainObject.Predmet.ProtustrankaFormatedOIB>
  <DomainObject.Predmet.ProtustrankaFormatedWithAdress>
    <izvorni_sadrzaj> ŠORGO COMMERC, društvo s ograničenom odgovornošću za preradu i ugradbu kamena i trgovinu, Put Duilova 10, 21000 Split</izvorni_sadrzaj>
    <derivirana_varijabla naziv="DomainObject.Predmet.ProtustrankaFormatedWithAdress_1"> ŠORGO COMMERC, društvo s ograničenom odgovornošću za preradu i ugradbu kamena i trgovinu, Put Duilova 10, 21000 Split</derivirana_varijabla>
  </DomainObject.Predmet.ProtustrankaFormatedWithAdress>
  <DomainObject.Predmet.ProtustrankaFormatedWithAdressOIB>
    <izvorni_sadrzaj> ŠORGO COMMERC, društvo s ograničenom odgovornošću za preradu i ugradbu kamena i trgovinu, OIB 74177191366, Put Duilova 10, 21000 Split</izvorni_sadrzaj>
    <derivirana_varijabla naziv="DomainObject.Predmet.ProtustrankaFormatedWithAdressOIB_1"> ŠORGO COMMERC, društvo s ograničenom odgovornošću za preradu i ugradbu kamena i trgovinu, OIB 74177191366, Put Duilova 10, 21000 Split</derivirana_varijabla>
  </DomainObject.Predmet.ProtustrankaFormatedWithAdressOIB>
  <DomainObject.Predmet.ProtustrankaWithAdress>
    <izvorni_sadrzaj>ŠORGO COMMERC, društvo s ograničenom odgovornošću za preradu i ugradbu kamena i trgovinu Put Duilova 10, 21000 Split</izvorni_sadrzaj>
    <derivirana_varijabla naziv="DomainObject.Predmet.ProtustrankaWithAdress_1">ŠORGO COMMERC, društvo s ograničenom odgovornošću za preradu i ugradbu kamena i trgovinu Put Duilova 10, 21000 Split</derivirana_varijabla>
  </DomainObject.Predmet.ProtustrankaWithAdress>
  <DomainObject.Predmet.ProtustrankaWithAdressOIB>
    <izvorni_sadrzaj>ŠORGO COMMERC, društvo s ograničenom odgovornošću za preradu i ugradbu kamena i trgovinu, OIB 74177191366, Put Duilova 10, 21000 Split</izvorni_sadrzaj>
    <derivirana_varijabla naziv="DomainObject.Predmet.ProtustrankaWithAdressOIB_1">ŠORGO COMMERC, društvo s ograničenom odgovornošću za preradu i ugradbu kamena i trgovinu, OIB 74177191366, Put Duilova 10, 21000 Split</derivirana_varijabla>
  </DomainObject.Predmet.ProtustrankaWithAdressOIB>
  <DomainObject.Predmet.ProtustrankaNazivFormated>
    <izvorni_sadrzaj>ŠORGO COMMERC, društvo s ograničenom odgovornošću za preradu i ugradbu kamena i trgovinu</izvorni_sadrzaj>
    <derivirana_varijabla naziv="DomainObject.Predmet.ProtustrankaNazivFormated_1">ŠORGO COMMERC, društvo s ograničenom odgovornošću za preradu i ugradbu kamena i trgovinu</derivirana_varijabla>
  </DomainObject.Predmet.ProtustrankaNazivFormated>
  <DomainObject.Predmet.ProtustrankaNazivFormatedOIB>
    <izvorni_sadrzaj>ŠORGO COMMERC, društvo s ograničenom odgovornošću za preradu i ugradbu kamena i trgovinu, OIB 74177191366</izvorni_sadrzaj>
    <derivirana_varijabla naziv="DomainObject.Predmet.ProtustrankaNazivFormatedOIB_1">ŠORGO COMMERC, društvo s ograničenom odgovornošću za preradu i ugradbu kamena i trgovinu, OIB 74177191366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146307.85</izvorni_sadrzaj>
    <derivirana_varijabla naziv="DomainObject.Predmet.TrenutnaVrijednost_1">146307.85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ŠORGO COMMERC, društvo s ograničenom odgovornošću za preradu i ugradbu kamena i trgovinu</item>
    </izvorni_sadrzaj>
    <derivirana_varijabla naziv="DomainObject.Predmet.ProtuStrankaListFormated_1">
      <item>ŠORGO COMMERC, društvo s ograničenom odgovornošću za preradu i ugradbu kamena i trgovinu</item>
    </derivirana_varijabla>
  </DomainObject.Predmet.ProtuStrankaListFormated>
  <DomainObject.Predmet.ProtuStrankaListFormatedOIB>
    <izvorni_sadrzaj>
      <item>ŠORGO COMMERC, društvo s ograničenom odgovornošću za preradu i ugradbu kamena i trgovinu, OIB 74177191366</item>
    </izvorni_sadrzaj>
    <derivirana_varijabla naziv="DomainObject.Predmet.ProtuStrankaListFormatedOIB_1">
      <item>ŠORGO COMMERC, društvo s ograničenom odgovornošću za preradu i ugradbu kamena i trgovinu, OIB 74177191366</item>
    </derivirana_varijabla>
  </DomainObject.Predmet.ProtuStrankaListFormatedOIB>
  <DomainObject.Predmet.ProtuStrankaListFormatedWithAdress>
    <izvorni_sadrzaj>
      <item>ŠORGO COMMERC, društvo s ograničenom odgovornošću za preradu i ugradbu kamena i trgovinu, Put Duilova 10, 21000 Split</item>
    </izvorni_sadrzaj>
    <derivirana_varijabla naziv="DomainObject.Predmet.ProtuStrankaListFormatedWithAdress_1">
      <item>ŠORGO COMMERC, društvo s ograničenom odgovornošću za preradu i ugradbu kamena i trgovinu, Put Duilova 10, 21000 Split</item>
    </derivirana_varijabla>
  </DomainObject.Predmet.ProtuStrankaListFormatedWithAdress>
  <DomainObject.Predmet.ProtuStrankaListFormatedWithAdressOIB>
    <izvorni_sadrzaj>
      <item>ŠORGO COMMERC, društvo s ograničenom odgovornošću za preradu i ugradbu kamena i trgovinu, OIB 74177191366, Put Duilova 10, 21000 Split</item>
    </izvorni_sadrzaj>
    <derivirana_varijabla naziv="DomainObject.Predmet.ProtuStrankaListFormatedWithAdressOIB_1">
      <item>ŠORGO COMMERC, društvo s ograničenom odgovornošću za preradu i ugradbu kamena i trgovinu, OIB 74177191366, Put Duilova 10, 21000 Split</item>
    </derivirana_varijabla>
  </DomainObject.Predmet.ProtuStrankaListFormatedWithAdressOIB>
  <DomainObject.Predmet.ProtuStrankaListNazivFormated>
    <izvorni_sadrzaj>
      <item>ŠORGO COMMERC, društvo s ograničenom odgovornošću za preradu i ugradbu kamena i trgovinu</item>
    </izvorni_sadrzaj>
    <derivirana_varijabla naziv="DomainObject.Predmet.ProtuStrankaListNazivFormated_1">
      <item>ŠORGO COMMERC, društvo s ograničenom odgovornošću za preradu i ugradbu kamena i trgovinu</item>
    </derivirana_varijabla>
  </DomainObject.Predmet.ProtuStrankaListNazivFormated>
  <DomainObject.Predmet.ProtuStrankaListNazivFormatedOIB>
    <izvorni_sadrzaj>
      <item>ŠORGO COMMERC, društvo s ograničenom odgovornošću za preradu i ugradbu kamena i trgovinu, OIB 74177191366</item>
    </izvorni_sadrzaj>
    <derivirana_varijabla naziv="DomainObject.Predmet.ProtuStrankaListNazivFormatedOIB_1">
      <item>ŠORGO COMMERC, društvo s ograničenom odgovornošću za preradu i ugradbu kamena i trgovinu, OIB 74177191366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ŠORGO COMMERC, društvo s ograničenom odgovornošću za preradu i ugradbu kamena i trgovinu</izvorni_sadrzaj>
    <derivirana_varijabla naziv="DomainObject.Predmet.ProtustrankaIDrugi_1">ŠORGO COMMERC, društvo s ograničenom odgovornošću za preradu i ugradbu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ŠORGO COMMERC, društvo s ograničenom odgovornošću za preradu i ugradbu kamena i trgovinu, OIB 74177191366, Put Duilova 10, 21000 Split</izvorni_sadrzaj>
    <derivirana_varijabla naziv="DomainObject.Predmet.ProtustrankaIDrugiAdressOIB_1">ŠORGO COMMERC, društvo s ograničenom odgovornošću za preradu i ugradbu kamena i trgovinu, OIB 74177191366, Put Duilova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ŠORGO COMMERC, društvo s ograničenom odgovornošću za preradu i ugradbu kamena i trgovinu</item>
      <item>FINANCIJSKA AGENCIJA, RC SPLIT</item>
    </izvorni_sadrzaj>
    <derivirana_varijabla naziv="DomainObject.Predmet.SudioniciListNaziv_1">
      <item>ŠORGO COMMERC, društvo s ograničenom odgovornošću za preradu i ugradbu kamena i trgovinu</item>
      <item>FINANCIJSKA AGENCIJA, RC SPLIT</item>
    </derivirana_varijabla>
  </DomainObject.Predmet.SudioniciListNaziv>
  <DomainObject.Predmet.SudioniciListAdressOIB>
    <izvorni_sadrzaj>
      <item>ŠORGO COMMERC, društvo s ograničenom odgovornošću za preradu i ugradbu kamena i trgovinu, OIB 74177191366, Put Duilova 10,21000 Split</item>
      <item>FINANCIJSKA AGENCIJA, RC SPLIT, OIB 85821130368, Mažuranićevo šetalište 24 b,21000 Split</item>
    </izvorni_sadrzaj>
    <derivirana_varijabla naziv="DomainObject.Predmet.SudioniciListAdressOIB_1">
      <item>ŠORGO COMMERC, društvo s ograničenom odgovornošću za preradu i ugradbu kamena i trgovinu, OIB 74177191366, Put Duilova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74177191366</item>
      <item>, OIB 85821130368</item>
    </izvorni_sadrzaj>
    <derivirana_varijabla naziv="DomainObject.Predmet.SudioniciListNazivOIB_1">
      <item>, OIB 74177191366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1956</properties:Characters>
  <properties:Lines>48</properties:Lines>
  <properties:Paragraphs>16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2016-05-24T12:27:00Z</cp:lastPrinted>
  <dcterms:modified xmlns:xsi="http://www.w3.org/2001/XMLSchema-instance" xsi:type="dcterms:W3CDTF">2016-05-24T12:27:00Z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