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f51f" w14:paraId="bf2f51f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8150B">
        <w:t>8</w:t>
      </w:r>
      <w:r w:rsidR="00B14F05">
        <w:t>6</w:t>
      </w:r>
      <w:r w:rsidR="00AD51C4">
        <w:t>58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B14F05">
        <w:t>6</w:t>
      </w:r>
      <w:r w:rsidR="00AD51C4">
        <w:t>58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D51C4">
        <w:t>CESAR SERVIS d.o.o., OIB 79691945087, Zagreb, Okićka 32</w:t>
      </w:r>
      <w:r w:rsidR="0043549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D51C4">
        <w:t>35.368,47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2B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3549B"/>
    <w:rsid w:val="00452C66"/>
    <w:rsid w:val="004B4B7E"/>
    <w:rsid w:val="00524D3D"/>
    <w:rsid w:val="005A0492"/>
    <w:rsid w:val="005A0782"/>
    <w:rsid w:val="005E2116"/>
    <w:rsid w:val="005F77A6"/>
    <w:rsid w:val="006029F1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8150B"/>
    <w:rsid w:val="009A248B"/>
    <w:rsid w:val="009A35FD"/>
    <w:rsid w:val="009D789B"/>
    <w:rsid w:val="00A04A52"/>
    <w:rsid w:val="00A053FB"/>
    <w:rsid w:val="00A9783B"/>
    <w:rsid w:val="00AC44F3"/>
    <w:rsid w:val="00AD51C4"/>
    <w:rsid w:val="00AF1FB5"/>
    <w:rsid w:val="00AF31FC"/>
    <w:rsid w:val="00B00AAF"/>
    <w:rsid w:val="00B14F05"/>
    <w:rsid w:val="00B37548"/>
    <w:rsid w:val="00B64127"/>
    <w:rsid w:val="00BC1743"/>
    <w:rsid w:val="00C11749"/>
    <w:rsid w:val="00C25FD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3229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8658</izvorni_sadrzaj>
    <derivirana_varijabla naziv="DomainObject.Predmet.Broj_1">8658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St-8658/2015</izvorni_sadrzaj>
    <derivirana_varijabla naziv="DomainObject.Predmet.OznakaBroj_1">St-8658/2015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CESAR SERVIS d.o.o. zastupanog po punomoćniku DANIEL CESAR</izvorni_sadrzaj>
    <derivirana_varijabla naziv="DomainObject.Predmet.ProtustrankaFormated_1">  CESAR SERVIS d.o.o. zastupanog po punomoćniku DANIEL CESAR</derivirana_varijabla>
  </DomainObject.Predmet.ProtustrankaFormated>
  <DomainObject.Predmet.ProtustrankaFormatedOIB>
    <izvorni_sadrzaj>  CESAR SERVIS d.o.o., OIB 79691945087 zastupanog po punomoćniku DANIEL CESAR</izvorni_sadrzaj>
    <derivirana_varijabla naziv="DomainObject.Predmet.ProtustrankaFormatedOIB_1">  CESAR SERVIS d.o.o., OIB 79691945087 zastupanog po punomoćniku DANIEL CESAR</derivirana_varijabla>
  </DomainObject.Predmet.ProtustrankaFormatedOIB>
  <DomainObject.Predmet.ProtustrankaFormatedWithAdress>
    <izvorni_sadrzaj> CESAR SERVIS d.o.o., Okićka 32, 10000 Zagreb zastupanog po punomoćniku DANIEL CESAR</izvorni_sadrzaj>
    <derivirana_varijabla naziv="DomainObject.Predmet.ProtustrankaFormatedWithAdress_1"> CESAR SERVIS d.o.o., Okićka 32, 10000 Zagreb zastupanog po punomoćniku DANIEL CESAR</derivirana_varijabla>
  </DomainObject.Predmet.ProtustrankaFormatedWithAdress>
  <DomainObject.Predmet.ProtustrankaFormatedWithAdressOIB>
    <izvorni_sadrzaj> CESAR SERVIS d.o.o., OIB 79691945087, Okićka 32, 10000 Zagreb zastupanog po punomoćniku DANIEL CESAR</izvorni_sadrzaj>
    <derivirana_varijabla naziv="DomainObject.Predmet.ProtustrankaFormatedWithAdressOIB_1"> CESAR SERVIS d.o.o., OIB 79691945087, Okićka 32, 10000 Zagreb zastupanog po punomoćniku DANIEL CESAR</derivirana_varijabla>
  </DomainObject.Predmet.ProtustrankaFormatedWithAdressOIB>
  <DomainObject.Predmet.ProtustrankaWithAdress>
    <izvorni_sadrzaj>CESAR SERVIS d.o.o. Okićka 32, 10000 Zagreb</izvorni_sadrzaj>
    <derivirana_varijabla naziv="DomainObject.Predmet.ProtustrankaWithAdress_1">CESAR SERVIS d.o.o. Okićka 32, 10000 Zagreb</derivirana_varijabla>
  </DomainObject.Predmet.ProtustrankaWithAdress>
  <DomainObject.Predmet.ProtustrankaWithAdressOIB>
    <izvorni_sadrzaj>CESAR SERVIS d.o.o., OIB 79691945087, Okićka 32, 10000 Zagreb</izvorni_sadrzaj>
    <derivirana_varijabla naziv="DomainObject.Predmet.ProtustrankaWithAdressOIB_1">CESAR SERVIS d.o.o., OIB 79691945087, Okićka 32, 10000 Zagreb</derivirana_varijabla>
  </DomainObject.Predmet.ProtustrankaWithAdressOIB>
  <DomainObject.Predmet.ProtustrankaNazivFormated>
    <izvorni_sadrzaj>CESAR SERVIS d.o.o.</izvorni_sadrzaj>
    <derivirana_varijabla naziv="DomainObject.Predmet.ProtustrankaNazivFormated_1">CESAR SERVIS d.o.o.</derivirana_varijabla>
  </DomainObject.Predmet.ProtustrankaNazivFormated>
  <DomainObject.Predmet.ProtustrankaNazivFormatedOIB>
    <izvorni_sadrzaj>CESAR SERVIS d.o.o., OIB 79691945087</izvorni_sadrzaj>
    <derivirana_varijabla naziv="DomainObject.Predmet.ProtustrankaNazivFormatedOIB_1">CESAR SERVIS d.o.o., OIB 79691945087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 SERVIS d.o.o. zastupanog po punomoćniku DANIEL CESAR</item>
    </izvorni_sadrzaj>
    <derivirana_varijabla naziv="DomainObject.Predmet.ProtuStrankaListFormated_1">
      <item>CESAR SERVIS d.o.o. zastupanog po punomoćniku DANIEL CESAR</item>
    </derivirana_varijabla>
  </DomainObject.Predmet.ProtuStrankaListFormated>
  <DomainObject.Predmet.ProtuStrankaListFormatedOIB>
    <izvorni_sadrzaj>
      <item>CESAR SERVIS d.o.o., OIB 79691945087 zastupanog po punomoćniku DANIEL CESAR</item>
    </izvorni_sadrzaj>
    <derivirana_varijabla naziv="DomainObject.Predmet.ProtuStrankaListFormatedOIB_1">
      <item>CESAR SERVIS d.o.o., OIB 79691945087 zastupanog po punomoćniku DANIEL CESAR</item>
    </derivirana_varijabla>
  </DomainObject.Predmet.ProtuStrankaListFormatedOIB>
  <DomainObject.Predmet.ProtuStrankaListFormatedWithAdress>
    <izvorni_sadrzaj>
      <item>CESAR SERVIS d.o.o., Okićka 32, 10000 Zagreb zastupanog po punomoćniku DANIEL CESAR</item>
    </izvorni_sadrzaj>
    <derivirana_varijabla naziv="DomainObject.Predmet.ProtuStrankaListFormatedWithAdress_1">
      <item>CESAR SERVIS d.o.o., Okićka 32, 10000 Zagreb zastupanog po punomoćniku DANIEL CESAR</item>
    </derivirana_varijabla>
  </DomainObject.Predmet.ProtuStrankaListFormatedWithAdress>
  <DomainObject.Predmet.ProtuStrankaListFormatedWithAdressOIB>
    <izvorni_sadrzaj>
      <item>CESAR SERVIS d.o.o., OIB 79691945087, Okićka 32, 10000 Zagreb zastupanog po punomoćniku DANIEL CESAR</item>
    </izvorni_sadrzaj>
    <derivirana_varijabla naziv="DomainObject.Predmet.ProtuStrankaListFormatedWithAdressOIB_1">
      <item>CESAR SERVIS d.o.o., OIB 79691945087, Okićka 32, 10000 Zagreb zastupanog po punomoćniku DANIEL CESAR</item>
    </derivirana_varijabla>
  </DomainObject.Predmet.ProtuStrankaListFormatedWithAdressOIB>
  <DomainObject.Predmet.ProtuStrankaListNazivFormated>
    <izvorni_sadrzaj>
      <item>CESAR SERVIS d.o.o.</item>
    </izvorni_sadrzaj>
    <derivirana_varijabla naziv="DomainObject.Predmet.ProtuStrankaListNazivFormated_1">
      <item>CESAR SERVIS d.o.o.</item>
    </derivirana_varijabla>
  </DomainObject.Predmet.ProtuStrankaListNazivFormated>
  <DomainObject.Predmet.ProtuStrankaListNazivFormatedOIB>
    <izvorni_sadrzaj>
      <item>CESAR SERVIS d.o.o., OIB 79691945087</item>
    </izvorni_sadrzaj>
    <derivirana_varijabla naziv="DomainObject.Predmet.ProtuStrankaListNazivFormatedOIB_1">
      <item>CESAR SERVIS d.o.o., OIB 79691945087</item>
    </derivirana_varijabla>
  </DomainObject.Predmet.ProtuStrankaListNazivFormatedOIB>
  <DomainObject.Predmet.OstaliListFormated>
    <izvorni_sadrzaj>
      <item>DANIEL CESAR punomoćnik sudionika u postupku CESAR SERVIS d.o.o.</item>
    </izvorni_sadrzaj>
    <derivirana_varijabla naziv="DomainObject.Predmet.OstaliListFormated_1">
      <item>DANIEL CESAR punomoćnik sudionika u postupku CESAR SERVIS d.o.o.</item>
    </derivirana_varijabla>
  </DomainObject.Predmet.OstaliListFormated>
  <DomainObject.Predmet.OstaliListFormatedOIB>
    <izvorni_sadrzaj>
      <item>DANIEL CESAR, OIB 60358206983 punomoćnik sudionika u postupku CESAR SERVIS d.o.o.</item>
    </izvorni_sadrzaj>
    <derivirana_varijabla naziv="DomainObject.Predmet.OstaliListFormatedOIB_1">
      <item>DANIEL CESAR, OIB 60358206983 punomoćnik sudionika u postupku CESAR SERVIS d.o.o.</item>
    </derivirana_varijabla>
  </DomainObject.Predmet.OstaliListFormatedOIB>
  <DomainObject.Predmet.OstaliListFormatedWithAdress>
    <izvorni_sadrzaj>
      <item>DANIEL CESAR, Okićka 32, 10000 Zagreb punomoćnik sudionika u postupku CESAR SERVIS d.o.o.</item>
    </izvorni_sadrzaj>
    <derivirana_varijabla naziv="DomainObject.Predmet.OstaliListFormatedWithAdress_1">
      <item>DANIEL CESAR, Okićka 32, 10000 Zagreb punomoćnik sudionika u postupku CESAR SERVIS d.o.o.</item>
    </derivirana_varijabla>
  </DomainObject.Predmet.OstaliListFormatedWithAdress>
  <DomainObject.Predmet.OstaliListFormatedWithAdressOIB>
    <izvorni_sadrzaj>
      <item>DANIEL CESAR, OIB 60358206983, Okićka 32, 10000 Zagreb punomoćnik sudionika u postupku CESAR SERVIS d.o.o.</item>
    </izvorni_sadrzaj>
    <derivirana_varijabla naziv="DomainObject.Predmet.OstaliListFormatedWithAdressOIB_1">
      <item>DANIEL CESAR, OIB 60358206983, Okićka 32, 10000 Zagreb punomoćnik sudionika u postupku CESAR SERVIS d.o.o.</item>
    </derivirana_varijabla>
  </DomainObject.Predmet.OstaliListFormatedWithAdressOIB>
  <DomainObject.Predmet.OstaliListNazivFormated>
    <izvorni_sadrzaj>
      <item>DANIEL CESAR</item>
    </izvorni_sadrzaj>
    <derivirana_varijabla naziv="DomainObject.Predmet.OstaliListNazivFormated_1">
      <item>DANIEL CESAR</item>
    </derivirana_varijabla>
  </DomainObject.Predmet.OstaliListNazivFormated>
  <DomainObject.Predmet.OstaliListNazivFormatedOIB>
    <izvorni_sadrzaj>
      <item>DANIEL CESAR, OIB 60358206983</item>
    </izvorni_sadrzaj>
    <derivirana_varijabla naziv="DomainObject.Predmet.OstaliListNazivFormatedOIB_1">
      <item>DANIEL CESAR, OIB 60358206983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 SERVIS d.o.o.</izvorni_sadrzaj>
    <derivirana_varijabla naziv="DomainObject.Predmet.ProtustrankaIDrugi_1">CESAR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CESAR SERVIS d.o.o., OIB 79691945087, Okićka 32, 10000 Zagreb</izvorni_sadrzaj>
    <derivirana_varijabla naziv="DomainObject.Predmet.ProtustrankaIDrugiAdressOIB_1">CESAR SERVIS d.o.o., OIB 79691945087, Okićka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CESAR SERVIS d.o.o.</item>
      <item>DANIEL CESAR</item>
    </izvorni_sadrzaj>
    <derivirana_varijabla naziv="DomainObject.Predmet.SudioniciListNaziv_1">
      <item>FINA Regionalni centar Zagreb</item>
      <item>CESAR SERVIS d.o.o.</item>
      <item>DANIEL CESAR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CESAR SERVIS d.o.o., OIB 79691945087, Okićka 32,10000 Zagreb</item>
      <item>DANIEL CESAR, OIB 60358206983, Okićka 32,10000 Zagreb</item>
    </izvorni_sadrzaj>
    <derivirana_varijabla naziv="DomainObject.Predmet.SudioniciListAdressOIB_1">
      <item>FINA Regionalni centar Zagreb, OIB 85821130368, Trg svibanjskih žrtava 1995. br. 1,10000 Zagreb</item>
      <item>CESAR SERVIS d.o.o., OIB 79691945087, Okićka 32,10000 Zagreb</item>
      <item>DANIEL CESAR, OIB 60358206983, Okićka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79691945087</item>
      <item>, OIB 60358206983</item>
    </izvorni_sadrzaj>
    <derivirana_varijabla naziv="DomainObject.Predmet.SudioniciListNazivOIB_1">
      <item>, OIB 85821130368</item>
      <item>, OIB 79691945087</item>
      <item>, OIB 60358206983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3EB9B-052F-4FD8-A0F5-19FF72720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47</properties:Lines>
  <properties:Paragraphs>17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2016-01-19T08:14:00Z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