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369"/>
        <w:gridCol w:w="5811"/>
      </w:tblGrid>
      <w:tr w:rsidRPr="00C61EDF" w:rsidR="001C6440" w:rsidTr="00DA5B9D">
        <w:trPr>
          <w:trHeight w:val="2231"/>
        </w:trPr>
        <w:tc>
          <w:tcPr>
            <w:tcW w:w="3369" w:type="dxa"/>
            <w:vAlign w:val="center"/>
          </w:tcPr>
          <w:p w:rsidRPr="00C61EDF" w:rsidR="001C6440" w:rsidP="00A66C00" w:rsidRDefault="001C6440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T="0" distB="0" distL="0" distR="0">
                  <wp:extent cx="542290" cy="719455"/>
                  <wp:effectExtent l="0" t="0" r="0" b="0"/>
                  <wp:docPr id="4" name="Slika 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Pr="00F24FD8" w:rsidR="001C6440" w:rsidP="00A66C00" w:rsidRDefault="001C6440">
            <w:pPr>
              <w:spacing w:before="100"/>
            </w:pPr>
            <w:r w:rsidRPr="00F24FD8">
              <w:t>REPUBLIKA HRVATSKA</w:t>
            </w:r>
          </w:p>
          <w:p w:rsidRPr="00F24FD8" w:rsidR="001C6440" w:rsidP="00A66C00" w:rsidRDefault="001C6440">
            <w:r w:rsidRPr="00F24FD8">
              <w:t>TRGOVAČKI SUD U SPLITU</w:t>
            </w:r>
          </w:p>
          <w:p w:rsidRPr="00C61EDF" w:rsidR="001C6440" w:rsidP="00DA5B9D" w:rsidRDefault="001C6440">
            <w:r w:rsidRPr="00F24FD8">
              <w:t>Split, Sukoišanska 6</w:t>
            </w:r>
          </w:p>
        </w:tc>
        <w:tc>
          <w:tcPr>
            <w:tcW w:w="5811" w:type="dxa"/>
          </w:tcPr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both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="001C6440" w:rsidP="00DA5B9D" w:rsidRDefault="001C6440">
            <w:pPr>
              <w:jc w:val="right"/>
              <w:rPr>
                <w:noProof/>
              </w:rPr>
            </w:pPr>
          </w:p>
          <w:p w:rsidRPr="00E003B6" w:rsidR="001C6440" w:rsidP="00EA7C06" w:rsidRDefault="001C6440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485DFB">
              <w:rPr>
                <w:noProof/>
              </w:rPr>
              <w:t>307</w:t>
            </w:r>
            <w:r w:rsidR="00ED0970">
              <w:rPr>
                <w:noProof/>
              </w:rPr>
              <w:t>/2019</w:t>
            </w:r>
            <w:r w:rsidR="00F23000">
              <w:rPr>
                <w:noProof/>
              </w:rPr>
              <w:t>-</w:t>
            </w:r>
            <w:r w:rsidR="00EA7C06">
              <w:rPr>
                <w:noProof/>
              </w:rPr>
              <w:t>6</w:t>
            </w:r>
          </w:p>
        </w:tc>
      </w:tr>
    </w:tbl>
    <w:p w:rsidRPr="00F10594" w:rsidR="007108CB" w:rsidP="00135B11" w:rsidRDefault="007108CB" w14:paraId="014493d" w14:textId="014493d">
      <w:pPr>
        <w:jc w:val="both"/>
        <w15:collapsed w:val="false"/>
        <w:rPr>
          <w:rFonts w:eastAsiaTheme="minorHAnsi"/>
          <w:bCs/>
          <w:lang w:val="en-US" w:eastAsia="en-US"/>
        </w:rPr>
      </w:pPr>
    </w:p>
    <w:p w:rsidR="00135B11" w:rsidP="00135B11" w:rsidRDefault="00DE2B55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 w:rsid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Pr="00485DFB" w:rsidR="00485DFB">
        <w:t>HADRIA d.o.o., OIB: 06417669528, Solin, Držićeva 13</w:t>
      </w:r>
      <w:r w:rsidR="001C6440">
        <w:t>,</w:t>
      </w:r>
      <w:r w:rsidR="00E25E3D">
        <w:t xml:space="preserve"> </w:t>
      </w:r>
      <w:r w:rsidR="00C27A62">
        <w:t>30</w:t>
      </w:r>
      <w:r w:rsidR="00D439D8">
        <w:t>. rujna</w:t>
      </w:r>
      <w:r w:rsidR="00ED0970">
        <w:t xml:space="preserve"> 2019. temeljem članka</w:t>
      </w:r>
      <w:r w:rsidR="00135B11">
        <w:t xml:space="preserve"> 430. Stečajnog zakona</w:t>
      </w:r>
      <w:r w:rsidRPr="00C64D96" w:rsidR="00135B11">
        <w:t xml:space="preserve"> (</w:t>
      </w:r>
      <w:r w:rsidR="00135B11">
        <w:t>˝Narodne novine˝</w:t>
      </w:r>
      <w:r w:rsidRPr="00C64D96" w:rsidR="00135B11">
        <w:t xml:space="preserve"> </w:t>
      </w:r>
      <w:r w:rsidR="00135B11">
        <w:t>71/15), objavljuje slijedeći</w:t>
      </w:r>
    </w:p>
    <w:p w:rsidRPr="00135B11" w:rsidR="00135B11" w:rsidP="00135B11" w:rsidRDefault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="00135B11" w:rsidP="00135B11" w:rsidRDefault="00135B11">
      <w:pPr>
        <w:spacing w:before="220"/>
        <w:jc w:val="both"/>
      </w:pPr>
      <w:r>
        <w:tab/>
        <w:t xml:space="preserve">I. Dužnik </w:t>
      </w:r>
      <w:r w:rsidRPr="00485DFB" w:rsidR="00485DFB">
        <w:t>HADRIA d.o.o., OIB: 06417669528, Solin, Držićeva 13</w:t>
      </w:r>
      <w:r w:rsidR="00F4530C">
        <w:t xml:space="preserve">, </w:t>
      </w:r>
      <w:r>
        <w:t xml:space="preserve">na </w:t>
      </w:r>
      <w:r w:rsidR="001C6440">
        <w:t xml:space="preserve">dan </w:t>
      </w:r>
      <w:r w:rsidR="00D439D8">
        <w:t xml:space="preserve">27. </w:t>
      </w:r>
      <w:r w:rsidR="00485DFB">
        <w:t>lipnja</w:t>
      </w:r>
      <w:r w:rsidR="00D439D8">
        <w:t xml:space="preserve"> 2019</w:t>
      </w:r>
      <w:r w:rsidR="007108CB">
        <w:t>.</w:t>
      </w:r>
      <w:r>
        <w:t xml:space="preserve"> u </w:t>
      </w:r>
      <w:r w:rsidRPr="008A558F" w:rsid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Pr="008A558F" w:rsidR="008A558F">
        <w:t xml:space="preserve">dana, u ukupnom iznosu </w:t>
      </w:r>
      <w:r w:rsidR="00DC045E">
        <w:t xml:space="preserve">od </w:t>
      </w:r>
      <w:r w:rsidR="00485DFB">
        <w:t>53.497,98</w:t>
      </w:r>
      <w:r w:rsidR="0043177D">
        <w:t xml:space="preserve"> </w:t>
      </w:r>
      <w:r w:rsidR="00B06887">
        <w:t>kn</w:t>
      </w:r>
      <w:r>
        <w:t>.</w:t>
      </w:r>
    </w:p>
    <w:p w:rsidR="00135B11" w:rsidP="00135B11" w:rsidRDefault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="00135B11" w:rsidP="00135B11" w:rsidRDefault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="00215F13" w:rsidP="00135B11" w:rsidRDefault="001C6440">
      <w:pPr>
        <w:spacing w:before="200"/>
        <w:jc w:val="center"/>
      </w:pPr>
      <w:r>
        <w:t xml:space="preserve">U Splitu </w:t>
      </w:r>
      <w:r w:rsidR="00C27A62">
        <w:t>30</w:t>
      </w:r>
      <w:r w:rsidR="00D439D8">
        <w:t>. rujna</w:t>
      </w:r>
      <w:r>
        <w:t xml:space="preserve"> </w:t>
      </w:r>
      <w:r w:rsidR="007108CB">
        <w:t>201</w:t>
      </w:r>
      <w:r w:rsidR="00D439D8">
        <w:t>9</w:t>
      </w:r>
      <w:r w:rsidR="007108CB">
        <w:t>.</w:t>
      </w:r>
    </w:p>
    <w:p w:rsidR="00215F13" w:rsidP="00135B11" w:rsidRDefault="007108CB">
      <w:pPr>
        <w:spacing w:before="200"/>
        <w:ind w:left="6480"/>
        <w:jc w:val="center"/>
      </w:pPr>
      <w:r>
        <w:t>Sutkinja</w:t>
      </w:r>
    </w:p>
    <w:p w:rsidR="001F24D4" w:rsidP="001F24D4" w:rsidRDefault="007108CB">
      <w:pPr>
        <w:ind w:left="6372"/>
        <w:jc w:val="center"/>
      </w:pPr>
      <w:r>
        <w:t>Ana Golub Gruić</w:t>
      </w:r>
      <w:r w:rsidR="001F24D4">
        <w:t>, v.r.</w:t>
      </w:r>
    </w:p>
    <w:p w:rsidR="001F24D4" w:rsidP="001F24D4" w:rsidRDefault="001F24D4">
      <w:pPr>
        <w:jc w:val="right"/>
      </w:pPr>
      <w:r>
        <w:t>za točnost otpravka – ovlašteni službenik</w:t>
      </w:r>
    </w:p>
    <w:p w:rsidR="001F24D4" w:rsidP="001F24D4" w:rsidRDefault="001F24D4">
      <w:pPr>
        <w:ind w:left="4956" w:firstLine="708"/>
        <w:jc w:val="center"/>
      </w:pPr>
      <w:r>
        <w:t>Ana Bosančić</w:t>
      </w:r>
    </w:p>
    <w:p w:rsidRPr="00513BC5" w:rsidR="00CA5C34" w:rsidP="001F24D4" w:rsidRDefault="00CA5C34">
      <w:pPr>
        <w:ind w:left="6480"/>
        <w:jc w:val="center"/>
      </w:pPr>
    </w:p>
    <w:sectPr w:rsidRPr="00513BC5" w:rsidR="00CA5C34" w:rsidSect="00DE2B55">
      <w:headerReference w:type="default" r:id="rId11"/>
      <w:headerReference w:type="first" r:id="rId12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C27BC9" w:rsidRDefault="00C27BC9">
      <w:r>
        <w:separator/>
      </w:r>
    </w:p>
  </w:endnote>
  <w:endnote w:type="continuationSeparator" w:id="0">
    <w:p w:rsidR="00C27BC9" w:rsidRDefault="00C27BC9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C27BC9" w:rsidRDefault="00C27BC9">
      <w:r>
        <w:separator/>
      </w:r>
    </w:p>
  </w:footnote>
  <w:footnote w:type="continuationSeparator" w:id="0">
    <w:p w:rsidR="00C27BC9" w:rsidRDefault="00C27BC9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E2B55" w:rsidRDefault="00CE70B0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3B460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Pr="00F430F5" w:rsidR="00F430F5">
      <w:t>11. St-</w:t>
    </w:r>
    <w:r w:rsidR="00135B11">
      <w:t>522/2015</w:t>
    </w:r>
  </w:p>
  <w:p w:rsidR="00CE70B0" w:rsidRDefault="00CE70B0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E2B55" w:rsidP="00D959D4" w:rsidRDefault="00DE2B55">
    <w:pPr>
      <w:pStyle w:val="Zaglavlje"/>
      <w:jc w:val="right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ilvl="0" w:tplc="6FA4869A">
      <w:start w:val="67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">
    <w:nsid w:val="113C6653"/>
    <w:multiLevelType w:val="hybridMultilevel"/>
    <w:tmpl w:val="335489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1C43C3B"/>
    <w:multiLevelType w:val="hybridMultilevel"/>
    <w:tmpl w:val="7124F28A"/>
    <w:lvl w:ilvl="0" w:tplc="2E44510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CB21164"/>
    <w:multiLevelType w:val="hybridMultilevel"/>
    <w:tmpl w:val="9BE87B8C"/>
    <w:lvl w:ilvl="0" w:tplc="63A405D8">
      <w:start w:val="1"/>
      <w:numFmt w:val="low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717C4"/>
    <w:multiLevelType w:val="hybridMultilevel"/>
    <w:tmpl w:val="3646829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A286237"/>
    <w:multiLevelType w:val="hybridMultilevel"/>
    <w:tmpl w:val="ED6E4E40"/>
    <w:lvl w:ilvl="0" w:tplc="6A387806">
      <w:start w:val="1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6">
    <w:nsid w:val="46421ED6"/>
    <w:multiLevelType w:val="hybridMultilevel"/>
    <w:tmpl w:val="1E1A1B26"/>
    <w:lvl w:ilvl="0" w:tplc="3ED84E10">
      <w:start w:val="11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hint="default" w:ascii="Wingdings" w:hAnsi="Wingdings"/>
      </w:rPr>
    </w:lvl>
  </w:abstractNum>
  <w:abstractNum w:abstractNumId="7">
    <w:nsid w:val="610E19DE"/>
    <w:multiLevelType w:val="hybridMultilevel"/>
    <w:tmpl w:val="3BF45E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55382E"/>
    <w:multiLevelType w:val="hybridMultilevel"/>
    <w:tmpl w:val="1C3227C2"/>
    <w:lvl w:ilvl="0" w:tplc="041A0001">
      <w:start w:val="1"/>
      <w:numFmt w:val="bullet"/>
      <w:lvlText w:val=""/>
      <w:lvlJc w:val="left"/>
      <w:pPr>
        <w:ind w:left="1500" w:hanging="360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/>
      </w:rPr>
    </w:lvl>
    <w:lvl w:ilvl="2" w:tplc="041A0005" w:tentative="true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/>
      </w:rPr>
    </w:lvl>
    <w:lvl w:ilvl="5" w:tplc="041A0005" w:tentative="true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/>
      </w:rPr>
    </w:lvl>
    <w:lvl w:ilvl="8" w:tplc="041A0005" w:tentative="true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9">
    <w:nsid w:val="73171486"/>
    <w:multiLevelType w:val="hybridMultilevel"/>
    <w:tmpl w:val="C452FCA2"/>
    <w:lvl w:ilvl="0" w:tplc="6C3CA0BA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9EBAE53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66034F"/>
    <w:multiLevelType w:val="hybridMultilevel"/>
    <w:tmpl w:val="17709678"/>
    <w:lvl w:ilvl="0" w:tplc="6A387806">
      <w:start w:val="11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savePreviewPicture/>
  <w:hdrShapeDefaults>
    <o:shapedefaults spidmax="11468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C2F44"/>
    <w:rsid w:val="001C6440"/>
    <w:rsid w:val="001C6751"/>
    <w:rsid w:val="001D2072"/>
    <w:rsid w:val="001D2EB8"/>
    <w:rsid w:val="001E4455"/>
    <w:rsid w:val="001F24D4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B4601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23CEA"/>
    <w:rsid w:val="0043177D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397"/>
    <w:rsid w:val="00475645"/>
    <w:rsid w:val="00483108"/>
    <w:rsid w:val="00484F0E"/>
    <w:rsid w:val="00485DFB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3940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51B35"/>
    <w:rsid w:val="00855A39"/>
    <w:rsid w:val="00856153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856A3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A62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A6FFD"/>
    <w:rsid w:val="00CB0C37"/>
    <w:rsid w:val="00CB1D8A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183"/>
    <w:rsid w:val="00D359EC"/>
    <w:rsid w:val="00D36C47"/>
    <w:rsid w:val="00D438B6"/>
    <w:rsid w:val="00D439D8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45E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A7C06"/>
    <w:rsid w:val="00EB6CC8"/>
    <w:rsid w:val="00ED0970"/>
    <w:rsid w:val="00ED6206"/>
    <w:rsid w:val="00EE7E46"/>
    <w:rsid w:val="00EF09BF"/>
    <w:rsid w:val="00EF227F"/>
    <w:rsid w:val="00F00754"/>
    <w:rsid w:val="00F10594"/>
    <w:rsid w:val="00F23000"/>
    <w:rsid w:val="00F24E5C"/>
    <w:rsid w:val="00F2762C"/>
    <w:rsid w:val="00F430F5"/>
    <w:rsid w:val="00F4530C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1468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567542"/>
    <w:rPr>
      <w:sz w:val="24"/>
      <w:szCs w:val="24"/>
    </w:rPr>
  </w:style>
  <w:style w:type="paragraph" w:styleId="Naslov1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type="paragraph" w:styleId="Naslov2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odyText21" w:customStyle="true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left="720" w:hanging="720"/>
      <w:jc w:val="both"/>
      <w:textAlignment w:val="baseline"/>
    </w:pPr>
    <w:rPr>
      <w:rFonts w:ascii="Arial" w:hAnsi="Arial"/>
      <w:szCs w:val="20"/>
    </w:rPr>
  </w:style>
  <w:style w:type="paragraph" w:styleId="Tijeloteksta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ascii="Arial" w:hAnsi="Arial"/>
      <w:szCs w:val="20"/>
    </w:rPr>
  </w:style>
  <w:style w:type="paragraph" w:styleId="Zaglavlje">
    <w:name w:val="header"/>
    <w:basedOn w:val="Normal"/>
    <w:rsid w:val="009505D9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505D9"/>
    <w:pPr>
      <w:tabs>
        <w:tab w:val="center" w:pos="4536"/>
        <w:tab w:val="right" w:pos="9072"/>
      </w:tabs>
    </w:pPr>
  </w:style>
  <w:style w:type="paragraph" w:styleId="Tekstbalonia">
    <w:name w:val="Balloon Text"/>
    <w:basedOn w:val="Normal"/>
    <w:semiHidden/>
    <w:rsid w:val="00CA1916"/>
    <w:rPr>
      <w:rFonts w:ascii="Tahoma" w:hAnsi="Tahoma" w:cs="Tahoma"/>
      <w:sz w:val="16"/>
      <w:szCs w:val="16"/>
    </w:rPr>
  </w:style>
  <w:style w:type="paragraph" w:styleId="tekst" w:customStyle="true">
    <w:name w:val="tekst"/>
    <w:basedOn w:val="Normal"/>
    <w:rsid w:val="00112845"/>
    <w:pPr>
      <w:spacing w:before="100" w:beforeAutospacing="true" w:after="100" w:afterAutospacing="true"/>
    </w:pPr>
  </w:style>
  <w:style w:type="character" w:styleId="tabletextfield" w:customStyle="true">
    <w:name w:val="table_text_field"/>
    <w:basedOn w:val="Zadanifontodlomka"/>
    <w:rsid w:val="005E07F7"/>
    <w:rPr>
      <w:rFonts w:cs="Times New Roman"/>
    </w:rPr>
  </w:style>
  <w:style w:type="character" w:styleId="Tekstrezerviranogmjesta">
    <w:name w:val="Placeholder Text"/>
    <w:basedOn w:val="Zadanifontodlomka"/>
    <w:uiPriority w:val="99"/>
    <w:semiHidden/>
    <w:rsid w:val="00C2366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2366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2366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2366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character" w:styleId="Naglaeno">
    <w:name w:val="Strong"/>
    <w:basedOn w:val="Zadanifontodlomka"/>
    <w:uiPriority w:val="22"/>
    <w:qFormat/>
    <w:rsid w:val="00321F24"/>
    <w:rPr>
      <w:b/>
      <w:bCs/>
    </w:rPr>
  </w:style>
  <w:style w:type="paragraph" w:styleId="Odlomakpopisa">
    <w:name w:val="List Paragraph"/>
    <w:basedOn w:val="Normal"/>
    <w:uiPriority w:val="34"/>
    <w:qFormat/>
    <w:rsid w:val="0092573E"/>
    <w:pPr>
      <w:ind w:left="720"/>
      <w:contextualSpacing/>
    </w:pPr>
  </w:style>
  <w:style w:type="paragraph" w:styleId="Bezproreda">
    <w:name w:val="No Spacing"/>
    <w:uiPriority w:val="1"/>
    <w:qFormat/>
    <w:rsid w:val="00750BFD"/>
    <w:rPr>
      <w:rFonts w:asciiTheme="minorHAnsi" w:hAnsiTheme="minorHAnsi" w:eastAsiaTheme="minorHAnsi" w:cstheme="minorBidi"/>
      <w:sz w:val="22"/>
      <w:szCs w:val="22"/>
      <w:lang w:eastAsia="en-US"/>
    </w:rPr>
  </w:style>
  <w:style w:type="table" w:styleId="Reetkatablice">
    <w:name w:val="Table Grid"/>
    <w:basedOn w:val="Obinatablica"/>
    <w:rsid w:val="007108C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856003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7211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67121417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987811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283907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382151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555290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30. rujna 2019.</izvorni_sadrzaj>
    <derivirana_varijabla naziv="DomainObject.DatumDonosenjaOdluke_1">30.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307</izvorni_sadrzaj>
    <derivirana_varijabla naziv="DomainObject.Predmet.Broj_1">307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2019.</izvorni_sadrzaj>
    <derivirana_varijabla naziv="DomainObject.Predmet.DatumOsnivanja_1">5.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St-307/2019</izvorni_sadrzaj>
    <derivirana_varijabla naziv="DomainObject.Predmet.OznakaBroj_1">St-307/2019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HADRIA društvo s ograničenom odgovornošću za poslovanje nekretninama</izvorni_sadrzaj>
    <derivirana_varijabla naziv="DomainObject.Predmet.ProtustrankaFormated_1">  HADRIA društvo s ograničenom odgovornošću za poslovanje nekretninama</derivirana_varijabla>
  </DomainObject.Predmet.ProtustrankaFormated>
  <DomainObject.Predmet.ProtustrankaFormatedOIB>
    <izvorni_sadrzaj>  HADRIA društvo s ograničenom odgovornošću za poslovanje nekretninama, OIB 06417669528</izvorni_sadrzaj>
    <derivirana_varijabla naziv="DomainObject.Predmet.ProtustrankaFormatedOIB_1">  HADRIA društvo s ograničenom odgovornošću za poslovanje nekretninama, OIB 06417669528</derivirana_varijabla>
  </DomainObject.Predmet.ProtustrankaFormatedOIB>
  <DomainObject.Predmet.ProtustrankaFormatedWithAdress>
    <izvorni_sadrzaj> HADRIA društvo s ograničenom odgovornošću za poslovanje nekretninama, Držićeva 13, 21210 Solin</izvorni_sadrzaj>
    <derivirana_varijabla naziv="DomainObject.Predmet.ProtustrankaFormatedWithAdress_1"> HADRIA društvo s ograničenom odgovornošću za poslovanje nekretninama, Držićeva 13, 21210 Solin</derivirana_varijabla>
  </DomainObject.Predmet.ProtustrankaFormatedWithAdress>
  <DomainObject.Predmet.ProtustrankaFormatedWithAdressOIB>
    <izvorni_sadrzaj> HADRIA društvo s ograničenom odgovornošću za poslovanje nekretninama, OIB 06417669528, Držićeva 13, 21210 Solin</izvorni_sadrzaj>
    <derivirana_varijabla naziv="DomainObject.Predmet.ProtustrankaFormatedWithAdressOIB_1"> HADRIA društvo s ograničenom odgovornošću za poslovanje nekretninama, OIB 06417669528, Držićeva 13, 21210 Solin</derivirana_varijabla>
  </DomainObject.Predmet.ProtustrankaFormatedWithAdressOIB>
  <DomainObject.Predmet.ProtustrankaWithAdress>
    <izvorni_sadrzaj>HADRIA društvo s ograničenom odgovornošću za poslovanje nekretninama Držićeva 13, 21210 Solin</izvorni_sadrzaj>
    <derivirana_varijabla naziv="DomainObject.Predmet.ProtustrankaWithAdress_1">HADRIA društvo s ograničenom odgovornošću za poslovanje nekretninama Držićeva 13, 21210 Solin</derivirana_varijabla>
  </DomainObject.Predmet.ProtustrankaWithAdress>
  <DomainObject.Predmet.ProtustrankaWithAdressOIB>
    <izvorni_sadrzaj>HADRIA društvo s ograničenom odgovornošću za poslovanje nekretninama, OIB 06417669528, Držićeva 13, 21210 Solin</izvorni_sadrzaj>
    <derivirana_varijabla naziv="DomainObject.Predmet.ProtustrankaWithAdressOIB_1">HADRIA društvo s ograničenom odgovornošću za poslovanje nekretninama, OIB 06417669528, Držićeva 13, 21210 Solin</derivirana_varijabla>
  </DomainObject.Predmet.ProtustrankaWithAdressOIB>
  <DomainObject.Predmet.ProtustrankaNazivFormated>
    <izvorni_sadrzaj>HADRIA društvo s ograničenom odgovornošću za poslovanje nekretninama</izvorni_sadrzaj>
    <derivirana_varijabla naziv="DomainObject.Predmet.ProtustrankaNazivFormated_1">HADRIA društvo s ograničenom odgovornošću za poslovanje nekretninama</derivirana_varijabla>
  </DomainObject.Predmet.ProtustrankaNazivFormated>
  <DomainObject.Predmet.ProtustrankaNazivFormatedOIB>
    <izvorni_sadrzaj>HADRIA društvo s ograničenom odgovornošću za poslovanje nekretninama, OIB 06417669528</izvorni_sadrzaj>
    <derivirana_varijabla naziv="DomainObject.Predmet.ProtustrankaNazivFormatedOIB_1">HADRIA društvo s ograničenom odgovornošću za poslovanje nekretninama, OIB 06417669528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53497.98</izvorni_sadrzaj>
    <derivirana_varijabla naziv="DomainObject.Predmet.TrenutnaVrijednost_1">53497.98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HADRIA društvo s ograničenom odgovornošću za poslovanje nekretninama</item>
    </izvorni_sadrzaj>
    <derivirana_varijabla naziv="DomainObject.Predmet.ProtuStrankaListFormated_1">
      <item>HADRIA društvo s ograničenom odgovornošću za poslovanje nekretninama</item>
    </derivirana_varijabla>
  </DomainObject.Predmet.ProtuStrankaListFormated>
  <DomainObject.Predmet.ProtuStrankaListFormatedOIB>
    <izvorni_sadrzaj>
      <item>HADRIA društvo s ograničenom odgovornošću za poslovanje nekretninama, OIB 06417669528</item>
    </izvorni_sadrzaj>
    <derivirana_varijabla naziv="DomainObject.Predmet.ProtuStrankaListFormatedOIB_1">
      <item>HADRIA društvo s ograničenom odgovornošću za poslovanje nekretninama, OIB 06417669528</item>
    </derivirana_varijabla>
  </DomainObject.Predmet.ProtuStrankaListFormatedOIB>
  <DomainObject.Predmet.ProtuStrankaListFormatedWithAdress>
    <izvorni_sadrzaj>
      <item>HADRIA društvo s ograničenom odgovornošću za poslovanje nekretninama, Držićeva 13, 21210 Solin</item>
    </izvorni_sadrzaj>
    <derivirana_varijabla naziv="DomainObject.Predmet.ProtuStrankaListFormatedWithAdress_1">
      <item>HADRIA društvo s ograničenom odgovornošću za poslovanje nekretninama, Držićeva 13, 21210 Solin</item>
    </derivirana_varijabla>
  </DomainObject.Predmet.ProtuStrankaListFormatedWithAdress>
  <DomainObject.Predmet.ProtuStrankaListFormatedWithAdressOIB>
    <izvorni_sadrzaj>
      <item>HADRIA društvo s ograničenom odgovornošću za poslovanje nekretninama, OIB 06417669528, Držićeva 13, 21210 Solin</item>
    </izvorni_sadrzaj>
    <derivirana_varijabla naziv="DomainObject.Predmet.ProtuStrankaListFormatedWithAdressOIB_1">
      <item>HADRIA društvo s ograničenom odgovornošću za poslovanje nekretninama, OIB 06417669528, Držićeva 13, 21210 Solin</item>
    </derivirana_varijabla>
  </DomainObject.Predmet.ProtuStrankaListFormatedWithAdressOIB>
  <DomainObject.Predmet.ProtuStrankaListNazivFormated>
    <izvorni_sadrzaj>
      <item>HADRIA društvo s ograničenom odgovornošću za poslovanje nekretninama</item>
    </izvorni_sadrzaj>
    <derivirana_varijabla naziv="DomainObject.Predmet.ProtuStrankaListNazivFormated_1">
      <item>HADRIA društvo s ograničenom odgovornošću za poslovanje nekretninama</item>
    </derivirana_varijabla>
  </DomainObject.Predmet.ProtuStrankaListNazivFormated>
  <DomainObject.Predmet.ProtuStrankaListNazivFormatedOIB>
    <izvorni_sadrzaj>
      <item>HADRIA društvo s ograničenom odgovornošću za poslovanje nekretninama, OIB 06417669528</item>
    </izvorni_sadrzaj>
    <derivirana_varijabla naziv="DomainObject.Predmet.ProtuStrankaListNazivFormatedOIB_1">
      <item>HADRIA društvo s ograničenom odgovornošću za poslovanje nekretninama, OIB 06417669528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2019.</izvorni_sadrzaj>
    <derivirana_varijabla naziv="DomainObject.Datum_1">30.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HADRIA društvo s ograničenom odgovornošću za poslovanje nekretninama</izvorni_sadrzaj>
    <derivirana_varijabla naziv="DomainObject.Predmet.ProtustrankaIDrugi_1">HADRIA društvo s ograničenom odgovornošću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HADRIA društvo s ograničenom odgovornošću za poslovanje nekretninama, OIB 06417669528, Držićeva 13, 21210 Solin</izvorni_sadrzaj>
    <derivirana_varijabla naziv="DomainObject.Predmet.ProtustrankaIDrugiAdressOIB_1">HADRIA društvo s ograničenom odgovornošću za poslovanje nekretninama, OIB 06417669528, Držićeva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HADRIA društvo s ograničenom odgovornošću za poslovanje nekretninama</item>
      <item>FINANCIJSKA AGENCIJA, RC SPLIT</item>
    </izvorni_sadrzaj>
    <derivirana_varijabla naziv="DomainObject.Predmet.SudioniciListNaziv_1">
      <item>HADRIA društvo s ograničenom odgovornošću za poslovanje nekretninama</item>
      <item>FINANCIJSKA AGENCIJA, RC SPLIT</item>
    </derivirana_varijabla>
  </DomainObject.Predmet.SudioniciListNaziv>
  <DomainObject.Predmet.SudioniciListAdressOIB>
    <izvorni_sadrzaj>
      <item>HADRIA društvo s ograničenom odgovornošću za poslovanje nekretninama, OIB 06417669528, Držićeva 13,21210 Solin</item>
      <item>FINANCIJSKA AGENCIJA, RC SPLIT, OIB 85821130368, Mažuranićevo šetalište 24 b,21000 Split</item>
    </izvorni_sadrzaj>
    <derivirana_varijabla naziv="DomainObject.Predmet.SudioniciListAdressOIB_1">
      <item>HADRIA društvo s ograničenom odgovornošću za poslovanje nekretninama, OIB 06417669528, Držićeva 13,21210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06417669528</item>
      <item>, OIB 85821130368</item>
    </izvorni_sadrzaj>
    <derivirana_varijabla naziv="DomainObject.Predmet.SudioniciListNazivOIB_1">
      <item>, OIB 06417669528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52AFC9-ED20-4518-B7D7-D5B8EE9E642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317</properties:Words>
  <properties:Characters>1807</properties:Characters>
  <properties:Lines>42</properties:Lines>
  <properties:Paragraphs>15</properties:Paragraphs>
  <properties:TotalTime>11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2018-05-18T06:11:00Z</dcterms:created>
  <dc:creator>nmarkovic</dc:creator>
  <cp:lastModifiedBy>Ana Golub Gruić</cp:lastModifiedBy>
  <cp:lastPrinted>2019-09-30T08:12:00Z</cp:lastPrinted>
  <dcterms:modified xmlns:xsi="http://www.w3.org/2001/XMLSchema-instance" xsi:type="dcterms:W3CDTF">2019-09-30T08:23:00Z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(St-307-2019 ssp oglas.docx)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