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dc4a" w14:paraId="bb3dc4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C4F74">
        <w:rPr>
          <w:rFonts w:cs="Times New Roman" w:hAnsi="Times New Roman" w:ascii="Times New Roman"/>
          <w:b w:val="false"/>
          <w:sz w:val="24"/>
          <w:szCs w:val="24"/>
        </w:rPr>
        <w:t>45</w:t>
      </w:r>
      <w:r w:rsidR="00C56135">
        <w:rPr>
          <w:rFonts w:cs="Times New Roman" w:hAnsi="Times New Roman" w:ascii="Times New Roman"/>
          <w:b w:val="false"/>
          <w:sz w:val="24"/>
          <w:szCs w:val="24"/>
        </w:rPr>
        <w:t>54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4702FA">
        <w:t>Financijska agencija, Regionalni centar Zagreb, Podružnica Zagreb, Zagreb, Trg Svibanjskih žrtava 1995. 1, OIB: 85821130368</w:t>
      </w:r>
      <w:r w:rsidR="00283EB7">
        <w:t>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C56135">
        <w:t>KO-NO SPOT d.o.o., Hrvatska Kostajnica, Ante Starčevića 27, OIB: 48373342296,</w:t>
      </w:r>
      <w:r w:rsidR="004702FA">
        <w:t xml:space="preserve"> </w:t>
      </w:r>
      <w:r w:rsidR="00CC4F74">
        <w:t>26. rujna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56135">
        <w:t>KO-NO SPOT d.o.o., Hrvatska Kostajnica, Ante Starčevića 27, OIB: 48373342296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C56135">
        <w:t>KO-NO SPOT d.o.o., Hrvatska Kostajnica, Ante Starčevića 27, OIB: 48373342296</w:t>
      </w:r>
      <w:r w:rsidR="004702FA">
        <w:t>,</w:t>
      </w:r>
      <w:r w:rsidR="00740757">
        <w:t xml:space="preserve"> </w:t>
      </w:r>
      <w:r w:rsidR="00C56135">
        <w:t>DANIJELU TRNINIĆU, Hrvatska Kostajnica, Ulica Ante Starčevića 27, OIB: 64146216141</w:t>
      </w:r>
      <w:r w:rsidR="00CC4F74">
        <w:t>,</w:t>
      </w:r>
      <w:r w:rsidR="00924DF6">
        <w:t xml:space="preserve">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CC4F74">
        <w:rPr>
          <w:b/>
        </w:rPr>
        <w:t>14. studenog</w:t>
      </w:r>
      <w:r w:rsidR="00607035">
        <w:rPr>
          <w:b/>
        </w:rPr>
        <w:t xml:space="preserve"> 2017. u </w:t>
      </w:r>
      <w:r w:rsidR="00C56135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C4F74">
        <w:t>2</w:t>
      </w:r>
      <w:r w:rsidR="00C56135">
        <w:t>5</w:t>
      </w:r>
      <w:r w:rsidR="00CC4F74">
        <w:t>. svibnja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56135">
        <w:t>KO-NO SPOT d.o.o., Hrvatska Kostajnica, Ante Starčevića 27, OIB: 48373342296</w:t>
      </w:r>
      <w:r w:rsidR="004702FA" w:rsidRPr="004702FA">
        <w:t>,</w:t>
      </w:r>
      <w:r w:rsidR="004702FA">
        <w:t xml:space="preserve"> temeljem čl. 444 st. 2.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C4F74">
        <w:t>26. rujna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1D2" w:rsidR="00AF71D2">
      <w:r>
        <w:separator/>
      </w:r>
    </w:p>
  </w:endnote>
  <w:endnote w:id="0" w:type="continuationSeparator">
    <w:p w:rsidRDefault="00AF71D2" w:rsidR="00AF7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1D2" w:rsidR="00AF71D2">
      <w:r>
        <w:separator/>
      </w:r>
    </w:p>
  </w:footnote>
  <w:footnote w:id="0" w:type="continuationSeparator">
    <w:p w:rsidRDefault="00AF71D2" w:rsidR="00AF7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1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56135">
      <w:rPr>
        <w:rFonts w:hAnsi="Verdana" w:ascii="Verdana"/>
        <w:b w:val="false"/>
        <w:sz w:val="24"/>
        <w:szCs w:val="24"/>
      </w:rPr>
      <w:t>4554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83EB7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D2102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AF71D2"/>
    <w:rsid w:val="00B067C5"/>
    <w:rsid w:val="00B22B6C"/>
    <w:rsid w:val="00B63ABA"/>
    <w:rsid w:val="00B65B21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56135"/>
    <w:rsid w:val="00C74824"/>
    <w:rsid w:val="00CA69AD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1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1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1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1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1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1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1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1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St-4554/2016</izvorni_sadrzaj>
    <derivirana_varijabla naziv="DomainObject.Predmet.OznakaBroj_1">St-4554/2016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KO-NO SPOT d.o.o. zastupanog po punomoćniku Danijel Trninić</izvorni_sadrzaj>
    <derivirana_varijabla naziv="DomainObject.Predmet.ProtustrankaFormated_1">  KO-NO SPOT d.o.o. zastupanog po punomoćniku Danijel Trninić</derivirana_varijabla>
  </DomainObject.Predmet.ProtustrankaFormated>
  <DomainObject.Predmet.ProtustrankaFormatedOIB>
    <izvorni_sadrzaj>  KO-NO SPOT d.o.o., OIB 48373342296 zastupanog po punomoćniku Danijel Trninić</izvorni_sadrzaj>
    <derivirana_varijabla naziv="DomainObject.Predmet.ProtustrankaFormatedOIB_1">  KO-NO SPOT d.o.o., OIB 48373342296 zastupanog po punomoćniku Danijel Trninić</derivirana_varijabla>
  </DomainObject.Predmet.ProtustrankaFormatedOIB>
  <DomainObject.Predmet.ProtustrankaFormatedWithAdress>
    <izvorni_sadrzaj> KO-NO SPOT d.o.o., Ante Starčevića 27, 44430 Hrvatska Kostajnica zastupanog po punomoćniku Danijel Trninić</izvorni_sadrzaj>
    <derivirana_varijabla naziv="DomainObject.Predmet.ProtustrankaFormatedWithAdress_1"> KO-NO SPOT d.o.o., Ante Starčevića 27, 44430 Hrvatska Kostajnica zastupanog po punomoćniku Danijel Trninić</derivirana_varijabla>
  </DomainObject.Predmet.ProtustrankaFormatedWithAdress>
  <DomainObject.Predmet.ProtustrankaFormatedWithAdressOIB>
    <izvorni_sadrzaj> KO-NO SPOT d.o.o., OIB 48373342296, Ante Starčevića 27, 44430 Hrvatska Kostajnica zastupanog po punomoćniku Danijel Trninić</izvorni_sadrzaj>
    <derivirana_varijabla naziv="DomainObject.Predmet.ProtustrankaFormatedWithAdressOIB_1"> KO-NO SPOT d.o.o., OIB 48373342296, Ante Starčevića 27, 44430 Hrvatska Kostajnica zastupanog po punomoćniku Danijel Trninić</derivirana_varijabla>
  </DomainObject.Predmet.ProtustrankaFormatedWithAdressOIB>
  <DomainObject.Predmet.ProtustrankaWithAdress>
    <izvorni_sadrzaj>KO-NO SPOT d.o.o. Ante Starčevića 27, 44430 Hrvatska Kostajnica</izvorni_sadrzaj>
    <derivirana_varijabla naziv="DomainObject.Predmet.ProtustrankaWithAdress_1">KO-NO SPOT d.o.o. Ante Starčevića 27, 44430 Hrvatska Kostajnica</derivirana_varijabla>
  </DomainObject.Predmet.ProtustrankaWithAdress>
  <DomainObject.Predmet.ProtustrankaWithAdressOIB>
    <izvorni_sadrzaj>KO-NO SPOT d.o.o., OIB 48373342296, Ante Starčevića 27, 44430 Hrvatska Kostajnica</izvorni_sadrzaj>
    <derivirana_varijabla naziv="DomainObject.Predmet.ProtustrankaWithAdressOIB_1">KO-NO SPOT d.o.o., OIB 48373342296, Ante Starčevića 27, 44430 Hrvatska Kostajnica</derivirana_varijabla>
  </DomainObject.Predmet.ProtustrankaWithAdressOIB>
  <DomainObject.Predmet.ProtustrankaNazivFormated>
    <izvorni_sadrzaj>KO-NO SPOT d.o.o.</izvorni_sadrzaj>
    <derivirana_varijabla naziv="DomainObject.Predmet.ProtustrankaNazivFormated_1">KO-NO SPOT d.o.o.</derivirana_varijabla>
  </DomainObject.Predmet.ProtustrankaNazivFormated>
  <DomainObject.Predmet.ProtustrankaNazivFormatedOIB>
    <izvorni_sadrzaj>KO-NO SPOT d.o.o., OIB 48373342296</izvorni_sadrzaj>
    <derivirana_varijabla naziv="DomainObject.Predmet.ProtustrankaNazivFormatedOIB_1">KO-NO SPOT d.o.o., OIB 48373342296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KO-NO SPOT d.o.o. zastupanog po punomoćniku Danijel Trninić</item>
    </izvorni_sadrzaj>
    <derivirana_varijabla naziv="DomainObject.Predmet.ProtuStrankaListFormated_1">
      <item>KO-NO SPOT d.o.o. zastupanog po punomoćniku Danijel Trninić</item>
    </derivirana_varijabla>
  </DomainObject.Predmet.ProtuStrankaListFormated>
  <DomainObject.Predmet.ProtuStrankaListFormatedOIB>
    <izvorni_sadrzaj>
      <item>KO-NO SPOT d.o.o., OIB 48373342296 zastupanog po punomoćniku Danijel Trninić</item>
    </izvorni_sadrzaj>
    <derivirana_varijabla naziv="DomainObject.Predmet.ProtuStrankaListFormatedOIB_1">
      <item>KO-NO SPOT d.o.o., OIB 48373342296 zastupanog po punomoćniku Danijel Trninić</item>
    </derivirana_varijabla>
  </DomainObject.Predmet.ProtuStrankaListFormatedOIB>
  <DomainObject.Predmet.ProtuStrankaListFormatedWithAdress>
    <izvorni_sadrzaj>
      <item>KO-NO SPOT d.o.o., Ante Starčevića 27, 44430 Hrvatska Kostajnica zastupanog po punomoćniku Danijel Trninić</item>
    </izvorni_sadrzaj>
    <derivirana_varijabla naziv="DomainObject.Predmet.ProtuStrankaListFormatedWithAdress_1">
      <item>KO-NO SPOT d.o.o., Ante Starčevića 27, 44430 Hrvatska Kostajnica zastupanog po punomoćniku Danijel Trninić</item>
    </derivirana_varijabla>
  </DomainObject.Predmet.ProtuStrankaListFormatedWithAdress>
  <DomainObject.Predmet.ProtuStrankaListFormatedWithAdressOIB>
    <izvorni_sadrzaj>
      <item>KO-NO SPOT d.o.o., OIB 48373342296, Ante Starčevića 27, 44430 Hrvatska Kostajnica zastupanog po punomoćniku Danijel Trninić</item>
    </izvorni_sadrzaj>
    <derivirana_varijabla naziv="DomainObject.Predmet.ProtuStrankaListFormatedWithAdressOIB_1">
      <item>KO-NO SPOT d.o.o., OIB 48373342296, Ante Starčevića 27, 44430 Hrvatska Kostajnica zastupanog po punomoćniku Danijel Trninić</item>
    </derivirana_varijabla>
  </DomainObject.Predmet.ProtuStrankaListFormatedWithAdressOIB>
  <DomainObject.Predmet.ProtuStrankaListNazivFormated>
    <izvorni_sadrzaj>
      <item>KO-NO SPOT d.o.o.</item>
    </izvorni_sadrzaj>
    <derivirana_varijabla naziv="DomainObject.Predmet.ProtuStrankaListNazivFormated_1">
      <item>KO-NO SPOT d.o.o.</item>
    </derivirana_varijabla>
  </DomainObject.Predmet.ProtuStrankaListNazivFormated>
  <DomainObject.Predmet.ProtuStrankaListNazivFormatedOIB>
    <izvorni_sadrzaj>
      <item>KO-NO SPOT d.o.o., OIB 48373342296</item>
    </izvorni_sadrzaj>
    <derivirana_varijabla naziv="DomainObject.Predmet.ProtuStrankaListNazivFormatedOIB_1">
      <item>KO-NO SPOT d.o.o., OIB 48373342296</item>
    </derivirana_varijabla>
  </DomainObject.Predmet.ProtuStrankaListNazivFormatedOIB>
  <DomainObject.Predmet.OstaliListFormated>
    <izvorni_sadrzaj>
      <item>Danijel Trninić punomoćnik sudionika u postupku KO-NO SPOT d.o.o.</item>
    </izvorni_sadrzaj>
    <derivirana_varijabla naziv="DomainObject.Predmet.OstaliListFormated_1">
      <item>Danijel Trninić punomoćnik sudionika u postupku KO-NO SPOT d.o.o.</item>
    </derivirana_varijabla>
  </DomainObject.Predmet.OstaliListFormated>
  <DomainObject.Predmet.OstaliListFormatedOIB>
    <izvorni_sadrzaj>
      <item>Danijel Trninić, OIB 64146216141 punomoćnik sudionika u postupku KO-NO SPOT d.o.o.</item>
    </izvorni_sadrzaj>
    <derivirana_varijabla naziv="DomainObject.Predmet.OstaliListFormatedOIB_1">
      <item>Danijel Trninić, OIB 64146216141 punomoćnik sudionika u postupku KO-NO SPOT d.o.o.</item>
    </derivirana_varijabla>
  </DomainObject.Predmet.OstaliListFormatedOIB>
  <DomainObject.Predmet.OstaliListFormatedWithAdress>
    <izvorni_sadrzaj>
      <item>Danijel Trninić, Ul. Ante Starčevića 27, 44430 Hrvatska Kostajnica punomoćnik sudionika u postupku KO-NO SPOT d.o.o.</item>
    </izvorni_sadrzaj>
    <derivirana_varijabla naziv="DomainObject.Predmet.OstaliListFormatedWithAdress_1">
      <item>Danijel Trninić, Ul. Ante Starčevića 27, 44430 Hrvatska Kostajnica punomoćnik sudionika u postupku KO-NO SPOT d.o.o.</item>
    </derivirana_varijabla>
  </DomainObject.Predmet.OstaliListFormatedWithAdress>
  <DomainObject.Predmet.OstaliListFormatedWithAdressOIB>
    <izvorni_sadrzaj>
      <item>Danijel Trninić, OIB 64146216141, Ul. Ante Starčevića 27, 44430 Hrvatska Kostajnica punomoćnik sudionika u postupku KO-NO SPOT d.o.o.</item>
    </izvorni_sadrzaj>
    <derivirana_varijabla naziv="DomainObject.Predmet.OstaliListFormatedWithAdressOIB_1">
      <item>Danijel Trninić, OIB 64146216141, Ul. Ante Starčevića 27, 44430 Hrvatska Kostajnica punomoćnik sudionika u postupku KO-NO SPOT d.o.o.</item>
    </derivirana_varijabla>
  </DomainObject.Predmet.OstaliListFormatedWithAdressOIB>
  <DomainObject.Predmet.OstaliListNazivFormated>
    <izvorni_sadrzaj>
      <item>Danijel Trninić</item>
    </izvorni_sadrzaj>
    <derivirana_varijabla naziv="DomainObject.Predmet.OstaliListNazivFormated_1">
      <item>Danijel Trninić</item>
    </derivirana_varijabla>
  </DomainObject.Predmet.OstaliListNazivFormated>
  <DomainObject.Predmet.OstaliListNazivFormatedOIB>
    <izvorni_sadrzaj>
      <item>Danijel Trninić, OIB 64146216141</item>
    </izvorni_sadrzaj>
    <derivirana_varijabla naziv="DomainObject.Predmet.OstaliListNazivFormatedOIB_1">
      <item>Danijel Trninić, OIB 64146216141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KO-NO SPOT d.o.o.</izvorni_sadrzaj>
    <derivirana_varijabla naziv="DomainObject.Predmet.ProtustrankaIDrugi_1">KO-NO SPOT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KO-NO SPOT d.o.o., OIB 48373342296, Ante Starčevića 27, 44430 Hrvatska Kostajnica</izvorni_sadrzaj>
    <derivirana_varijabla naziv="DomainObject.Predmet.ProtustrankaIDrugiAdressOIB_1">KO-NO SPOT d.o.o., OIB 48373342296, Ante Starčevića 27,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KO-NO SPOT d.o.o.</item>
      <item>Danijel Trninić</item>
    </izvorni_sadrzaj>
    <derivirana_varijabla naziv="DomainObject.Predmet.SudioniciListNaziv_1">
      <item>FINA Regionalni centar Zagreb</item>
      <item>KO-NO SPOT d.o.o.</item>
      <item>Danijel Trninić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izvorni_sadrzaj>
    <derivirana_varijabla naziv="DomainObject.Predmet.SudioniciListAdressOIB_1"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48373342296</item>
      <item>, OIB 64146216141</item>
    </izvorni_sadrzaj>
    <derivirana_varijabla naziv="DomainObject.Predmet.SudioniciListNazivOIB_1">
      <item>, OIB 85821130368</item>
      <item>, OIB 48373342296</item>
      <item>, OIB 64146216141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4F992-2ADE-4DB5-961D-3828873FE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899</properties:Words>
  <properties:Characters>4684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2017-09-26T12:52:00Z</dcterms:created>
  <dc:creator>Korisnik</dc:creator>
  <cp:lastModifiedBy>Draženka Prpić</cp:lastModifiedBy>
  <cp:lastPrinted>2017-09-26T12:40:00Z</cp:lastPrinted>
  <dcterms:modified xmlns:xsi="http://www.w3.org/2001/XMLSchema-instance" xsi:type="dcterms:W3CDTF">2017-09-26T12:53:00Z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