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0c34" w14:paraId="fcc0c34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 xml:space="preserve">Poslovni broj: 3 </w:t>
      </w:r>
      <w:r w:rsidR="00D33AB8">
        <w:rPr>
          <w:lang w:val="hr-HR"/>
        </w:rPr>
        <w:t>St-844/15-4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D33AB8">
        <w:t>BRAMAVEL d.o.o., OIB: 31658833785 sa sjedištem u Taraščice 18, 48000 Koprivnica</w:t>
      </w:r>
      <w:r w:rsidR="001E75D3">
        <w:t>, dana 1</w:t>
      </w:r>
      <w:r w:rsidR="007A215F">
        <w:t>9</w:t>
      </w:r>
      <w:r w:rsidR="00920620">
        <w:t xml:space="preserve">. </w:t>
      </w:r>
      <w:r w:rsidR="001E75D3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D33AB8">
        <w:t>BRAMAVEL d.o.o., OIB: 31658833785 sa sjedištem u Taraščice 18, 48000 Koprivnica</w:t>
      </w:r>
      <w:r w:rsidR="00830E49">
        <w:t xml:space="preserve">, iznosi </w:t>
      </w:r>
      <w:r w:rsidR="00D33AB8">
        <w:t>6.794,28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D33AB8">
        <w:t>direktor</w:t>
      </w:r>
      <w:r w:rsidR="002E00D7">
        <w:t xml:space="preserve"> dužnika </w:t>
      </w:r>
      <w:r w:rsidR="00D33AB8">
        <w:t>Branislav Skenderija, OIB: 08754278783 iz Koprivnice, Taraščice 18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D33AB8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B851DF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830E49" w:rsidP="00B04D79" w:rsidR="00830E49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D33AB8">
        <w:rPr>
          <w:lang w:val="hr-HR"/>
        </w:rPr>
        <w:t>18.11.2015.</w:t>
      </w:r>
      <w:r w:rsidR="001E75D3">
        <w:rPr>
          <w:lang w:val="hr-HR"/>
        </w:rPr>
        <w:t xml:space="preserve"> </w:t>
      </w:r>
      <w:r>
        <w:rPr>
          <w:lang w:val="hr-HR"/>
        </w:rPr>
        <w:t>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D33AB8">
        <w:t>BRAMAVEL d.o.o., OIB: 31658833785 sa sjedištem u Taraščice 18, 48000 Koprivnica</w:t>
      </w:r>
      <w:r>
        <w:t>, navodeći da du</w:t>
      </w:r>
      <w:r w:rsidR="00715C85">
        <w:t xml:space="preserve">žnik na dan </w:t>
      </w:r>
      <w:r w:rsidR="00D33AB8">
        <w:t>1. rujna 2015.</w:t>
      </w:r>
      <w:r>
        <w:t xml:space="preserve">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D33AB8">
        <w:t>6.794,28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1E75D3">
        <w:rPr>
          <w:lang w:val="hr-HR"/>
        </w:rPr>
        <w:t>1</w:t>
      </w:r>
      <w:r w:rsidR="007A215F">
        <w:rPr>
          <w:lang w:val="hr-HR"/>
        </w:rPr>
        <w:t>9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1E75D3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1E75D3" w:rsidR="00456906" w:rsidRPr="001E75D3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47C4" w:rsidP="007F64E0" w:rsidR="002747C4">
      <w:r>
        <w:separator/>
      </w:r>
    </w:p>
  </w:endnote>
  <w:endnote w:id="0" w:type="continuationSeparator">
    <w:p w:rsidRDefault="002747C4" w:rsidP="007F64E0" w:rsidR="00274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47C4" w:rsidP="007F64E0" w:rsidR="002747C4">
      <w:r>
        <w:separator/>
      </w:r>
    </w:p>
  </w:footnote>
  <w:footnote w:id="0" w:type="continuationSeparator">
    <w:p w:rsidRDefault="002747C4" w:rsidP="007F64E0" w:rsidR="00274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04D79" w:rsidRPr="00B04D79">
      <w:rPr>
        <w:noProof/>
        <w:lang w:val="hr-HR"/>
      </w:rPr>
      <w:t>2</w:t>
    </w:r>
    <w:r>
      <w:fldChar w:fldCharType="end"/>
    </w:r>
  </w:p>
  <w:p w:rsidRDefault="00715C85" w:rsidP="00830E49" w:rsidR="00A50B3C" w:rsidRPr="00830E49">
    <w:pPr>
      <w:jc w:val="right"/>
      <w:outlineLvl w:val="0"/>
      <w:rPr>
        <w:lang w:val="hr-HR"/>
      </w:rPr>
    </w:pPr>
    <w:r w:rsidRPr="00F20BF1">
      <w:rPr>
        <w:lang w:val="hr-HR"/>
      </w:rPr>
      <w:t xml:space="preserve">Poslovni broj: 3 </w:t>
    </w:r>
    <w:r w:rsidR="00D33AB8">
      <w:rPr>
        <w:lang w:val="hr-HR"/>
      </w:rPr>
      <w:t>St-844/15-4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E75D3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747C4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001D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13E8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215F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04D79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51DF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35F7"/>
    <w:rsid w:val="00CA619F"/>
    <w:rsid w:val="00CB4C39"/>
    <w:rsid w:val="00CB77FB"/>
    <w:rsid w:val="00CD4F45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3AB8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171FA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St-844/2015</izvorni_sadrzaj>
    <derivirana_varijabla naziv="DomainObject.Predmet.OznakaBroj_1">St-844/2015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BRAMAVEL d.o.o. za trgovinu i turizam</izvorni_sadrzaj>
    <derivirana_varijabla naziv="DomainObject.Predmet.ProtustrankaFormated_1">  BRAMAVEL d.o.o. za trgovinu i turizam</derivirana_varijabla>
  </DomainObject.Predmet.ProtustrankaFormated>
  <DomainObject.Predmet.ProtustrankaFormatedOIB>
    <izvorni_sadrzaj>  BRAMAVEL d.o.o. za trgovinu i turizam, OIB 31658833785</izvorni_sadrzaj>
    <derivirana_varijabla naziv="DomainObject.Predmet.ProtustrankaFormatedOIB_1">  BRAMAVEL d.o.o. za trgovinu i turizam, OIB 31658833785</derivirana_varijabla>
  </DomainObject.Predmet.ProtustrankaFormatedOIB>
  <DomainObject.Predmet.ProtustrankaFormatedWithAdress>
    <izvorni_sadrzaj> BRAMAVEL d.o.o. za trgovinu i turizam, Taraščice 18, 48000 Koprivnica</izvorni_sadrzaj>
    <derivirana_varijabla naziv="DomainObject.Predmet.ProtustrankaFormatedWithAdress_1"> BRAMAVEL d.o.o. za trgovinu i turizam, Taraščice 18, 48000 Koprivnica</derivirana_varijabla>
  </DomainObject.Predmet.ProtustrankaFormatedWithAdress>
  <DomainObject.Predmet.ProtustrankaFormatedWithAdressOIB>
    <izvorni_sadrzaj> BRAMAVEL d.o.o. za trgovinu i turizam, OIB 31658833785, Taraščice 18, 48000 Koprivnica</izvorni_sadrzaj>
    <derivirana_varijabla naziv="DomainObject.Predmet.ProtustrankaFormatedWithAdressOIB_1"> BRAMAVEL d.o.o. za trgovinu i turizam, OIB 31658833785, Taraščice 18, 48000 Koprivnica</derivirana_varijabla>
  </DomainObject.Predmet.ProtustrankaFormatedWithAdressOIB>
  <DomainObject.Predmet.ProtustrankaWithAdress>
    <izvorni_sadrzaj>BRAMAVEL d.o.o. za trgovinu i turizam Taraščice 18, 48000 Koprivnica</izvorni_sadrzaj>
    <derivirana_varijabla naziv="DomainObject.Predmet.ProtustrankaWithAdress_1">BRAMAVEL d.o.o. za trgovinu i turizam Taraščice 18, 48000 Koprivnica</derivirana_varijabla>
  </DomainObject.Predmet.ProtustrankaWithAdress>
  <DomainObject.Predmet.ProtustrankaWithAdressOIB>
    <izvorni_sadrzaj>BRAMAVEL d.o.o. za trgovinu i turizam, OIB 31658833785, Taraščice 18, 48000 Koprivnica</izvorni_sadrzaj>
    <derivirana_varijabla naziv="DomainObject.Predmet.ProtustrankaWithAdressOIB_1">BRAMAVEL d.o.o. za trgovinu i turizam, OIB 31658833785, Taraščice 18, 48000 Koprivnica</derivirana_varijabla>
  </DomainObject.Predmet.ProtustrankaWithAdressOIB>
  <DomainObject.Predmet.ProtustrankaNazivFormated>
    <izvorni_sadrzaj>BRAMAVEL d.o.o. za trgovinu i turizam</izvorni_sadrzaj>
    <derivirana_varijabla naziv="DomainObject.Predmet.ProtustrankaNazivFormated_1">BRAMAVEL d.o.o. za trgovinu i turizam</derivirana_varijabla>
  </DomainObject.Predmet.ProtustrankaNazivFormated>
  <DomainObject.Predmet.ProtustrankaNazivFormatedOIB>
    <izvorni_sadrzaj>BRAMAVEL d.o.o. za trgovinu i turizam, OIB 31658833785</izvorni_sadrzaj>
    <derivirana_varijabla naziv="DomainObject.Predmet.ProtustrankaNazivFormatedOIB_1">BRAMAVEL d.o.o. za trgovinu i turizam, OIB 31658833785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6794.28</izvorni_sadrzaj>
    <derivirana_varijabla naziv="DomainObject.Predmet.TrenutnaVrijednost_1">6794.28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BRAMAVEL d.o.o. za trgovinu i turizam</item>
    </izvorni_sadrzaj>
    <derivirana_varijabla naziv="DomainObject.Predmet.ProtuStrankaListFormated_1">
      <item>BRAMAVEL d.o.o. za trgovinu i turizam</item>
    </derivirana_varijabla>
  </DomainObject.Predmet.ProtuStrankaListFormated>
  <DomainObject.Predmet.ProtuStrankaListFormatedOIB>
    <izvorni_sadrzaj>
      <item>BRAMAVEL d.o.o. za trgovinu i turizam, OIB 31658833785</item>
    </izvorni_sadrzaj>
    <derivirana_varijabla naziv="DomainObject.Predmet.ProtuStrankaListFormatedOIB_1">
      <item>BRAMAVEL d.o.o. za trgovinu i turizam, OIB 31658833785</item>
    </derivirana_varijabla>
  </DomainObject.Predmet.ProtuStrankaListFormatedOIB>
  <DomainObject.Predmet.ProtuStrankaListFormatedWithAdress>
    <izvorni_sadrzaj>
      <item>BRAMAVEL d.o.o. za trgovinu i turizam, Taraščice 18, 48000 Koprivnica</item>
    </izvorni_sadrzaj>
    <derivirana_varijabla naziv="DomainObject.Predmet.ProtuStrankaListFormatedWithAdress_1">
      <item>BRAMAVEL d.o.o. za trgovinu i turizam, Taraščice 18, 48000 Koprivnica</item>
    </derivirana_varijabla>
  </DomainObject.Predmet.ProtuStrankaListFormatedWithAdress>
  <DomainObject.Predmet.ProtuStrankaListFormatedWithAdressOIB>
    <izvorni_sadrzaj>
      <item>BRAMAVEL d.o.o. za trgovinu i turizam, OIB 31658833785, Taraščice 18, 48000 Koprivnica</item>
    </izvorni_sadrzaj>
    <derivirana_varijabla naziv="DomainObject.Predmet.ProtuStrankaListFormatedWithAdressOIB_1">
      <item>BRAMAVEL d.o.o. za trgovinu i turizam, OIB 31658833785, Taraščice 18, 48000 Koprivnica</item>
    </derivirana_varijabla>
  </DomainObject.Predmet.ProtuStrankaListFormatedWithAdressOIB>
  <DomainObject.Predmet.ProtuStrankaListNazivFormated>
    <izvorni_sadrzaj>
      <item>BRAMAVEL d.o.o. za trgovinu i turizam</item>
    </izvorni_sadrzaj>
    <derivirana_varijabla naziv="DomainObject.Predmet.ProtuStrankaListNazivFormated_1">
      <item>BRAMAVEL d.o.o. za trgovinu i turizam</item>
    </derivirana_varijabla>
  </DomainObject.Predmet.ProtuStrankaListNazivFormated>
  <DomainObject.Predmet.ProtuStrankaListNazivFormatedOIB>
    <izvorni_sadrzaj>
      <item>BRAMAVEL d.o.o. za trgovinu i turizam, OIB 31658833785</item>
    </izvorni_sadrzaj>
    <derivirana_varijabla naziv="DomainObject.Predmet.ProtuStrankaListNazivFormatedOIB_1">
      <item>BRAMAVEL d.o.o. za trgovinu i turizam, OIB 31658833785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BRAMAVEL d.o.o. za trgovinu i turizam</izvorni_sadrzaj>
    <derivirana_varijabla naziv="DomainObject.Predmet.ProtustrankaIDrugi_1">BRAMAVEL d.o.o. za trgovinu i turizam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BRAMAVEL d.o.o. za trgovinu i turizam, OIB 31658833785, Taraščice 18, 48000 Koprivnica</izvorni_sadrzaj>
    <derivirana_varijabla naziv="DomainObject.Predmet.ProtustrankaIDrugiAdressOIB_1">BRAMAVEL d.o.o. za trgovinu i turizam, OIB 31658833785, Taraščice 18,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BRAMAVEL d.o.o. za trgovinu i turizam</item>
      <item>e-Oglasna ploča</item>
      <item>Sudski registar</item>
    </izvorni_sadrzaj>
    <derivirana_varijabla naziv="DomainObject.Predmet.SudioniciListNaziv_1">
      <item>Financijska agencija</item>
      <item>BRAMAVEL d.o.o. za trgovinu i turizam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BRAMAVEL d.o.o. za trgovinu i turizam, OIB 31658833785, Taraščice 18,48000 Koprivnica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BRAMAVEL d.o.o. za trgovinu i turizam, OIB 31658833785, Taraščice 18,48000 Koprivnica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31658833785</item>
      <item>, OIB null</item>
    </izvorni_sadrzaj>
    <derivirana_varijabla naziv="DomainObject.Predmet.SudioniciListNazivOIB_1">
      <item>, OIB null</item>
      <item>, OIB 85821130368</item>
      <item>, OIB 31658833785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463</properties:Words>
  <properties:Characters>2511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2015-11-19T13:08:00Z</dcterms:created>
  <dc:creator>user</dc:creator>
  <cp:lastModifiedBy>Marko Makaj</cp:lastModifiedBy>
  <cp:lastPrinted>2015-11-19T13:06:00Z</cp:lastPrinted>
  <dcterms:modified xmlns:xsi="http://www.w3.org/2001/XMLSchema-instance" xsi:type="dcterms:W3CDTF">2015-11-19T13:09:00Z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