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7913" w14:paraId="5437913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0C8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5400C8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St-1121/2016</izvorni_sadrzaj>
    <derivirana_varijabla naziv="DomainObject.Predmet.OznakaBroj_1">St-1121/2016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St-539/2016
povjerenik Tomislav Đuričin</izvorni_sadrzaj>
    <derivirana_varijabla naziv="DomainObject.Predmet.PrimjedbaSuca_1">4 St-539/2016
povjerenik Tomislav Đuričin</derivirana_varijabla>
  </DomainObject.Predmet.PrimjedbaSuca>
  <DomainObject.Predmet.ProtustrankaFormated>
    <izvorni_sadrzaj>  K TEKSTIL društvo s ograničenom odgovornošću za proizvodnju promotekstilnih proizvoda</izvorni_sadrzaj>
    <derivirana_varijabla naziv="DomainObject.Predmet.ProtustrankaFormated_1">  K TEKSTIL društvo s ograničenom odgovornošću za proizvodnju promotekstilnih proizvoda</derivirana_varijabla>
  </DomainObject.Predmet.ProtustrankaFormated>
  <DomainObject.Predmet.ProtustrankaFormatedOIB>
    <izvorni_sadrzaj>  K TEKSTIL društvo s ograničenom odgovornošću za proizvodnju promotekstilnih proizvoda, OIB 07655384117</izvorni_sadrzaj>
    <derivirana_varijabla naziv="DomainObject.Predmet.ProtustrankaFormatedOIB_1">  K TEKSTIL društvo s ograničenom odgovornošću za proizvodnju promotekstilnih proizvoda, OIB 07655384117</derivirana_varijabla>
  </DomainObject.Predmet.ProtustrankaFormatedOIB>
  <DomainObject.Predmet.ProtustrankaFormatedWithAdress>
    <izvorni_sadrzaj> K TEKSTIL društvo s ograničenom odgovornošću za proizvodnju promotekstilnih proizvoda, Svilarska 2, 42000 Varaždin</izvorni_sadrzaj>
    <derivirana_varijabla naziv="DomainObject.Predmet.ProtustrankaFormatedWithAdress_1"> K TEKSTIL društvo s ograničenom odgovornošću za proizvodnju promotekstilnih proizvoda, Svilarska 2, 42000 Varaždin</derivirana_varijabla>
  </DomainObject.Predmet.ProtustrankaFormatedWithAdress>
  <DomainObject.Predmet.ProtustrankaFormatedWithAdressOIB>
    <izvorni_sadrzaj> K TEKSTIL društvo s ograničenom odgovornošću za proizvodnju promotekstilnih proizvoda, OIB 07655384117, Svilarska 2, 42000 Varaždin</izvorni_sadrzaj>
    <derivirana_varijabla naziv="DomainObject.Predmet.ProtustrankaFormatedWithAdressOIB_1"> K TEKSTIL društvo s ograničenom odgovornošću za proizvodnju promotekstilnih proizvoda, OIB 07655384117, Svilarska 2, 42000 Varaždin</derivirana_varijabla>
  </DomainObject.Predmet.ProtustrankaFormatedWithAdressOIB>
  <DomainObject.Predmet.ProtustrankaWithAdress>
    <izvorni_sadrzaj>K TEKSTIL društvo s ograničenom odgovornošću za proizvodnju promotekstilnih proizvoda Svilarska 2, 42000 Varaždin</izvorni_sadrzaj>
    <derivirana_varijabla naziv="DomainObject.Predmet.ProtustrankaWithAdress_1">K TEKSTIL društvo s ograničenom odgovornošću za proizvodnju promotekstilnih proizvoda Svilarska 2, 42000 Varaždin</derivirana_varijabla>
  </DomainObject.Predmet.ProtustrankaWithAdress>
  <DomainObject.Predmet.ProtustrankaWithAdressOIB>
    <izvorni_sadrzaj>K TEKSTIL društvo s ograničenom odgovornošću za proizvodnju promotekstilnih proizvoda, OIB 07655384117, Svilarska 2, 42000 Varaždin</izvorni_sadrzaj>
    <derivirana_varijabla naziv="DomainObject.Predmet.ProtustrankaWithAdressOIB_1">K TEKSTIL društvo s ograničenom odgovornošću za proizvodnju promotekstilnih proizvoda, OIB 07655384117, Svilarska 2, 42000 Varaždin</derivirana_varijabla>
  </DomainObject.Predmet.ProtustrankaWithAdressOIB>
  <DomainObject.Predmet.ProtustrankaNazivFormated>
    <izvorni_sadrzaj>K TEKSTIL društvo s ograničenom odgovornošću za proizvodnju promotekstilnih proizvoda</izvorni_sadrzaj>
    <derivirana_varijabla naziv="DomainObject.Predmet.ProtustrankaNazivFormated_1">K TEKSTIL društvo s ograničenom odgovornošću za proizvodnju promotekstilnih proizvoda</derivirana_varijabla>
  </DomainObject.Predmet.ProtustrankaNazivFormated>
  <DomainObject.Predmet.ProtustrankaNazivFormatedOIB>
    <izvorni_sadrzaj>K TEKSTIL društvo s ograničenom odgovornošću za proizvodnju promotekstilnih proizvoda, OIB 07655384117</izvorni_sadrzaj>
    <derivirana_varijabla naziv="DomainObject.Predmet.ProtustrankaNazivFormatedOIB_1">K TEKSTIL društvo s ograničenom odgovornošću za proizvodnju promotekstilnih proizvoda, OIB 07655384117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70775011.73</izvorni_sadrzaj>
    <derivirana_varijabla naziv="DomainObject.Predmet.TrenutnaVrijednost_1">70775011.73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 TEKSTIL društvo s ograničenom odgovornošću za proizvodnju promotekstilnih proizvoda</item>
    </izvorni_sadrzaj>
    <derivirana_varijabla naziv="DomainObject.Predmet.ProtuStrankaListFormated_1">
      <item>K TEKSTIL društvo s ograničenom odgovornošću za proizvodnju promotekstilnih proizvoda</item>
    </derivirana_varijabla>
  </DomainObject.Predmet.ProtuStrankaListFormated>
  <DomainObject.Predmet.ProtuStrankaListFormatedOIB>
    <izvorni_sadrzaj>
      <item>K TEKSTIL društvo s ograničenom odgovornošću za proizvodnju promotekstilnih proizvoda, OIB 07655384117</item>
    </izvorni_sadrzaj>
    <derivirana_varijabla naziv="DomainObject.Predmet.ProtuStrankaListFormatedOIB_1">
      <item>K TEKSTIL društvo s ograničenom odgovornošću za proizvodnju promotekstilnih proizvoda, OIB 07655384117</item>
    </derivirana_varijabla>
  </DomainObject.Predmet.ProtuStrankaListFormatedOIB>
  <DomainObject.Predmet.ProtuStrankaListFormatedWithAdress>
    <izvorni_sadrzaj>
      <item>K TEKSTIL društvo s ograničenom odgovornošću za proizvodnju promotekstilnih proizvoda, Svilarska 2, 42000 Varaždin</item>
    </izvorni_sadrzaj>
    <derivirana_varijabla naziv="DomainObject.Predmet.ProtuStrankaListFormatedWithAdress_1">
      <item>K TEKSTIL društvo s ograničenom odgovornošću za proizvodnju promotekstilnih proizvoda, Svilarska 2, 42000 Varaždin</item>
    </derivirana_varijabla>
  </DomainObject.Predmet.ProtuStrankaListFormatedWithAdress>
  <DomainObject.Predmet.ProtuStrankaListFormatedWithAdressOIB>
    <izvorni_sadrzaj>
      <item>K TEKSTIL društvo s ograničenom odgovornošću za proizvodnju promotekstilnih proizvoda, OIB 07655384117, Svilarska 2, 42000 Varaždin</item>
    </izvorni_sadrzaj>
    <derivirana_varijabla naziv="DomainObject.Predmet.ProtuStrankaListFormatedWithAdressOIB_1">
      <item>K TEKSTIL društvo s ograničenom odgovornošću za proizvodnju promotekstilnih proizvoda, OIB 07655384117, Svilarska 2, 42000 Varaždin</item>
    </derivirana_varijabla>
  </DomainObject.Predmet.ProtuStrankaListFormatedWithAdressOIB>
  <DomainObject.Predmet.ProtuStrankaListNazivFormated>
    <izvorni_sadrzaj>
      <item>K TEKSTIL društvo s ograničenom odgovornošću za proizvodnju promotekstilnih proizvoda</item>
    </izvorni_sadrzaj>
    <derivirana_varijabla naziv="DomainObject.Predmet.ProtuStrankaListNazivFormated_1">
      <item>K TEKSTIL društvo s ograničenom odgovornošću za proizvodnju promotekstilnih proizvoda</item>
    </derivirana_varijabla>
  </DomainObject.Predmet.ProtuStrankaListNazivFormated>
  <DomainObject.Predmet.ProtuStrankaListNazivFormatedOIB>
    <izvorni_sadrzaj>
      <item>K TEKSTIL društvo s ograničenom odgovornošću za proizvodnju promotekstilnih proizvoda, OIB 07655384117</item>
    </izvorni_sadrzaj>
    <derivirana_varijabla naziv="DomainObject.Predmet.ProtuStrankaListNazivFormatedOIB_1">
      <item>K TEKSTIL društvo s ograničenom odgovornošću za proizvodnju promotekstilnih proizvoda, OIB 07655384117</item>
    </derivirana_varijabla>
  </DomainObject.Predmet.ProtuStrankaListNazivFormatedOIB>
  <DomainObject.Predmet.OstaliListFormated>
    <izvorni_sadrzaj>
      <item>e-Oglasna</item>
      <item>Sudski registar</item>
      <item>Tomislav Đuričin</item>
    </izvorni_sadrzaj>
    <derivirana_varijabla naziv="DomainObject.Predmet.OstaliListFormated_1">
      <item>e-Oglasna</item>
      <item>Sudski registar</item>
      <item>Tomislav Đuričin</item>
    </derivirana_varijabla>
  </DomainObject.Predmet.OstaliListFormated>
  <DomainObject.Predmet.OstaliListFormatedOIB>
    <izvorni_sadrzaj>
      <item>e-Oglasna</item>
      <item>Sudski registar</item>
      <item>Tomislav Đuričin, OIB 01733609458</item>
    </izvorni_sadrzaj>
    <derivirana_varijabla naziv="DomainObject.Predmet.OstaliListFormatedOIB_1">
      <item>e-Oglasna</item>
      <item>Sudski registar</item>
      <item>Tomislav Đuričin, OIB 01733609458</item>
    </derivirana_varijabla>
  </DomainObject.Predmet.OstaliListFormatedOIB>
  <DomainObject.Predmet.OstaliListFormatedWithAdress>
    <izvorni_sadrzaj>
      <item>e-Oglasna</item>
      <item>Sudski registar</item>
      <item>Tomislav Đuričin, Dravska Poljana 1, 42000 Varaždin</item>
    </izvorni_sadrzaj>
    <derivirana_varijabla naziv="DomainObject.Predmet.OstaliListFormatedWithAdress_1">
      <item>e-Oglasna</item>
      <item>Sudski registar</item>
      <item>Tomislav Đuričin, Dravska Poljana 1, 42000 Varaždin</item>
    </derivirana_varijabla>
  </DomainObject.Predmet.OstaliListFormatedWithAdress>
  <DomainObject.Predmet.OstaliListFormatedWithAdressOIB>
    <izvorni_sadrzaj>
      <item>e-Oglasna</item>
      <item>Sudski registar</item>
      <item>Tomislav Đuričin, OIB 01733609458, Dravska Poljana 1, 42000 Varaždin</item>
    </izvorni_sadrzaj>
    <derivirana_varijabla naziv="DomainObject.Predmet.OstaliListFormatedWithAdressOIB_1">
      <item>e-Oglasna</item>
      <item>Sudski registar</item>
      <item>Tomislav Đuričin, OIB 01733609458, Dravska Poljana 1, 42000 Varaždin</item>
    </derivirana_varijabla>
  </DomainObject.Predmet.OstaliListFormatedWithAdressOIB>
  <DomainObject.Predmet.OstaliListNazivFormated>
    <izvorni_sadrzaj>
      <item>e-Oglasna</item>
      <item>Sudski registar</item>
      <item>Tomislav Đuričin</item>
    </izvorni_sadrzaj>
    <derivirana_varijabla naziv="DomainObject.Predmet.OstaliListNazivFormated_1">
      <item>e-Oglasna</item>
      <item>Sudski registar</item>
      <item>Tomislav Đuričin</item>
    </derivirana_varijabla>
  </DomainObject.Predmet.OstaliListNazivFormated>
  <DomainObject.Predmet.OstaliListNazivFormatedOIB>
    <izvorni_sadrzaj>
      <item>e-Oglasna</item>
      <item>Sudski registar</item>
      <item>Tomislav Đuričin, OIB 01733609458</item>
    </izvorni_sadrzaj>
    <derivirana_varijabla naziv="DomainObject.Predmet.OstaliListNazivFormatedOIB_1">
      <item>e-Oglasna</item>
      <item>Sudski registar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 TEKSTIL društvo s ograničenom odgovornošću za proizvodnju promotekstilnih proizvoda</izvorni_sadrzaj>
    <derivirana_varijabla naziv="DomainObject.Predmet.ProtustrankaIDrugi_1">K TEKSTIL društvo s ograničenom odgovornošću za proizvodnju promotekstilnih proizvoda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 TEKSTIL društvo s ograničenom odgovornošću za proizvodnju promotekstilnih proizvoda, OIB 07655384117, Svilarska 2, 42000 Varaždin</izvorni_sadrzaj>
    <derivirana_varijabla naziv="DomainObject.Predmet.ProtustrankaIDrugiAdressOIB_1">K TEKSTIL društvo s ograničenom odgovornošću za proizvodnju promotekstilnih proizvoda, OIB 07655384117, Svilarska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 TEKSTIL društvo s ograničenom odgovornošću za proizvodnju promotekstilnih proizvoda</item>
      <item>e-Oglasna</item>
      <item>Sudski registar</item>
      <item>Tomislav Đuričin</item>
    </izvorni_sadrzaj>
    <derivirana_varijabla naziv="DomainObject.Predmet.SudioniciListNaziv_1">
      <item>Financijska agencija</item>
      <item>K TEKSTIL društvo s ograničenom odgovornošću za proizvodnju promotekstilnih proizvoda</item>
      <item>e-Oglasna</item>
      <item>Sudski registar</item>
      <item>Tomislav Đuričin</item>
    </derivirana_varijabla>
  </DomainObject.Predmet.SudioniciListNaziv>
  <DomainObject.Predmet.SudioniciListAdressOIB>
    <izvorni_sadrzaj>
      <item>Financijska agencija, OIB 85821130368, Ulica grada Vukovara 70,10000 Zagreb</item>
      <item>K TEKSTIL društvo s ograničenom odgovornošću za proizvodnju promotekstilnih proizvoda, OIB 07655384117, Svilarska 2,42000 Varaždin</item>
      <item>e-Oglasna</item>
      <item>Sudski registar</item>
      <item>Tomislav Đuričin, OIB 01733609458, Dravska Poljana 1,42000 Varaždin</item>
    </izvorni_sadrzaj>
    <derivirana_varijabla naziv="DomainObject.Predmet.SudioniciListAdressOIB_1">
      <item>Financijska agencija, OIB 85821130368, Ulica grada Vukovara 70,10000 Zagreb</item>
      <item>K TEKSTIL društvo s ograničenom odgovornošću za proizvodnju promotekstilnih proizvoda, OIB 07655384117, Svilarska 2,42000 Varaždin</item>
      <item>e-Oglasna</item>
      <item>Sudski registar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07655384117</item>
      <item>, OIB null</item>
      <item>, OIB 01733609458</item>
    </izvorni_sadrzaj>
    <derivirana_varijabla naziv="DomainObject.Predmet.SudioniciListNazivOIB_1">
      <item>, OIB null</item>
      <item>, OIB 85821130368</item>
      <item>, OIB 07655384117</item>
      <item>, OIB null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