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792f1" w14:paraId="5e792f1" w:rsidRDefault="00833913" w:rsidP="00833913" w:rsidR="00833913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4 St-454/2015-5</w:t>
      </w:r>
    </w:p>
    <w:p w:rsidRDefault="00833913" w:rsidP="00833913" w:rsidR="00833913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833913" w:rsidP="00833913" w:rsidR="00833913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833913" w:rsidP="00833913" w:rsidR="00833913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833913" w:rsidP="00833913" w:rsidR="00833913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833913" w:rsidP="00833913" w:rsidR="00833913">
      <w:pPr>
        <w:rPr>
          <w:szCs w:val="24"/>
        </w:rPr>
      </w:pPr>
    </w:p>
    <w:p w:rsidRDefault="00833913" w:rsidP="00833913" w:rsidR="00833913">
      <w:pPr>
        <w:rPr>
          <w:szCs w:val="24"/>
        </w:rPr>
      </w:pPr>
    </w:p>
    <w:p w:rsidRDefault="00833913" w:rsidP="00833913" w:rsidR="00833913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833913" w:rsidP="00833913" w:rsidR="00833913">
      <w:pPr>
        <w:rPr>
          <w:szCs w:val="24"/>
        </w:rPr>
      </w:pPr>
    </w:p>
    <w:p w:rsidRDefault="00833913" w:rsidP="00833913" w:rsidR="0083391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833913" w:rsidP="00833913" w:rsidR="00833913">
      <w:pPr>
        <w:rPr>
          <w:szCs w:val="24"/>
        </w:rPr>
      </w:pPr>
    </w:p>
    <w:p w:rsidRDefault="00833913" w:rsidP="00833913" w:rsidR="00833913">
      <w:pPr>
        <w:jc w:val="both"/>
      </w:pPr>
      <w:r>
        <w:rPr>
          <w:szCs w:val="24"/>
        </w:rPr>
        <w:tab/>
      </w:r>
      <w:r>
        <w:t xml:space="preserve">Trgovački sud u Varaždinu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PEGAZ-TRADE d.o.o. „u likvidaciji“, Varaždin, </w:t>
      </w:r>
      <w:proofErr w:type="spellStart"/>
      <w:r>
        <w:t>Optujska</w:t>
      </w:r>
      <w:proofErr w:type="spellEnd"/>
      <w:r>
        <w:t xml:space="preserve"> 30, OIB: 52568931160, dana 26. veljače 2016. godine</w:t>
      </w:r>
    </w:p>
    <w:p w:rsidRDefault="00833913" w:rsidP="00833913" w:rsidR="00833913">
      <w:pPr>
        <w:jc w:val="both"/>
      </w:pPr>
    </w:p>
    <w:p w:rsidRDefault="00833913" w:rsidP="00833913" w:rsidR="0083391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833913" w:rsidP="00833913" w:rsidR="00833913">
      <w:pPr>
        <w:rPr>
          <w:szCs w:val="24"/>
        </w:rPr>
      </w:pPr>
    </w:p>
    <w:p w:rsidRDefault="00833913" w:rsidP="00833913" w:rsidR="00833913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PEGAZ-TRADE d.o.o. „u likvidaciji“, Varaždin, </w:t>
      </w:r>
      <w:proofErr w:type="spellStart"/>
      <w:r>
        <w:t>Optujska</w:t>
      </w:r>
      <w:proofErr w:type="spellEnd"/>
      <w:r>
        <w:t xml:space="preserve"> 30, OIB: 52568931160</w:t>
      </w:r>
      <w:r>
        <w:rPr>
          <w:szCs w:val="24"/>
        </w:rPr>
        <w:t>, s danom 26. veljače 2016. u 12,00 sati.</w:t>
      </w:r>
    </w:p>
    <w:p w:rsidRDefault="00833913" w:rsidP="00833913" w:rsidR="00833913">
      <w:pPr>
        <w:jc w:val="both"/>
        <w:rPr>
          <w:szCs w:val="24"/>
        </w:rPr>
      </w:pPr>
    </w:p>
    <w:p w:rsidRDefault="00833913" w:rsidP="00833913" w:rsidR="00833913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PEGAZ-TRADE d.o.o. „u likvidaciji“, Varaždin, </w:t>
      </w:r>
      <w:proofErr w:type="spellStart"/>
      <w:r>
        <w:t>Optujska</w:t>
      </w:r>
      <w:proofErr w:type="spellEnd"/>
      <w:r>
        <w:t xml:space="preserve"> 30, OIB: 52568931160.</w:t>
      </w:r>
    </w:p>
    <w:p w:rsidRDefault="00833913" w:rsidP="00833913" w:rsidR="00833913">
      <w:pPr>
        <w:jc w:val="both"/>
      </w:pPr>
    </w:p>
    <w:p w:rsidRDefault="00833913" w:rsidP="00833913" w:rsidR="00833913">
      <w:pPr>
        <w:jc w:val="both"/>
      </w:pPr>
      <w:r>
        <w:tab/>
        <w:t xml:space="preserve">III Za stečajnog upravitelja imenuje se </w:t>
      </w:r>
      <w:r w:rsidR="006E3B5B">
        <w:t xml:space="preserve">Danijela Kramar </w:t>
      </w:r>
      <w:proofErr w:type="spellStart"/>
      <w:r w:rsidR="006E3B5B">
        <w:t>Šeruga</w:t>
      </w:r>
      <w:proofErr w:type="spellEnd"/>
      <w:r w:rsidR="006E3B5B">
        <w:t>, Varaždin, Ivanečka 36, OIB: 17005838740.</w:t>
      </w:r>
    </w:p>
    <w:p w:rsidRDefault="00833913" w:rsidP="00833913" w:rsidR="00833913">
      <w:pPr>
        <w:jc w:val="both"/>
        <w:rPr>
          <w:color w:val="FF0000"/>
        </w:rPr>
      </w:pPr>
    </w:p>
    <w:p w:rsidRDefault="00833913" w:rsidP="00833913" w:rsidR="00833913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833913" w:rsidP="00833913" w:rsidR="00833913">
      <w:pPr>
        <w:jc w:val="both"/>
        <w:rPr>
          <w:szCs w:val="24"/>
        </w:rPr>
      </w:pPr>
    </w:p>
    <w:p w:rsidRDefault="00833913" w:rsidP="00833913" w:rsidR="00833913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 w:rsidR="006E3B5B">
        <w:t xml:space="preserve">PEGAZ-TRADE d.o.o. „u likvidaciji“, Varaždin, </w:t>
      </w:r>
      <w:proofErr w:type="spellStart"/>
      <w:r w:rsidR="006E3B5B">
        <w:t>Optujska</w:t>
      </w:r>
      <w:proofErr w:type="spellEnd"/>
      <w:r w:rsidR="006E3B5B">
        <w:t xml:space="preserve"> 30, OIB: 52568931160</w:t>
      </w:r>
      <w:r>
        <w:rPr>
          <w:szCs w:val="24"/>
        </w:rPr>
        <w:t>, bit će brisan iz sudskog registra.</w:t>
      </w:r>
    </w:p>
    <w:p w:rsidRDefault="00833913" w:rsidP="00833913" w:rsidR="00833913">
      <w:pPr>
        <w:rPr>
          <w:szCs w:val="24"/>
        </w:rPr>
      </w:pPr>
    </w:p>
    <w:p w:rsidRDefault="00833913" w:rsidP="00833913" w:rsidR="0083391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833913" w:rsidP="00833913" w:rsidR="00833913">
      <w:pPr>
        <w:rPr>
          <w:szCs w:val="24"/>
        </w:rPr>
      </w:pPr>
    </w:p>
    <w:p w:rsidRDefault="00833913" w:rsidP="00833913" w:rsidR="00833913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 w:rsidR="006E3B5B">
        <w:rPr>
          <w:szCs w:val="24"/>
        </w:rPr>
        <w:t>30</w:t>
      </w:r>
      <w:r>
        <w:rPr>
          <w:szCs w:val="24"/>
        </w:rPr>
        <w:t xml:space="preserve">. </w:t>
      </w:r>
      <w:r w:rsidR="006E3B5B">
        <w:rPr>
          <w:szCs w:val="24"/>
        </w:rPr>
        <w:t>listopada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833913" w:rsidP="00833913" w:rsidR="00833913">
      <w:pPr>
        <w:rPr>
          <w:szCs w:val="24"/>
        </w:rPr>
      </w:pPr>
    </w:p>
    <w:p w:rsidRDefault="00833913" w:rsidP="00833913" w:rsidR="00833913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833913" w:rsidP="00833913" w:rsidR="00833913">
      <w:pPr>
        <w:rPr>
          <w:szCs w:val="24"/>
        </w:rPr>
      </w:pPr>
    </w:p>
    <w:p w:rsidRDefault="00833913" w:rsidP="00833913" w:rsidR="00833913">
      <w:pPr>
        <w:rPr>
          <w:szCs w:val="24"/>
        </w:rPr>
      </w:pPr>
    </w:p>
    <w:p w:rsidRDefault="00833913" w:rsidP="00833913" w:rsidR="00833913">
      <w:pPr>
        <w:jc w:val="center"/>
        <w:rPr>
          <w:szCs w:val="24"/>
        </w:rPr>
      </w:pPr>
      <w:r>
        <w:rPr>
          <w:szCs w:val="24"/>
        </w:rPr>
        <w:t>U Varaždinu, 26. veljače 2016.</w:t>
      </w:r>
    </w:p>
    <w:p w:rsidRDefault="00833913" w:rsidP="00833913" w:rsidR="00833913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833913" w:rsidP="00833913" w:rsidR="00833913">
      <w:pPr>
        <w:rPr>
          <w:szCs w:val="24"/>
        </w:rPr>
      </w:pPr>
      <w:r>
        <w:rPr>
          <w:szCs w:val="24"/>
        </w:rPr>
        <w:t xml:space="preserve">     </w:t>
      </w:r>
    </w:p>
    <w:p w:rsidRDefault="00833913" w:rsidP="00833913" w:rsidR="0083391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S U D A C</w:t>
      </w:r>
    </w:p>
    <w:p w:rsidRDefault="00833913" w:rsidP="00833913" w:rsidR="00833913">
      <w:pPr>
        <w:rPr>
          <w:szCs w:val="24"/>
        </w:rPr>
      </w:pPr>
    </w:p>
    <w:p w:rsidRDefault="00833913" w:rsidP="00833913" w:rsidR="00833913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Iris </w:t>
      </w:r>
      <w:proofErr w:type="spellStart"/>
      <w:r>
        <w:rPr>
          <w:szCs w:val="24"/>
        </w:rPr>
        <w:t>Hatvalić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Nemec</w:t>
      </w:r>
      <w:proofErr w:type="spellEnd"/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833913" w:rsidP="00833913" w:rsidR="00833913">
      <w:pPr>
        <w:rPr>
          <w:szCs w:val="24"/>
        </w:rPr>
      </w:pPr>
    </w:p>
    <w:p w:rsidRDefault="00833913" w:rsidP="00833913" w:rsidR="00833913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833913" w:rsidP="00833913" w:rsidR="00833913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833913" w:rsidP="00833913" w:rsidR="0083391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833913" w:rsidP="00833913" w:rsidR="0083391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33913" w:rsidP="00833913" w:rsidR="00833913">
      <w:pPr>
        <w:rPr>
          <w:szCs w:val="24"/>
        </w:rPr>
      </w:pPr>
    </w:p>
    <w:p w:rsidRDefault="00833913" w:rsidP="00833913" w:rsidR="00833913">
      <w:pPr>
        <w:rPr>
          <w:szCs w:val="24"/>
        </w:rPr>
      </w:pPr>
    </w:p>
    <w:p w:rsidRDefault="00833913" w:rsidP="00833913" w:rsidR="00833913">
      <w:pPr>
        <w:rPr>
          <w:szCs w:val="24"/>
        </w:rPr>
      </w:pPr>
      <w:r>
        <w:rPr>
          <w:szCs w:val="24"/>
        </w:rPr>
        <w:t>DNA:</w:t>
      </w:r>
    </w:p>
    <w:p w:rsidRDefault="00833913" w:rsidP="00833913" w:rsidR="00833913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833913" w:rsidP="00833913" w:rsidR="00833913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833913" w:rsidP="00833913" w:rsidR="006E3B5B" w:rsidRPr="006E3B5B">
      <w:pPr>
        <w:numPr>
          <w:ilvl w:val="0"/>
          <w:numId w:val="47"/>
        </w:numPr>
        <w:rPr>
          <w:szCs w:val="24"/>
        </w:rPr>
      </w:pPr>
      <w:r w:rsidRPr="006E3B5B">
        <w:rPr>
          <w:szCs w:val="24"/>
        </w:rPr>
        <w:t xml:space="preserve">Dužnik </w:t>
      </w:r>
      <w:r w:rsidR="006E3B5B">
        <w:t xml:space="preserve">PEGAZ-TRADE d.o.o. „u likvidaciji“, Varaždin, </w:t>
      </w:r>
      <w:proofErr w:type="spellStart"/>
      <w:r w:rsidR="006E3B5B">
        <w:t>Optujska</w:t>
      </w:r>
      <w:proofErr w:type="spellEnd"/>
      <w:r w:rsidR="006E3B5B">
        <w:t xml:space="preserve"> 30, OIB: 52568931160</w:t>
      </w:r>
    </w:p>
    <w:p w:rsidRDefault="006E3B5B" w:rsidP="006E3B5B" w:rsidR="00833913" w:rsidRPr="006E3B5B">
      <w:pPr>
        <w:pStyle w:val="Odlomakpopisa"/>
        <w:numPr>
          <w:ilvl w:val="0"/>
          <w:numId w:val="47"/>
        </w:numPr>
        <w:rPr>
          <w:szCs w:val="24"/>
        </w:rPr>
      </w:pPr>
      <w:r>
        <w:t xml:space="preserve">Likvidator Ivan Kosi, Trogir, Put </w:t>
      </w:r>
      <w:proofErr w:type="spellStart"/>
      <w:r>
        <w:t>Dragulina</w:t>
      </w:r>
      <w:proofErr w:type="spellEnd"/>
      <w:r>
        <w:t xml:space="preserve"> 14, OIB: 18985439995</w:t>
      </w:r>
    </w:p>
    <w:p w:rsidRDefault="00833913" w:rsidP="00833913" w:rsidR="00833913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833913" w:rsidP="00833913" w:rsidR="00833913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 w:rsidR="006E3B5B">
        <w:rPr>
          <w:szCs w:val="24"/>
        </w:rPr>
        <w:t xml:space="preserve">Varaždin, </w:t>
      </w:r>
      <w:proofErr w:type="spellStart"/>
      <w:r w:rsidR="006E3B5B">
        <w:rPr>
          <w:szCs w:val="24"/>
        </w:rPr>
        <w:t>Graberje</w:t>
      </w:r>
      <w:proofErr w:type="spellEnd"/>
      <w:r w:rsidR="006E3B5B">
        <w:rPr>
          <w:szCs w:val="24"/>
        </w:rPr>
        <w:t xml:space="preserve"> 1</w:t>
      </w:r>
    </w:p>
    <w:p w:rsidRDefault="00833913" w:rsidP="00833913" w:rsidR="00833913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 w:rsidR="006E3B5B">
        <w:t xml:space="preserve">Danijela Kramar </w:t>
      </w:r>
      <w:proofErr w:type="spellStart"/>
      <w:r w:rsidR="006E3B5B">
        <w:t>Šeruga</w:t>
      </w:r>
      <w:proofErr w:type="spellEnd"/>
      <w:r w:rsidR="006E3B5B">
        <w:t>, Ivanečka 36, Varaždin</w:t>
      </w:r>
    </w:p>
    <w:p w:rsidRDefault="00833913" w:rsidP="00833913" w:rsidR="00833913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833913" w:rsidP="00833913" w:rsidR="00833913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Sudska pisarnica i spis u kal. </w:t>
      </w:r>
    </w:p>
    <w:p w:rsidRDefault="00833913" w:rsidP="00833913" w:rsidR="00833913">
      <w:pPr>
        <w:rPr>
          <w:szCs w:val="24"/>
        </w:rPr>
      </w:pPr>
    </w:p>
    <w:p w:rsidRDefault="00833913" w:rsidP="00833913" w:rsidR="00833913">
      <w:pPr>
        <w:rPr>
          <w:szCs w:val="24"/>
        </w:rPr>
      </w:pPr>
    </w:p>
    <w:p w:rsidRDefault="00833913" w:rsidP="00833913" w:rsidR="00833913">
      <w:pPr>
        <w:rPr>
          <w:szCs w:val="24"/>
        </w:rPr>
      </w:pPr>
    </w:p>
    <w:p w:rsidRDefault="00833913" w:rsidP="00833913" w:rsidR="00833913">
      <w:pPr>
        <w:rPr>
          <w:szCs w:val="24"/>
        </w:rPr>
      </w:pPr>
    </w:p>
    <w:p w:rsidRDefault="00833913" w:rsidP="00833913" w:rsidR="00833913">
      <w:pPr>
        <w:rPr>
          <w:szCs w:val="24"/>
        </w:rPr>
      </w:pPr>
    </w:p>
    <w:p w:rsidRDefault="00833913" w:rsidP="00833913" w:rsidR="00833913"/>
    <w:p w:rsidRDefault="00833913" w:rsidP="00833913" w:rsidR="00833913"/>
    <w:p w:rsidRDefault="00833913" w:rsidP="00833913" w:rsidR="00833913"/>
    <w:p w:rsidRDefault="00833913" w:rsidP="00833913" w:rsidR="00833913"/>
    <w:p w:rsidRDefault="00DA0242" w:rsidP="00833913" w:rsidR="00DA0242" w:rsidRPr="00833913"/>
    <w:sectPr w:rsidSect="00EB0D4C" w:rsidR="00DA0242" w:rsidRPr="00833913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5B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3913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833913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833913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891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St-454/2015-5</izvorni_sadrzaj>
    <derivirana_varijabla naziv="DomainObject.Oznaka_1">St-454/2015-5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St-454/2015</izvorni_sadrzaj>
    <derivirana_varijabla naziv="DomainObject.Predmet.OznakaBroj_1">St-454/2015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PEGAZ-TRADE društvo s ograničenom odgovornošću za trgovinu "u likvidaciji"</izvorni_sadrzaj>
    <derivirana_varijabla naziv="DomainObject.Predmet.ProtustrankaFormated_1">  PEGAZ-TRADE društvo s ograničenom odgovornošću za trgovinu "u likvidaciji"</derivirana_varijabla>
  </DomainObject.Predmet.ProtustrankaFormated>
  <DomainObject.Predmet.ProtustrankaFormatedOIB>
    <izvorni_sadrzaj>  PEGAZ-TRADE društvo s ograničenom odgovornošću za trgovinu "u likvidaciji", OIB 52568931160</izvorni_sadrzaj>
    <derivirana_varijabla naziv="DomainObject.Predmet.ProtustrankaFormatedOIB_1">  PEGAZ-TRADE društvo s ograničenom odgovornošću za trgovinu "u likvidaciji", OIB 52568931160</derivirana_varijabla>
  </DomainObject.Predmet.ProtustrankaFormatedOIB>
  <DomainObject.Predmet.ProtustrankaFormatedWithAdress>
    <izvorni_sadrzaj> PEGAZ-TRADE društvo s ograničenom odgovornošću za trgovinu "u likvidaciji", Optujska 30, 42000 Varaždin</izvorni_sadrzaj>
    <derivirana_varijabla naziv="DomainObject.Predmet.ProtustrankaFormatedWithAdress_1"> PEGAZ-TRADE društvo s ograničenom odgovornošću za trgovinu "u likvidaciji", Optujska 30, 42000 Varaždin</derivirana_varijabla>
  </DomainObject.Predmet.ProtustrankaFormatedWithAdress>
  <DomainObject.Predmet.ProtustrankaFormatedWithAdressOIB>
    <izvorni_sadrzaj> PEGAZ-TRADE društvo s ograničenom odgovornošću za trgovinu "u likvidaciji", OIB 52568931160, Optujska 30, 42000 Varaždin</izvorni_sadrzaj>
    <derivirana_varijabla naziv="DomainObject.Predmet.ProtustrankaFormatedWithAdressOIB_1"> PEGAZ-TRADE društvo s ograničenom odgovornošću za trgovinu "u likvidaciji", OIB 52568931160, Optujska 30, 42000 Varaždin</derivirana_varijabla>
  </DomainObject.Predmet.ProtustrankaFormatedWithAdressOIB>
  <DomainObject.Predmet.ProtustrankaWithAdress>
    <izvorni_sadrzaj>PEGAZ-TRADE društvo s ograničenom odgovornošću za trgovinu "u likvidaciji" Optujska 30, 42000 Varaždin</izvorni_sadrzaj>
    <derivirana_varijabla naziv="DomainObject.Predmet.ProtustrankaWithAdress_1">PEGAZ-TRADE društvo s ograničenom odgovornošću za trgovinu "u likvidaciji" Optujska 30, 42000 Varaždin</derivirana_varijabla>
  </DomainObject.Predmet.ProtustrankaWithAdress>
  <DomainObject.Predmet.ProtustrankaWithAdressOIB>
    <izvorni_sadrzaj>PEGAZ-TRADE društvo s ograničenom odgovornošću za trgovinu "u likvidaciji", OIB 52568931160, Optujska 30, 42000 Varaždin</izvorni_sadrzaj>
    <derivirana_varijabla naziv="DomainObject.Predmet.ProtustrankaWithAdressOIB_1">PEGAZ-TRADE društvo s ograničenom odgovornošću za trgovinu "u likvidaciji", OIB 52568931160, Optujska 30, 42000 Varaždin</derivirana_varijabla>
  </DomainObject.Predmet.ProtustrankaWithAdressOIB>
  <DomainObject.Predmet.ProtustrankaNazivFormated>
    <izvorni_sadrzaj>PEGAZ-TRADE društvo s ograničenom odgovornošću za trgovinu "u likvidaciji"</izvorni_sadrzaj>
    <derivirana_varijabla naziv="DomainObject.Predmet.ProtustrankaNazivFormated_1">PEGAZ-TRADE društvo s ograničenom odgovornošću za trgovinu "u likvidaciji"</derivirana_varijabla>
  </DomainObject.Predmet.ProtustrankaNazivFormated>
  <DomainObject.Predmet.ProtustrankaNazivFormatedOIB>
    <izvorni_sadrzaj>PEGAZ-TRADE društvo s ograničenom odgovornošću za trgovinu "u likvidaciji", OIB 52568931160</izvorni_sadrzaj>
    <derivirana_varijabla naziv="DomainObject.Predmet.ProtustrankaNazivFormatedOIB_1">PEGAZ-TRADE društvo s ograničenom odgovornošću za trgovinu "u likvidaciji", OIB 52568931160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128120.14</izvorni_sadrzaj>
    <derivirana_varijabla naziv="DomainObject.Predmet.TrenutnaVrijednost_1">128120.14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PEGAZ-TRADE društvo s ograničenom odgovornošću za trgovinu "u likvidaciji"</item>
    </izvorni_sadrzaj>
    <derivirana_varijabla naziv="DomainObject.Predmet.ProtuStrankaListFormated_1">
      <item>PEGAZ-TRADE društvo s ograničenom odgovornošću za trgovinu "u likvidaciji"</item>
    </derivirana_varijabla>
  </DomainObject.Predmet.ProtuStrankaListFormated>
  <DomainObject.Predmet.ProtuStrankaListFormatedOIB>
    <izvorni_sadrzaj>
      <item>PEGAZ-TRADE društvo s ograničenom odgovornošću za trgovinu "u likvidaciji", OIB 52568931160</item>
    </izvorni_sadrzaj>
    <derivirana_varijabla naziv="DomainObject.Predmet.ProtuStrankaListFormatedOIB_1">
      <item>PEGAZ-TRADE društvo s ograničenom odgovornošću za trgovinu "u likvidaciji", OIB 52568931160</item>
    </derivirana_varijabla>
  </DomainObject.Predmet.ProtuStrankaListFormatedOIB>
  <DomainObject.Predmet.ProtuStrankaListFormatedWithAdress>
    <izvorni_sadrzaj>
      <item>PEGAZ-TRADE društvo s ograničenom odgovornošću za trgovinu "u likvidaciji", Optujska 30, 42000 Varaždin</item>
    </izvorni_sadrzaj>
    <derivirana_varijabla naziv="DomainObject.Predmet.ProtuStrankaListFormatedWithAdress_1">
      <item>PEGAZ-TRADE društvo s ograničenom odgovornošću za trgovinu "u likvidaciji", Optujska 30, 42000 Varaždin</item>
    </derivirana_varijabla>
  </DomainObject.Predmet.ProtuStrankaListFormatedWithAdress>
  <DomainObject.Predmet.ProtuStrankaListFormatedWithAdressOIB>
    <izvorni_sadrzaj>
      <item>PEGAZ-TRADE društvo s ograničenom odgovornošću za trgovinu "u likvidaciji", OIB 52568931160, Optujska 30, 42000 Varaždin</item>
    </izvorni_sadrzaj>
    <derivirana_varijabla naziv="DomainObject.Predmet.ProtuStrankaListFormatedWithAdressOIB_1">
      <item>PEGAZ-TRADE društvo s ograničenom odgovornošću za trgovinu "u likvidaciji", OIB 52568931160, Optujska 30, 42000 Varaždin</item>
    </derivirana_varijabla>
  </DomainObject.Predmet.ProtuStrankaListFormatedWithAdressOIB>
  <DomainObject.Predmet.ProtuStrankaListNazivFormated>
    <izvorni_sadrzaj>
      <item>PEGAZ-TRADE društvo s ograničenom odgovornošću za trgovinu "u likvidaciji"</item>
    </izvorni_sadrzaj>
    <derivirana_varijabla naziv="DomainObject.Predmet.ProtuStrankaListNazivFormated_1">
      <item>PEGAZ-TRADE društvo s ograničenom odgovornošću za trgovinu "u likvidaciji"</item>
    </derivirana_varijabla>
  </DomainObject.Predmet.ProtuStrankaListNazivFormated>
  <DomainObject.Predmet.ProtuStrankaListNazivFormatedOIB>
    <izvorni_sadrzaj>
      <item>PEGAZ-TRADE društvo s ograničenom odgovornošću za trgovinu "u likvidaciji", OIB 52568931160</item>
    </izvorni_sadrzaj>
    <derivirana_varijabla naziv="DomainObject.Predmet.ProtuStrankaListNazivFormatedOIB_1">
      <item>PEGAZ-TRADE društvo s ograničenom odgovornošću za trgovinu "u likvidaciji", OIB 52568931160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>St-454/2015-5</izvorni_sadrzaj>
    <derivirana_varijabla naziv="DomainObject.PoslovniBrojDokumenta_1">St-454/2015-5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PEGAZ-TRADE društvo s ograničenom odgovornošću za trgovinu "u likvidaciji"</izvorni_sadrzaj>
    <derivirana_varijabla naziv="DomainObject.Predmet.ProtustrankaIDrugi_1">PEGAZ-TRADE društvo s ograničenom odgovornošću za trgovinu "u likvidaciji"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PEGAZ-TRADE društvo s ograničenom odgovornošću za trgovinu "u likvidaciji", OIB 52568931160, Optujska 30, 42000 Varaždin</izvorni_sadrzaj>
    <derivirana_varijabla naziv="DomainObject.Predmet.ProtustrankaIDrugiAdressOIB_1">PEGAZ-TRADE društvo s ograničenom odgovornošću za trgovinu "u likvidaciji", OIB 52568931160, Optujska 30,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PEGAZ-TRADE društvo s ograničenom odgovornošću za trgovinu "u likvidaciji"</item>
      <item>E-oglasna ploča ovog suda</item>
      <item>Sudski registar, Trgovački sud u Varaždinu</item>
    </izvorni_sadrzaj>
    <derivirana_varijabla naziv="DomainObject.Predmet.SudioniciListNaziv_1">
      <item>Financijska agencija</item>
      <item>PEGAZ-TRADE društvo s ograničenom odgovornošću za trgovinu "u likvidaciji"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PEGAZ-TRADE društvo s ograničenom odgovornošću za trgovinu "u likvidaciji", OIB 52568931160, Optujska 30,42000 Varaždin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PEGAZ-TRADE društvo s ograničenom odgovornošću za trgovinu "u likvidaciji", OIB 52568931160, Optujska 30,42000 Varaždin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7CE3BA-CFD1-48F0-812E-7A1DF357A4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2827</properties:Characters>
  <properties:Lines>92</properties:Lines>
  <properties:Paragraphs>32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dcterms:modified xmlns:xsi="http://www.w3.org/2001/XMLSchema-instance" xsi:type="dcterms:W3CDTF">2016-02-26T07:41:00Z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St-454/2015-5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