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bd9753b" w14:textId="bd9753b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EB4A0A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</w:r>
      <w:r w:rsidR="00CF37E8">
        <w:rPr>
          <w:rFonts w:ascii="Times New Roman" w:hAnsi="Times New Roman"/>
          <w:sz w:val="24"/>
          <w:szCs w:val="24"/>
        </w:rPr>
        <w:tab/>
        <w:t>40. St-941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EB4A0A" w:rsidRDefault="00CF37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</w:t>
      </w:r>
      <w:r w:rsidR="00EB4A0A">
        <w:rPr>
          <w:rFonts w:ascii="Times New Roman" w:hAnsi="Times New Roman"/>
          <w:sz w:val="24"/>
          <w:szCs w:val="24"/>
        </w:rPr>
        <w:t>0. St-</w:t>
      </w:r>
      <w:r>
        <w:rPr>
          <w:rFonts w:ascii="Times New Roman" w:hAnsi="Times New Roman"/>
          <w:sz w:val="24"/>
          <w:szCs w:val="24"/>
        </w:rPr>
        <w:t>941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CF37E8" w:rsidRDefault="00CF37E8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CF37E8">
        <w:rPr>
          <w:rFonts w:ascii="Times New Roman" w:hAnsi="Times New Roman"/>
          <w:sz w:val="24"/>
          <w:szCs w:val="24"/>
        </w:rPr>
        <w:t xml:space="preserve">GJURETEK RENCY  jednostavno društvo s ograničenom odgovornošću za usluge i </w:t>
      </w:r>
      <w:r>
        <w:rPr>
          <w:rFonts w:ascii="Times New Roman" w:hAnsi="Times New Roman"/>
          <w:sz w:val="24"/>
          <w:szCs w:val="24"/>
        </w:rPr>
        <w:t>trgovinu, Sesvete, Ulica Ladislava Šabana 22, OIB: 72073606505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CF37E8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F37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37E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F37E8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F37E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F37E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7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37E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37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37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St-941/2019</izvorni_sadrzaj>
    <derivirana_varijabla naziv="DomainObject.Predmet.OznakaBroj_1">St-941/2019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GJURETEK RENCY  jednostavno društvo s ograničenom odgovornošću za usluge i trgovinu</izvorni_sadrzaj>
    <derivirana_varijabla naziv="DomainObject.Predmet.ProtustrankaFormated_1">  GJURETEK RENCY  jednostavno društvo s ograničenom odgovornošću za usluge i trgovinu</derivirana_varijabla>
  </DomainObject.Predmet.ProtustrankaFormated>
  <DomainObject.Predmet.ProtustrankaFormatedOIB>
    <izvorni_sadrzaj>  GJURETEK RENCY  jednostavno društvo s ograničenom odgovornošću za usluge i trgovinu, OIB 72073606505</izvorni_sadrzaj>
    <derivirana_varijabla naziv="DomainObject.Predmet.ProtustrankaFormatedOIB_1">  GJURETEK RENCY  jednostavno društvo s ograničenom odgovornošću za usluge i trgovinu, OIB 72073606505</derivirana_varijabla>
  </DomainObject.Predmet.ProtustrankaFormatedOIB>
  <DomainObject.Predmet.ProtustrankaFormatedWithAdress>
    <izvorni_sadrzaj> GJURETEK RENCY  jednostavno društvo s ograničenom odgovornošću za usluge i trgovinu, Ulica Ladislava Šabana 22, 10360 Sesvete</izvorni_sadrzaj>
    <derivirana_varijabla naziv="DomainObject.Predmet.ProtustrankaFormatedWithAdress_1"> GJURETEK RENCY  jednostavno društvo s ograničenom odgovornošću za usluge i trgovinu, Ulica Ladislava Šabana 22, 10360 Sesvete</derivirana_varijabla>
  </DomainObject.Predmet.ProtustrankaFormatedWithAdress>
  <DomainObject.Predmet.ProtustrankaFormatedWithAdressOIB>
    <izvorni_sadrzaj> GJURETEK RENCY  jednostavno društvo s ograničenom odgovornošću za usluge i trgovinu, OIB 72073606505, Ulica Ladislava Šabana 22, 10360 Sesvete</izvorni_sadrzaj>
    <derivirana_varijabla naziv="DomainObject.Predmet.ProtustrankaFormatedWithAdressOIB_1"> GJURETEK RENCY  jednostavno društvo s ograničenom odgovornošću za usluge i trgovinu, OIB 72073606505, Ulica Ladislava Šabana 22, 10360 Sesvete</derivirana_varijabla>
  </DomainObject.Predmet.ProtustrankaFormatedWithAdressOIB>
  <DomainObject.Predmet.ProtustrankaWithAdress>
    <izvorni_sadrzaj>GJURETEK RENCY  jednostavno društvo s ograničenom odgovornošću za usluge i trgovinu Ulica Ladislava Šabana 22, 10360 Sesvete</izvorni_sadrzaj>
    <derivirana_varijabla naziv="DomainObject.Predmet.ProtustrankaWithAdress_1">GJURETEK RENCY  jednostavno društvo s ograničenom odgovornošću za usluge i trgovinu Ulica Ladislava Šabana 22, 10360 Sesvete</derivirana_varijabla>
  </DomainObject.Predmet.ProtustrankaWithAdress>
  <DomainObject.Predmet.ProtustrankaWithAdressOIB>
    <izvorni_sadrzaj>GJURETEK RENCY  jednostavno društvo s ograničenom odgovornošću za usluge i trgovinu, OIB 72073606505, Ulica Ladislava Šabana 22, 10360 Sesvete</izvorni_sadrzaj>
    <derivirana_varijabla naziv="DomainObject.Predmet.ProtustrankaWithAdressOIB_1">GJURETEK RENCY  jednostavno društvo s ograničenom odgovornošću za usluge i trgovinu, OIB 72073606505, Ulica Ladislava Šabana 22, 10360 Sesvete</derivirana_varijabla>
  </DomainObject.Predmet.ProtustrankaWithAdressOIB>
  <DomainObject.Predmet.ProtustrankaNazivFormated>
    <izvorni_sadrzaj>GJURETEK RENCY  jednostavno društvo s ograničenom odgovornošću za usluge i trgovinu</izvorni_sadrzaj>
    <derivirana_varijabla naziv="DomainObject.Predmet.ProtustrankaNazivFormated_1">GJURETEK RENCY  jednostavno društvo s ograničenom odgovornošću za usluge i trgovinu</derivirana_varijabla>
  </DomainObject.Predmet.ProtustrankaNazivFormated>
  <DomainObject.Predmet.ProtustrankaNazivFormatedOIB>
    <izvorni_sadrzaj>GJURETEK RENCY  jednostavno društvo s ograničenom odgovornošću za usluge i trgovinu, OIB 72073606505</izvorni_sadrzaj>
    <derivirana_varijabla naziv="DomainObject.Predmet.ProtustrankaNazivFormatedOIB_1">GJURETEK RENCY  jednostavno društvo s ograničenom odgovornošću za usluge i trgovinu, OIB 72073606505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GJURETEK RENCY  jednostavno društvo s ograničenom odgovornošću za usluge i trgovinu</item>
    </izvorni_sadrzaj>
    <derivirana_varijabla naziv="DomainObject.Predmet.ProtuStrankaListFormated_1">
      <item>GJURETEK RENCY  jednostavno društvo s ograničenom odgovornošću za usluge i trgovinu</item>
    </derivirana_varijabla>
  </DomainObject.Predmet.ProtuStrankaListFormated>
  <DomainObject.Predmet.ProtuStrankaListFormatedOIB>
    <izvorni_sadrzaj>
      <item>GJURETEK RENCY  jednostavno društvo s ograničenom odgovornošću za usluge i trgovinu, OIB 72073606505</item>
    </izvorni_sadrzaj>
    <derivirana_varijabla naziv="DomainObject.Predmet.ProtuStrankaListFormatedOIB_1">
      <item>GJURETEK RENCY  jednostavno društvo s ograničenom odgovornošću za usluge i trgovinu, OIB 72073606505</item>
    </derivirana_varijabla>
  </DomainObject.Predmet.ProtuStrankaListFormatedOIB>
  <DomainObject.Predmet.ProtuStrankaListFormatedWithAdress>
    <izvorni_sadrzaj>
      <item>GJURETEK RENCY  jednostavno društvo s ograničenom odgovornošću za usluge i trgovinu, Ulica Ladislava Šabana 22, 10360 Sesvete</item>
    </izvorni_sadrzaj>
    <derivirana_varijabla naziv="DomainObject.Predmet.ProtuStrankaListFormatedWithAdress_1">
      <item>GJURETEK RENCY  jednostavno društvo s ograničenom odgovornošću za usluge i trgovinu, Ulica Ladislava Šabana 22, 10360 Sesvete</item>
    </derivirana_varijabla>
  </DomainObject.Predmet.ProtuStrankaListFormatedWithAdress>
  <DomainObject.Predmet.ProtuStrankaListFormatedWithAdressOIB>
    <izvorni_sadrzaj>
      <item>GJURETEK RENCY  jednostavno društvo s ograničenom odgovornošću za usluge i trgovinu, OIB 72073606505, Ulica Ladislava Šabana 22, 10360 Sesvete</item>
    </izvorni_sadrzaj>
    <derivirana_varijabla naziv="DomainObject.Predmet.ProtuStrankaListFormatedWithAdressOIB_1">
      <item>GJURETEK RENCY  jednostavno društvo s ograničenom odgovornošću za usluge i trgovinu, OIB 72073606505, Ulica Ladislava Šabana 22, 10360 Sesvete</item>
    </derivirana_varijabla>
  </DomainObject.Predmet.ProtuStrankaListFormatedWithAdressOIB>
  <DomainObject.Predmet.ProtuStrankaListNazivFormated>
    <izvorni_sadrzaj>
      <item>GJURETEK RENCY  jednostavno društvo s ograničenom odgovornošću za usluge i trgovinu</item>
    </izvorni_sadrzaj>
    <derivirana_varijabla naziv="DomainObject.Predmet.ProtuStrankaListNazivFormated_1">
      <item>GJURETEK RENCY  jednostavno društvo s ograničenom odgovornošću za usluge i trgovinu</item>
    </derivirana_varijabla>
  </DomainObject.Predmet.ProtuStrankaListNazivFormated>
  <DomainObject.Predmet.ProtuStrankaListNazivFormatedOIB>
    <izvorni_sadrzaj>
      <item>GJURETEK RENCY  jednostavno društvo s ograničenom odgovornošću za usluge i trgovinu, OIB 72073606505</item>
    </izvorni_sadrzaj>
    <derivirana_varijabla naziv="DomainObject.Predmet.ProtuStrankaListNazivFormatedOIB_1">
      <item>GJURETEK RENCY  jednostavno društvo s ograničenom odgovornošću za usluge i trgovinu, OIB 72073606505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GJURETEK RENCY  jednostavno društvo s ograničenom odgovornošću za usluge i trgovinu</izvorni_sadrzaj>
    <derivirana_varijabla naziv="DomainObject.Predmet.ProtustrankaIDrugi_1">GJURETEK RENCY 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GJURETEK RENCY  jednostavno društvo s ograničenom odgovornošću za usluge i trgovinu, OIB 72073606505, Ulica Ladislava Šabana 22, 10360 Sesvete</izvorni_sadrzaj>
    <derivirana_varijabla naziv="DomainObject.Predmet.ProtustrankaIDrugiAdressOIB_1">GJURETEK RENCY  jednostavno društvo s ograničenom odgovornošću za usluge i trgovinu, OIB 72073606505,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GJURETEK RENCY  jednostavno društvo s ograničenom odgovornošću za usluge i trgovinu</item>
      <item>FINANCIJSKA AGENCIJA, RC Zagreb</item>
    </izvorni_sadrzaj>
    <derivirana_varijabla naziv="DomainObject.Predmet.SudioniciListNaziv_1">
      <item>GJURETEK RENCY  jednostavno društvo s ograničenom odgovornošću za usluge i trgovinu</item>
      <item>FINANCIJSKA AGENCIJA, RC Zagreb</item>
    </derivirana_varijabla>
  </DomainObject.Predmet.SudioniciListNaziv>
  <DomainObject.Predmet.SudioniciListAdressOIB>
    <izvorni_sadrzaj>
      <item>GJURETEK RENCY  jednostavno društvo s ograničenom odgovornošću za usluge i trgovinu, OIB 72073606505, Ulica Ladislava Šabana 22,10360 Sesvete</item>
      <item>FINANCIJSKA AGENCIJA, RC Zagreb, OIB 85821130368, Trg svibanjskih žrtava 1995. 1,10000 Zagreb</item>
    </izvorni_sadrzaj>
    <derivirana_varijabla naziv="DomainObject.Predmet.SudioniciListAdressOIB_1">
      <item>GJURETEK RENCY  jednostavno društvo s ograničenom odgovornošću za usluge i trgovinu, OIB 72073606505, Ulica Ladislava Šabana 22,10360 Sesvete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72073606505</item>
      <item>, OIB 85821130368</item>
    </izvorni_sadrzaj>
    <derivirana_varijabla naziv="DomainObject.Predmet.SudioniciListNazivOIB_1">
      <item>, OIB 72073606505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DB935-0313-48E8-A05C-B51443D25EE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886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2019-09-03T06:56:00Z</cp:lastPrinted>
  <dcterms:modified xmlns:xsi="http://www.w3.org/2001/XMLSchema-instance" xsi:type="dcterms:W3CDTF">2019-09-03T06:56:00Z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