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4c7d" w14:paraId="bc24c7d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F3222E">
        <w:t>MUNDI j.d.o.o. za usluge, OIB: 27382375282 sa sjedištem u Jalkovečka ulica 100A, 42000 Varaždin</w:t>
      </w:r>
      <w:r>
        <w:t>, dana 25. svibnja 2017.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F3222E">
        <w:t>MUNDI j.d.o.o. za usluge, OIB: 27382375282 sa sjedištem u Jalkovečka ulica 100A, 42000 Varaždin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DF3F46">
        <w:t>25</w:t>
      </w:r>
      <w:r>
        <w:t xml:space="preserve">. </w:t>
      </w:r>
      <w:r w:rsidR="00A640C6">
        <w:t>svibnja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F3222E">
        <w:t>Jugoslav Puran, Josipa Jelačića 12, Bjelovar, OIB: 70582689973</w:t>
      </w:r>
      <w:r w:rsidR="00DF3F46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F3222E">
        <w:t>MUNDI j.d.o.o. za usluge, OIB: 27382375282 sa sjedištem u Jalkovečka ulica 100A, 42000 Varaždin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F3222E">
        <w:t>MUNDI j.d.o.o. za usluge, OIB: 27382375282 sa sjedištem u Jalkovečka ulica 100A, 42000 Varaždin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16.2.2017. podnio ovome sudu prijedlog za otvaranje stečajnog postupka nad dužnikom, navodeći da dužnik na dan 14. veljače 2017. ima evidentirane neizvršene osnove za plaćanje u ukupnom iznosu od 28.694,28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F3222E">
        <w:t>87/17-3</w:t>
      </w:r>
      <w:r w:rsidR="00134F62">
        <w:t xml:space="preserve"> od </w:t>
      </w:r>
      <w:r w:rsidR="00F3222E">
        <w:t>23.2.2017.</w:t>
      </w:r>
      <w:r>
        <w:t xml:space="preserve">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F3222E">
        <w:t>87/17-10</w:t>
      </w:r>
      <w:r w:rsidR="00DF3F46">
        <w:t xml:space="preserve"> od </w:t>
      </w:r>
      <w:r w:rsidR="00F3222E">
        <w:t>25.4</w:t>
      </w:r>
      <w:r w:rsidR="00DF3F46">
        <w:t>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DF3F46">
        <w:t>25</w:t>
      </w:r>
      <w:r>
        <w:t>.</w:t>
      </w:r>
      <w:r w:rsidR="006A3220">
        <w:t xml:space="preserve"> </w:t>
      </w:r>
      <w:r w:rsidR="00A640C6">
        <w:t>svibnja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9E79C9">
        <w:t>Jugoslav Puran, Josipa Jelačića 12, Bjelovar</w:t>
      </w:r>
    </w:p>
    <w:p w:rsidRDefault="003B288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 xml:space="preserve">dužnik </w:t>
      </w:r>
      <w:r w:rsidR="009E79C9">
        <w:t>MUNDI j.d.o.o. za usluge, OIB: 27382375282 sa sjedištem u Jalkovečka ulica 100A, 42000 Varaždin</w:t>
      </w:r>
      <w:r w:rsidR="009E79C9" w:rsidRPr="000B019C">
        <w:t xml:space="preserve">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C06">
          <w:rPr>
            <w:noProof/>
          </w:rPr>
          <w:t>2</w:t>
        </w:r>
        <w:r>
          <w:fldChar w:fldCharType="end"/>
        </w:r>
      </w:p>
    </w:sdtContent>
  </w:sdt>
  <w:p w:rsidRDefault="00F3222E" w:rsidP="00F3222E" w:rsidR="00B92760">
    <w:pPr>
      <w:jc w:val="right"/>
    </w:pPr>
    <w:r>
      <w:t>Poslovni broj: 2 St-87/17-11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F3222E">
      <w:t>87/17-11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67C06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MUNDI jednostavno društvo s ograničenom odgovornošću za usluge</izvorni_sadrzaj>
    <derivirana_varijabla naziv="DomainObject.Predmet.ProtustrankaFormated_1">  MUNDI jednostavno društvo s ograničenom odgovornošću za usluge</derivirana_varijabla>
  </DomainObject.Predmet.ProtustrankaFormated>
  <DomainObject.Predmet.ProtustrankaFormatedOIB>
    <izvorni_sadrzaj>  MUNDI jednostavno društvo s ograničenom odgovornošću za usluge, OIB 27382375282</izvorni_sadrzaj>
    <derivirana_varijabla naziv="DomainObject.Predmet.ProtustrankaFormatedOIB_1">  MUNDI jednostavno društvo s ograničenom odgovornošću za usluge, OIB 27382375282</derivirana_varijabla>
  </DomainObject.Predmet.ProtustrankaFormatedOIB>
  <DomainObject.Predmet.ProtustrankaFormatedWithAdress>
    <izvorni_sadrzaj> MUNDI jednostavno društvo s ograničenom odgovornošću za usluge, Jalkovečka ulica 100/A, 42000 Varaždin</izvorni_sadrzaj>
    <derivirana_varijabla naziv="DomainObject.Predmet.ProtustrankaFormatedWithAdress_1"> MUNDI jednostavno društvo s ograničenom odgovornošću za usluge, Jalkovečka ulica 100/A, 42000 Varaždin</derivirana_varijabla>
  </DomainObject.Predmet.ProtustrankaFormatedWithAdress>
  <DomainObject.Predmet.ProtustrankaFormatedWithAdressOIB>
    <izvorni_sadrzaj> MUNDI jednostavno društvo s ograničenom odgovornošću za usluge, OIB 27382375282, Jalkovečka ulica 100/A, 42000 Varaždin</izvorni_sadrzaj>
    <derivirana_varijabla naziv="DomainObject.Predmet.ProtustrankaFormatedWithAdressOIB_1"> MUNDI jednostavno društvo s ograničenom odgovornošću za usluge, OIB 27382375282, Jalkovečka ulica 100/A, 42000 Varaždin</derivirana_varijabla>
  </DomainObject.Predmet.ProtustrankaFormatedWithAdressOIB>
  <DomainObject.Predmet.ProtustrankaWithAdress>
    <izvorni_sadrzaj>MUNDI jednostavno društvo s ograničenom odgovornošću za usluge Jalkovečka ulica 100/A, 42000 Varaždin</izvorni_sadrzaj>
    <derivirana_varijabla naziv="DomainObject.Predmet.ProtustrankaWithAdress_1">MUNDI jednostavno društvo s ograničenom odgovornošću za usluge Jalkovečka ulica 100/A, 42000 Varaždin</derivirana_varijabla>
  </DomainObject.Predmet.ProtustrankaWithAdress>
  <DomainObject.Predmet.ProtustrankaWithAdressOIB>
    <izvorni_sadrzaj>MUNDI jednostavno društvo s ograničenom odgovornošću za usluge, OIB 27382375282, Jalkovečka ulica 100/A, 42000 Varaždin</izvorni_sadrzaj>
    <derivirana_varijabla naziv="DomainObject.Predmet.ProtustrankaWithAdressOIB_1">MUNDI jednostavno društvo s ograničenom odgovornošću za usluge, OIB 27382375282, Jalkovečka ulica 100/A, 42000 Varaždin</derivirana_varijabla>
  </DomainObject.Predmet.ProtustrankaWithAdressOIB>
  <DomainObject.Predmet.ProtustrankaNazivFormated>
    <izvorni_sadrzaj>MUNDI jednostavno društvo s ograničenom odgovornošću za usluge</izvorni_sadrzaj>
    <derivirana_varijabla naziv="DomainObject.Predmet.ProtustrankaNazivFormated_1">MUNDI jednostavno društvo s ograničenom odgovornošću za usluge</derivirana_varijabla>
  </DomainObject.Predmet.ProtustrankaNazivFormated>
  <DomainObject.Predmet.ProtustrankaNazivFormatedOIB>
    <izvorni_sadrzaj>MUNDI jednostavno društvo s ograničenom odgovornošću za usluge, OIB 27382375282</izvorni_sadrzaj>
    <derivirana_varijabla naziv="DomainObject.Predmet.ProtustrankaNazivFormatedOIB_1">MUNDI jednostavno društvo s ograničenom odgovornošću za usluge, OIB 27382375282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2869428.00</izvorni_sadrzaj>
    <derivirana_varijabla naziv="DomainObject.Predmet.TrenutnaVrijednost_1">2869428.00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MUNDI jednostavno društvo s ograničenom odgovornošću za usluge</item>
    </izvorni_sadrzaj>
    <derivirana_varijabla naziv="DomainObject.Predmet.ProtuStrankaListFormated_1">
      <item>MUNDI jednostavno društvo s ograničenom odgovornošću za usluge</item>
    </derivirana_varijabla>
  </DomainObject.Predmet.ProtuStrankaListFormated>
  <DomainObject.Predmet.ProtuStrankaListFormatedOIB>
    <izvorni_sadrzaj>
      <item>MUNDI jednostavno društvo s ograničenom odgovornošću za usluge, OIB 27382375282</item>
    </izvorni_sadrzaj>
    <derivirana_varijabla naziv="DomainObject.Predmet.ProtuStrankaListFormatedOIB_1">
      <item>MUNDI jednostavno društvo s ograničenom odgovornošću za usluge, OIB 27382375282</item>
    </derivirana_varijabla>
  </DomainObject.Predmet.ProtuStrankaListFormatedOIB>
  <DomainObject.Predmet.ProtuStrankaListFormatedWithAdress>
    <izvorni_sadrzaj>
      <item>MUNDI jednostavno društvo s ograničenom odgovornošću za usluge, Jalkovečka ulica 100/A, 42000 Varaždin</item>
    </izvorni_sadrzaj>
    <derivirana_varijabla naziv="DomainObject.Predmet.ProtuStrankaListFormatedWithAdress_1">
      <item>MUNDI jednostavno društvo s ograničenom odgovornošću za usluge, Jalkovečka ulica 100/A, 42000 Varaždin</item>
    </derivirana_varijabla>
  </DomainObject.Predmet.ProtuStrankaListFormatedWithAdress>
  <DomainObject.Predmet.ProtuStrankaListFormatedWithAdressOIB>
    <izvorni_sadrzaj>
      <item>MUNDI jednostavno društvo s ograničenom odgovornošću za usluge, OIB 27382375282, Jalkovečka ulica 100/A, 42000 Varaždin</item>
    </izvorni_sadrzaj>
    <derivirana_varijabla naziv="DomainObject.Predmet.ProtuStrankaListFormatedWithAdressOIB_1">
      <item>MUNDI jednostavno društvo s ograničenom odgovornošću za usluge, OIB 27382375282, Jalkovečka ulica 100/A, 42000 Varaždin</item>
    </derivirana_varijabla>
  </DomainObject.Predmet.ProtuStrankaListFormatedWithAdressOIB>
  <DomainObject.Predmet.ProtuStrankaListNazivFormated>
    <izvorni_sadrzaj>
      <item>MUNDI jednostavno društvo s ograničenom odgovornošću za usluge</item>
    </izvorni_sadrzaj>
    <derivirana_varijabla naziv="DomainObject.Predmet.ProtuStrankaListNazivFormated_1">
      <item>MUNDI jednostavno društvo s ograničenom odgovornošću za usluge</item>
    </derivirana_varijabla>
  </DomainObject.Predmet.ProtuStrankaListNazivFormated>
  <DomainObject.Predmet.ProtuStrankaListNazivFormatedOIB>
    <izvorni_sadrzaj>
      <item>MUNDI jednostavno društvo s ograničenom odgovornošću za usluge, OIB 27382375282</item>
    </izvorni_sadrzaj>
    <derivirana_varijabla naziv="DomainObject.Predmet.ProtuStrankaListNazivFormatedOIB_1">
      <item>MUNDI jednostavno društvo s ograničenom odgovornošću za usluge, OIB 27382375282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MUNDI jednostavno društvo s ograničenom odgovornošću za usluge</izvorni_sadrzaj>
    <derivirana_varijabla naziv="DomainObject.Predmet.ProtustrankaIDrugi_1">MUNDI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MUNDI jednostavno društvo s ograničenom odgovornošću za usluge, OIB 27382375282, Jalkovečka ulica 100/A, 42000 Varaždin</izvorni_sadrzaj>
    <derivirana_varijabla naziv="DomainObject.Predmet.ProtustrankaIDrugiAdressOIB_1">MUNDI jednostavno društvo s ograničenom odgovornošću za usluge, OIB 27382375282, Jalkovečka ulica 100/A,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MUNDI jednostavno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MUNDI jednostavno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MUNDI jednostavno društvo s ograničenom odgovornošću za usluge, OIB 27382375282, Jalkovečka ulica 100/A,42000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MUNDI jednostavno društvo s ograničenom odgovornošću za usluge, OIB 27382375282, Jalkovečka ulica 100/A,42000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27382375282</item>
      <item>, OIB null</item>
      <item>, OIB null</item>
    </izvorni_sadrzaj>
    <derivirana_varijabla naziv="DomainObject.Predmet.SudioniciListNazivOIB_1">
      <item>, OIB 85821130368</item>
      <item>, OIB 27382375282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97AE2-BCBB-4204-9BEC-2B657933E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3179</properties:Characters>
  <properties:Lines>85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Marko Makaj</cp:lastModifiedBy>
  <cp:lastPrinted>2017-05-25T08:10:00Z</cp:lastPrinted>
  <dcterms:modified xmlns:xsi="http://www.w3.org/2001/XMLSchema-instance" xsi:type="dcterms:W3CDTF">2017-05-25T08:14:00Z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