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93" w:type="dxa"/>
        <w:tblLook w:firstRow="1" w:lastRow="0" w:firstColumn="1" w:lastColumn="0" w:noHBand="0" w:noVBand="1" w:val="04A0"/>
      </w:tblPr>
      <w:tblGrid>
        <w:gridCol w:w="718"/>
        <w:gridCol w:w="1909"/>
        <w:gridCol w:w="1297"/>
        <w:gridCol w:w="1297"/>
        <w:gridCol w:w="1248"/>
        <w:gridCol w:w="1210"/>
        <w:gridCol w:w="1248"/>
        <w:gridCol w:w="1248"/>
        <w:gridCol w:w="1068"/>
        <w:gridCol w:w="1210"/>
        <w:gridCol w:w="1674"/>
      </w:tblGrid>
      <w:tr w:rsidRPr="0010540D" w:rsidR="0010540D" w:rsidTr="0010540D">
        <w:trPr>
          <w:trHeight w:val="315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10540D" w:rsidR="0010540D" w:rsidP="0010540D" w:rsidRDefault="0010540D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hr-HR"/>
              </w:rPr>
            </w:pPr>
            <w:bookmarkStart w:name="_GoBack" w:id="0"/>
            <w:bookmarkEnd w:id="0"/>
            <w:r w:rsidRPr="0010540D">
              <w:rPr>
                <w:rFonts w:eastAsia="Times New Roman" w:cs="Times New Roman"/>
                <w:b/>
                <w:bCs/>
                <w:color w:val="000000"/>
                <w:szCs w:val="24"/>
                <w:lang w:eastAsia="hr-HR"/>
              </w:rPr>
              <w:t xml:space="preserve">Obrazac </w:t>
            </w:r>
            <w:proofErr w:type="spellStart"/>
            <w:r w:rsidRPr="0010540D">
              <w:rPr>
                <w:rFonts w:eastAsia="Times New Roman" w:cs="Times New Roman"/>
                <w:b/>
                <w:bCs/>
                <w:color w:val="000000"/>
                <w:szCs w:val="24"/>
                <w:lang w:eastAsia="hr-HR"/>
              </w:rPr>
              <w:t>19</w:t>
            </w:r>
            <w:proofErr w:type="spellEnd"/>
            <w:r w:rsidRPr="0010540D">
              <w:rPr>
                <w:rFonts w:eastAsia="Times New Roman" w:cs="Times New Roman"/>
                <w:b/>
                <w:bCs/>
                <w:color w:val="000000"/>
                <w:szCs w:val="24"/>
                <w:lang w:eastAsia="hr-HR"/>
              </w:rPr>
              <w:t>.</w:t>
            </w:r>
          </w:p>
        </w:tc>
      </w:tr>
      <w:tr w:rsidRPr="0010540D" w:rsidR="0010540D" w:rsidTr="0010540D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</w:p>
        </w:tc>
      </w:tr>
      <w:tr w:rsidRPr="0010540D" w:rsidR="0010540D" w:rsidTr="0010540D">
        <w:trPr>
          <w:trHeight w:val="345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Nadležni trgovački sud:</w:t>
            </w:r>
          </w:p>
        </w:tc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b/>
                <w:bCs/>
                <w:color w:val="000000"/>
                <w:szCs w:val="24"/>
                <w:lang w:eastAsia="hr-HR"/>
              </w:rPr>
            </w:pPr>
            <w:r w:rsidRPr="0010540D">
              <w:rPr>
                <w:rFonts w:eastAsia="Times New Roman" w:cs="Times New Roman"/>
                <w:b/>
                <w:bCs/>
                <w:color w:val="000000"/>
                <w:szCs w:val="24"/>
                <w:lang w:eastAsia="hr-HR"/>
              </w:rPr>
              <w:t>TRGOVAČKI SUD U ZAGREBU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</w:p>
        </w:tc>
      </w:tr>
      <w:tr w:rsidRPr="0010540D" w:rsidR="0010540D" w:rsidTr="0010540D">
        <w:trPr>
          <w:trHeight w:val="270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Poslovni broj spisa:</w:t>
            </w:r>
          </w:p>
        </w:tc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b/>
                <w:bCs/>
                <w:color w:val="000000"/>
                <w:szCs w:val="24"/>
                <w:lang w:eastAsia="hr-HR"/>
              </w:rPr>
            </w:pPr>
            <w:r w:rsidRPr="0010540D">
              <w:rPr>
                <w:rFonts w:eastAsia="Times New Roman" w:cs="Times New Roman"/>
                <w:b/>
                <w:bCs/>
                <w:color w:val="000000"/>
                <w:szCs w:val="24"/>
                <w:lang w:eastAsia="hr-HR"/>
              </w:rPr>
              <w:t>St-</w:t>
            </w:r>
            <w:proofErr w:type="spellStart"/>
            <w:r w:rsidRPr="0010540D">
              <w:rPr>
                <w:rFonts w:eastAsia="Times New Roman" w:cs="Times New Roman"/>
                <w:b/>
                <w:bCs/>
                <w:color w:val="000000"/>
                <w:szCs w:val="24"/>
                <w:lang w:eastAsia="hr-HR"/>
              </w:rPr>
              <w:t>792</w:t>
            </w:r>
            <w:proofErr w:type="spellEnd"/>
            <w:r w:rsidRPr="0010540D">
              <w:rPr>
                <w:rFonts w:eastAsia="Times New Roman" w:cs="Times New Roman"/>
                <w:b/>
                <w:bCs/>
                <w:color w:val="000000"/>
                <w:szCs w:val="24"/>
                <w:lang w:eastAsia="hr-HR"/>
              </w:rPr>
              <w:t>/</w:t>
            </w:r>
            <w:proofErr w:type="spellStart"/>
            <w:r w:rsidRPr="0010540D">
              <w:rPr>
                <w:rFonts w:eastAsia="Times New Roman" w:cs="Times New Roman"/>
                <w:b/>
                <w:bCs/>
                <w:color w:val="000000"/>
                <w:szCs w:val="24"/>
                <w:lang w:eastAsia="hr-HR"/>
              </w:rPr>
              <w:t>2019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</w:p>
        </w:tc>
      </w:tr>
      <w:tr w:rsidRPr="0010540D" w:rsidR="0010540D" w:rsidTr="0010540D">
        <w:trPr>
          <w:trHeight w:val="825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 xml:space="preserve">Dužnik (ime i prezime / tvrtka ili naziv, </w:t>
            </w:r>
            <w:proofErr w:type="spellStart"/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OIB</w:t>
            </w:r>
            <w:proofErr w:type="spellEnd"/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, adresa / sjedište):</w:t>
            </w:r>
          </w:p>
        </w:tc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Pr="0010540D" w:rsidR="0010540D" w:rsidP="0010540D" w:rsidRDefault="0010540D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hr-HR"/>
              </w:rPr>
            </w:pPr>
            <w:r w:rsidRPr="0010540D">
              <w:rPr>
                <w:rFonts w:eastAsia="Times New Roman" w:cs="Times New Roman"/>
                <w:b/>
                <w:bCs/>
                <w:color w:val="000000"/>
                <w:szCs w:val="24"/>
                <w:lang w:eastAsia="hr-HR"/>
              </w:rPr>
              <w:t xml:space="preserve">VINSKA KUĆA </w:t>
            </w:r>
            <w:proofErr w:type="spellStart"/>
            <w:r w:rsidRPr="0010540D">
              <w:rPr>
                <w:rFonts w:eastAsia="Times New Roman" w:cs="Times New Roman"/>
                <w:b/>
                <w:bCs/>
                <w:color w:val="000000"/>
                <w:szCs w:val="24"/>
                <w:lang w:eastAsia="hr-HR"/>
              </w:rPr>
              <w:t>JANA</w:t>
            </w:r>
            <w:proofErr w:type="spellEnd"/>
            <w:r w:rsidRPr="0010540D">
              <w:rPr>
                <w:rFonts w:eastAsia="Times New Roman" w:cs="Times New Roman"/>
                <w:b/>
                <w:bCs/>
                <w:color w:val="000000"/>
                <w:szCs w:val="24"/>
                <w:lang w:eastAsia="hr-HR"/>
              </w:rPr>
              <w:t>, d.o.o.,</w:t>
            </w:r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 xml:space="preserve">Gorica </w:t>
            </w:r>
            <w:proofErr w:type="spellStart"/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Svetojanska</w:t>
            </w:r>
            <w:proofErr w:type="spellEnd"/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 xml:space="preserve"> (Grad Jastrebarsko),</w:t>
            </w:r>
            <w:proofErr w:type="spellStart"/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Prodindol</w:t>
            </w:r>
            <w:proofErr w:type="spellEnd"/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 xml:space="preserve"> </w:t>
            </w:r>
            <w:proofErr w:type="spellStart"/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37</w:t>
            </w:r>
            <w:proofErr w:type="spellEnd"/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,</w:t>
            </w:r>
            <w:proofErr w:type="spellStart"/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OIB</w:t>
            </w:r>
            <w:proofErr w:type="spellEnd"/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 xml:space="preserve"> </w:t>
            </w:r>
            <w:proofErr w:type="spellStart"/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85324965757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</w:p>
        </w:tc>
      </w:tr>
      <w:tr w:rsidRPr="0010540D" w:rsidR="0010540D" w:rsidTr="0010540D">
        <w:trPr>
          <w:trHeight w:val="1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</w:p>
        </w:tc>
      </w:tr>
      <w:tr w:rsidRPr="0010540D" w:rsidR="0010540D" w:rsidTr="0010540D">
        <w:trPr>
          <w:trHeight w:val="288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0540D" w:rsidR="0010540D" w:rsidP="0010540D" w:rsidRDefault="0010540D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hr-HR"/>
              </w:rPr>
            </w:pPr>
            <w:r w:rsidRPr="0010540D">
              <w:rPr>
                <w:rFonts w:eastAsia="Times New Roman" w:cs="Times New Roman"/>
                <w:b/>
                <w:bCs/>
                <w:color w:val="000000"/>
                <w:szCs w:val="24"/>
                <w:lang w:eastAsia="hr-HR"/>
              </w:rPr>
              <w:t xml:space="preserve">TABLICA PRIJAVLJENIH TRAŽBINA, </w:t>
            </w:r>
            <w:proofErr w:type="spellStart"/>
            <w:r w:rsidRPr="0010540D">
              <w:rPr>
                <w:rFonts w:eastAsia="Times New Roman" w:cs="Times New Roman"/>
                <w:b/>
                <w:bCs/>
                <w:color w:val="000000"/>
                <w:szCs w:val="24"/>
                <w:lang w:eastAsia="hr-HR"/>
              </w:rPr>
              <w:t>RAZLUČNIH</w:t>
            </w:r>
            <w:proofErr w:type="spellEnd"/>
            <w:r w:rsidRPr="0010540D">
              <w:rPr>
                <w:rFonts w:eastAsia="Times New Roman" w:cs="Times New Roman"/>
                <w:b/>
                <w:bCs/>
                <w:color w:val="000000"/>
                <w:szCs w:val="24"/>
                <w:lang w:eastAsia="hr-HR"/>
              </w:rPr>
              <w:t xml:space="preserve"> I IZLUČNIH PRAVA</w:t>
            </w:r>
          </w:p>
        </w:tc>
      </w:tr>
      <w:tr w:rsidRPr="0010540D" w:rsidR="0010540D" w:rsidTr="0010540D">
        <w:trPr>
          <w:trHeight w:val="18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</w:p>
        </w:tc>
      </w:tr>
      <w:tr w:rsidRPr="0010540D" w:rsidR="0010540D" w:rsidTr="0010540D">
        <w:trPr>
          <w:trHeight w:val="288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0540D" w:rsidR="0010540D" w:rsidP="0010540D" w:rsidRDefault="0010540D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hr-HR"/>
              </w:rPr>
            </w:pPr>
            <w:r w:rsidRPr="0010540D">
              <w:rPr>
                <w:rFonts w:eastAsia="Times New Roman" w:cs="Times New Roman"/>
                <w:b/>
                <w:bCs/>
                <w:color w:val="000000"/>
                <w:szCs w:val="24"/>
                <w:lang w:eastAsia="hr-HR"/>
              </w:rPr>
              <w:t>I.        TABLICA PRIJAVLJENIH TRAŽBINA</w:t>
            </w:r>
          </w:p>
        </w:tc>
      </w:tr>
      <w:tr w:rsidRPr="0010540D" w:rsidR="0010540D" w:rsidTr="0010540D">
        <w:trPr>
          <w:trHeight w:val="390"/>
        </w:trPr>
        <w:tc>
          <w:tcPr>
            <w:tcW w:w="0" w:type="auto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10540D" w:rsidR="0010540D" w:rsidP="0010540D" w:rsidRDefault="0010540D">
            <w:pPr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Cs w:val="24"/>
                <w:lang w:eastAsia="hr-HR"/>
              </w:rPr>
            </w:pPr>
            <w:r w:rsidRPr="0010540D">
              <w:rPr>
                <w:rFonts w:eastAsia="Times New Roman" w:cs="Times New Roman"/>
                <w:b/>
                <w:bCs/>
                <w:i/>
                <w:iCs/>
                <w:color w:val="000000"/>
                <w:szCs w:val="24"/>
                <w:lang w:eastAsia="hr-HR"/>
              </w:rPr>
              <w:t>2. viši isplatni red</w:t>
            </w:r>
          </w:p>
        </w:tc>
      </w:tr>
      <w:tr w:rsidRPr="0010540D" w:rsidR="0010540D" w:rsidTr="0010540D">
        <w:trPr>
          <w:trHeight w:val="1125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0540D" w:rsidR="0010540D" w:rsidP="0010540D" w:rsidRDefault="0010540D">
            <w:pPr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Cs w:val="24"/>
                <w:lang w:eastAsia="hr-HR"/>
              </w:rPr>
            </w:pPr>
            <w:r w:rsidRPr="0010540D">
              <w:rPr>
                <w:rFonts w:eastAsia="Times New Roman" w:cs="Times New Roman"/>
                <w:b/>
                <w:bCs/>
                <w:i/>
                <w:iCs/>
                <w:color w:val="000000"/>
                <w:szCs w:val="24"/>
                <w:lang w:eastAsia="hr-HR"/>
              </w:rPr>
              <w:t xml:space="preserve">Redni broj prij. </w:t>
            </w:r>
            <w:proofErr w:type="spellStart"/>
            <w:r w:rsidRPr="0010540D">
              <w:rPr>
                <w:rFonts w:eastAsia="Times New Roman" w:cs="Times New Roman"/>
                <w:b/>
                <w:bCs/>
                <w:i/>
                <w:iCs/>
                <w:color w:val="000000"/>
                <w:szCs w:val="24"/>
                <w:lang w:eastAsia="hr-HR"/>
              </w:rPr>
              <w:t>trž</w:t>
            </w:r>
            <w:proofErr w:type="spellEnd"/>
            <w:r w:rsidRPr="0010540D">
              <w:rPr>
                <w:rFonts w:eastAsia="Times New Roman" w:cs="Times New Roman"/>
                <w:b/>
                <w:bCs/>
                <w:i/>
                <w:iCs/>
                <w:color w:val="000000"/>
                <w:szCs w:val="24"/>
                <w:lang w:eastAsia="hr-HR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0540D" w:rsidR="0010540D" w:rsidP="0010540D" w:rsidRDefault="0010540D">
            <w:pPr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Cs w:val="24"/>
                <w:lang w:eastAsia="hr-HR"/>
              </w:rPr>
            </w:pPr>
            <w:r w:rsidRPr="0010540D">
              <w:rPr>
                <w:rFonts w:eastAsia="Times New Roman" w:cs="Times New Roman"/>
                <w:b/>
                <w:bCs/>
                <w:i/>
                <w:iCs/>
                <w:color w:val="000000"/>
                <w:szCs w:val="24"/>
                <w:lang w:eastAsia="hr-HR"/>
              </w:rPr>
              <w:t xml:space="preserve">Ime i prezime / </w:t>
            </w:r>
            <w:proofErr w:type="spellStart"/>
            <w:r w:rsidRPr="0010540D">
              <w:rPr>
                <w:rFonts w:eastAsia="Times New Roman" w:cs="Times New Roman"/>
                <w:b/>
                <w:bCs/>
                <w:i/>
                <w:iCs/>
                <w:color w:val="000000"/>
                <w:szCs w:val="24"/>
                <w:lang w:eastAsia="hr-HR"/>
              </w:rPr>
              <w:t>tvrka</w:t>
            </w:r>
            <w:proofErr w:type="spellEnd"/>
            <w:r w:rsidRPr="0010540D">
              <w:rPr>
                <w:rFonts w:eastAsia="Times New Roman" w:cs="Times New Roman"/>
                <w:b/>
                <w:bCs/>
                <w:i/>
                <w:iCs/>
                <w:color w:val="000000"/>
                <w:szCs w:val="24"/>
                <w:lang w:eastAsia="hr-HR"/>
              </w:rPr>
              <w:t xml:space="preserve"> ili naziv vjerovnika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0540D" w:rsidR="0010540D" w:rsidP="0010540D" w:rsidRDefault="0010540D">
            <w:pPr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Cs w:val="24"/>
                <w:lang w:eastAsia="hr-HR"/>
              </w:rPr>
            </w:pPr>
            <w:proofErr w:type="spellStart"/>
            <w:r w:rsidRPr="0010540D">
              <w:rPr>
                <w:rFonts w:eastAsia="Times New Roman" w:cs="Times New Roman"/>
                <w:b/>
                <w:bCs/>
                <w:i/>
                <w:iCs/>
                <w:color w:val="000000"/>
                <w:szCs w:val="24"/>
                <w:lang w:eastAsia="hr-HR"/>
              </w:rPr>
              <w:t>OIB</w:t>
            </w:r>
            <w:proofErr w:type="spellEnd"/>
            <w:r w:rsidRPr="0010540D">
              <w:rPr>
                <w:rFonts w:eastAsia="Times New Roman" w:cs="Times New Roman"/>
                <w:b/>
                <w:bCs/>
                <w:i/>
                <w:iCs/>
                <w:color w:val="000000"/>
                <w:szCs w:val="24"/>
                <w:lang w:eastAsia="hr-HR"/>
              </w:rPr>
              <w:t xml:space="preserve"> vjerovnika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0540D" w:rsidR="0010540D" w:rsidP="0010540D" w:rsidRDefault="0010540D">
            <w:pPr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Cs w:val="24"/>
                <w:lang w:eastAsia="hr-HR"/>
              </w:rPr>
            </w:pPr>
            <w:r w:rsidRPr="0010540D">
              <w:rPr>
                <w:rFonts w:eastAsia="Times New Roman" w:cs="Times New Roman"/>
                <w:b/>
                <w:bCs/>
                <w:i/>
                <w:iCs/>
                <w:color w:val="000000"/>
                <w:szCs w:val="24"/>
                <w:lang w:eastAsia="hr-HR"/>
              </w:rPr>
              <w:t>Adresa / sjedište vjerovnika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0540D" w:rsidR="0010540D" w:rsidP="0010540D" w:rsidRDefault="0010540D">
            <w:pPr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Cs w:val="24"/>
                <w:lang w:eastAsia="hr-HR"/>
              </w:rPr>
            </w:pPr>
            <w:r w:rsidRPr="0010540D">
              <w:rPr>
                <w:rFonts w:eastAsia="Times New Roman" w:cs="Times New Roman"/>
                <w:b/>
                <w:bCs/>
                <w:i/>
                <w:iCs/>
                <w:color w:val="000000"/>
                <w:szCs w:val="24"/>
                <w:lang w:eastAsia="hr-HR"/>
              </w:rPr>
              <w:t>Iznos prijavljene tražbine (kn)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0540D" w:rsidR="0010540D" w:rsidP="0010540D" w:rsidRDefault="0010540D">
            <w:pPr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Cs w:val="24"/>
                <w:lang w:eastAsia="hr-HR"/>
              </w:rPr>
            </w:pPr>
            <w:r w:rsidRPr="0010540D">
              <w:rPr>
                <w:rFonts w:eastAsia="Times New Roman" w:cs="Times New Roman"/>
                <w:b/>
                <w:bCs/>
                <w:i/>
                <w:iCs/>
                <w:color w:val="000000"/>
                <w:szCs w:val="24"/>
                <w:lang w:eastAsia="hr-HR"/>
              </w:rPr>
              <w:t>Pravna osnova prijavljene tražbine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0540D" w:rsidR="0010540D" w:rsidP="0010540D" w:rsidRDefault="0010540D">
            <w:pPr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Cs w:val="24"/>
                <w:lang w:eastAsia="hr-HR"/>
              </w:rPr>
            </w:pPr>
            <w:r w:rsidRPr="0010540D">
              <w:rPr>
                <w:rFonts w:eastAsia="Times New Roman" w:cs="Times New Roman"/>
                <w:b/>
                <w:bCs/>
                <w:i/>
                <w:iCs/>
                <w:color w:val="000000"/>
                <w:szCs w:val="24"/>
                <w:lang w:eastAsia="hr-HR"/>
              </w:rPr>
              <w:t>Iznos priznate tražbine (kn)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0540D" w:rsidR="0010540D" w:rsidP="0010540D" w:rsidRDefault="0010540D">
            <w:pPr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Cs w:val="24"/>
                <w:lang w:eastAsia="hr-HR"/>
              </w:rPr>
            </w:pPr>
            <w:r w:rsidRPr="0010540D">
              <w:rPr>
                <w:rFonts w:eastAsia="Times New Roman" w:cs="Times New Roman"/>
                <w:b/>
                <w:bCs/>
                <w:i/>
                <w:iCs/>
                <w:color w:val="000000"/>
                <w:szCs w:val="24"/>
                <w:lang w:eastAsia="hr-HR"/>
              </w:rPr>
              <w:t>Pravna osnova priznate tražbine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0540D" w:rsidR="0010540D" w:rsidP="0010540D" w:rsidRDefault="0010540D">
            <w:pPr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Cs w:val="24"/>
                <w:lang w:eastAsia="hr-HR"/>
              </w:rPr>
            </w:pPr>
            <w:r w:rsidRPr="0010540D">
              <w:rPr>
                <w:rFonts w:eastAsia="Times New Roman" w:cs="Times New Roman"/>
                <w:b/>
                <w:bCs/>
                <w:i/>
                <w:iCs/>
                <w:color w:val="000000"/>
                <w:szCs w:val="24"/>
                <w:lang w:eastAsia="hr-HR"/>
              </w:rPr>
              <w:t>Iznos osporene tražbine (kn)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0540D" w:rsidR="0010540D" w:rsidP="0010540D" w:rsidRDefault="0010540D">
            <w:pPr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Cs w:val="24"/>
                <w:lang w:eastAsia="hr-HR"/>
              </w:rPr>
            </w:pPr>
            <w:r w:rsidRPr="0010540D">
              <w:rPr>
                <w:rFonts w:eastAsia="Times New Roman" w:cs="Times New Roman"/>
                <w:b/>
                <w:bCs/>
                <w:i/>
                <w:iCs/>
                <w:color w:val="000000"/>
                <w:szCs w:val="24"/>
                <w:lang w:eastAsia="hr-HR"/>
              </w:rPr>
              <w:t>Razlog osporavanja tražbine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0540D" w:rsidR="0010540D" w:rsidP="0010540D" w:rsidRDefault="0010540D">
            <w:pPr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Cs w:val="24"/>
                <w:lang w:eastAsia="hr-HR"/>
              </w:rPr>
            </w:pPr>
            <w:r w:rsidRPr="0010540D">
              <w:rPr>
                <w:rFonts w:eastAsia="Times New Roman" w:cs="Times New Roman"/>
                <w:b/>
                <w:bCs/>
                <w:i/>
                <w:iCs/>
                <w:color w:val="000000"/>
                <w:szCs w:val="24"/>
                <w:lang w:eastAsia="hr-HR"/>
              </w:rPr>
              <w:t>Oznaka ovršne isprave ako se tražbina zasniva na ovršnoj ispravi</w:t>
            </w:r>
          </w:p>
        </w:tc>
      </w:tr>
      <w:tr w:rsidRPr="0010540D" w:rsidR="0010540D" w:rsidTr="0010540D">
        <w:trPr>
          <w:trHeight w:val="765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0540D" w:rsidR="0010540D" w:rsidP="0010540D" w:rsidRDefault="0010540D">
            <w:pPr>
              <w:jc w:val="center"/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RH Ministarstvo financija, porezna uprava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0540D" w:rsidR="0010540D" w:rsidP="0010540D" w:rsidRDefault="0010540D">
            <w:pPr>
              <w:jc w:val="right"/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  <w:proofErr w:type="spellStart"/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18683136487</w:t>
            </w:r>
            <w:proofErr w:type="spellEnd"/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Velika Gorica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0540D" w:rsidR="0010540D" w:rsidP="0010540D" w:rsidRDefault="0010540D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4"/>
                <w:lang w:eastAsia="hr-HR"/>
              </w:rPr>
            </w:pPr>
            <w:proofErr w:type="spellStart"/>
            <w:r w:rsidRPr="0010540D">
              <w:rPr>
                <w:rFonts w:eastAsia="Times New Roman" w:cs="Times New Roman"/>
                <w:b/>
                <w:bCs/>
                <w:color w:val="000000"/>
                <w:szCs w:val="24"/>
                <w:lang w:eastAsia="hr-HR"/>
              </w:rPr>
              <w:t>74.467</w:t>
            </w:r>
            <w:proofErr w:type="spellEnd"/>
            <w:r w:rsidRPr="0010540D">
              <w:rPr>
                <w:rFonts w:eastAsia="Times New Roman" w:cs="Times New Roman"/>
                <w:b/>
                <w:bCs/>
                <w:color w:val="000000"/>
                <w:szCs w:val="24"/>
                <w:lang w:eastAsia="hr-HR"/>
              </w:rPr>
              <w:t>,</w:t>
            </w:r>
            <w:proofErr w:type="spellStart"/>
            <w:r w:rsidRPr="0010540D">
              <w:rPr>
                <w:rFonts w:eastAsia="Times New Roman" w:cs="Times New Roman"/>
                <w:b/>
                <w:bCs/>
                <w:color w:val="000000"/>
                <w:szCs w:val="24"/>
                <w:lang w:eastAsia="hr-HR"/>
              </w:rPr>
              <w:t>02</w:t>
            </w:r>
            <w:proofErr w:type="spellEnd"/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Porezi, doprinosi i druga javna davanja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0540D" w:rsidR="0010540D" w:rsidP="0010540D" w:rsidRDefault="0010540D">
            <w:pPr>
              <w:jc w:val="right"/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  <w:proofErr w:type="spellStart"/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74.467</w:t>
            </w:r>
            <w:proofErr w:type="spellEnd"/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,</w:t>
            </w:r>
            <w:proofErr w:type="spellStart"/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02</w:t>
            </w:r>
            <w:proofErr w:type="spellEnd"/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Porezi, doprinosi i druga javna davanja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0540D" w:rsidR="0010540D" w:rsidP="0010540D" w:rsidRDefault="0010540D">
            <w:pPr>
              <w:jc w:val="right"/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0,</w:t>
            </w:r>
            <w:proofErr w:type="spellStart"/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00</w:t>
            </w:r>
            <w:proofErr w:type="spellEnd"/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 xml:space="preserve">Da. Prijava poreza za </w:t>
            </w:r>
            <w:proofErr w:type="spellStart"/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2017</w:t>
            </w:r>
            <w:proofErr w:type="spellEnd"/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, Prijava poreza na dodanu vrijednost</w:t>
            </w:r>
          </w:p>
        </w:tc>
      </w:tr>
      <w:tr w:rsidRPr="0010540D" w:rsidR="0010540D" w:rsidTr="0010540D">
        <w:trPr>
          <w:trHeight w:val="57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0540D" w:rsidR="0010540D" w:rsidP="0010540D" w:rsidRDefault="0010540D">
            <w:pPr>
              <w:jc w:val="center"/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 xml:space="preserve">HRVATSKI </w:t>
            </w:r>
            <w:proofErr w:type="spellStart"/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TELEKOM</w:t>
            </w:r>
            <w:proofErr w:type="spellEnd"/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 xml:space="preserve"> </w:t>
            </w:r>
            <w:proofErr w:type="spellStart"/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dd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0540D" w:rsidR="0010540D" w:rsidP="0010540D" w:rsidRDefault="0010540D">
            <w:pPr>
              <w:jc w:val="right"/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  <w:proofErr w:type="spellStart"/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81793146560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  <w:proofErr w:type="spellStart"/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R.F</w:t>
            </w:r>
            <w:proofErr w:type="spellEnd"/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. Mihanovića 9, Zagreb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0540D" w:rsidR="0010540D" w:rsidP="0010540D" w:rsidRDefault="0010540D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4"/>
                <w:lang w:eastAsia="hr-HR"/>
              </w:rPr>
            </w:pPr>
            <w:proofErr w:type="spellStart"/>
            <w:r w:rsidRPr="0010540D">
              <w:rPr>
                <w:rFonts w:eastAsia="Times New Roman" w:cs="Times New Roman"/>
                <w:b/>
                <w:bCs/>
                <w:color w:val="000000"/>
                <w:szCs w:val="24"/>
                <w:lang w:eastAsia="hr-HR"/>
              </w:rPr>
              <w:t>7.412</w:t>
            </w:r>
            <w:proofErr w:type="spellEnd"/>
            <w:r w:rsidRPr="0010540D">
              <w:rPr>
                <w:rFonts w:eastAsia="Times New Roman" w:cs="Times New Roman"/>
                <w:b/>
                <w:bCs/>
                <w:color w:val="000000"/>
                <w:szCs w:val="24"/>
                <w:lang w:eastAsia="hr-HR"/>
              </w:rPr>
              <w:t>,</w:t>
            </w:r>
            <w:proofErr w:type="spellStart"/>
            <w:r w:rsidRPr="0010540D">
              <w:rPr>
                <w:rFonts w:eastAsia="Times New Roman" w:cs="Times New Roman"/>
                <w:b/>
                <w:bCs/>
                <w:color w:val="000000"/>
                <w:szCs w:val="24"/>
                <w:lang w:eastAsia="hr-HR"/>
              </w:rPr>
              <w:t>50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Rješenja o ovrsi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0540D" w:rsidR="0010540D" w:rsidP="0010540D" w:rsidRDefault="0010540D">
            <w:pPr>
              <w:jc w:val="right"/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  <w:proofErr w:type="spellStart"/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7.412</w:t>
            </w:r>
            <w:proofErr w:type="spellEnd"/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,</w:t>
            </w:r>
            <w:proofErr w:type="spellStart"/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50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Rješenja o ovrsi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0540D" w:rsidR="0010540D" w:rsidP="0010540D" w:rsidRDefault="0010540D">
            <w:pPr>
              <w:jc w:val="right"/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0,</w:t>
            </w:r>
            <w:proofErr w:type="spellStart"/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 xml:space="preserve">Da. </w:t>
            </w:r>
            <w:proofErr w:type="spellStart"/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Ovrv</w:t>
            </w:r>
            <w:proofErr w:type="spellEnd"/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-</w:t>
            </w:r>
            <w:proofErr w:type="spellStart"/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5325</w:t>
            </w:r>
            <w:proofErr w:type="spellEnd"/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/</w:t>
            </w:r>
            <w:proofErr w:type="spellStart"/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12</w:t>
            </w:r>
            <w:proofErr w:type="spellEnd"/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 xml:space="preserve"> i </w:t>
            </w:r>
            <w:proofErr w:type="spellStart"/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Ovrv</w:t>
            </w:r>
            <w:proofErr w:type="spellEnd"/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-</w:t>
            </w:r>
            <w:proofErr w:type="spellStart"/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2536</w:t>
            </w:r>
            <w:proofErr w:type="spellEnd"/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/</w:t>
            </w:r>
            <w:proofErr w:type="spellStart"/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09</w:t>
            </w:r>
            <w:proofErr w:type="spellEnd"/>
          </w:p>
        </w:tc>
      </w:tr>
      <w:tr w:rsidRPr="0010540D" w:rsidR="0010540D" w:rsidTr="0010540D">
        <w:trPr>
          <w:trHeight w:val="54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0540D" w:rsidR="0010540D" w:rsidP="0010540D" w:rsidRDefault="0010540D">
            <w:pPr>
              <w:jc w:val="center"/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 xml:space="preserve">EKO-FLOR PLUS </w:t>
            </w:r>
            <w:proofErr w:type="spellStart"/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doo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0540D" w:rsidR="0010540D" w:rsidP="0010540D" w:rsidRDefault="0010540D">
            <w:pPr>
              <w:jc w:val="right"/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  <w:proofErr w:type="spellStart"/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50730247993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 xml:space="preserve">Mokrice </w:t>
            </w:r>
            <w:proofErr w:type="spellStart"/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180C</w:t>
            </w:r>
            <w:proofErr w:type="spellEnd"/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, Oroslavlje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0540D" w:rsidR="0010540D" w:rsidP="0010540D" w:rsidRDefault="0010540D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4"/>
                <w:lang w:eastAsia="hr-HR"/>
              </w:rPr>
            </w:pPr>
            <w:proofErr w:type="spellStart"/>
            <w:r w:rsidRPr="0010540D">
              <w:rPr>
                <w:rFonts w:eastAsia="Times New Roman" w:cs="Times New Roman"/>
                <w:b/>
                <w:bCs/>
                <w:color w:val="000000"/>
                <w:szCs w:val="24"/>
                <w:lang w:eastAsia="hr-HR"/>
              </w:rPr>
              <w:t>4.993</w:t>
            </w:r>
            <w:proofErr w:type="spellEnd"/>
            <w:r w:rsidRPr="0010540D">
              <w:rPr>
                <w:rFonts w:eastAsia="Times New Roman" w:cs="Times New Roman"/>
                <w:b/>
                <w:bCs/>
                <w:color w:val="000000"/>
                <w:szCs w:val="24"/>
                <w:lang w:eastAsia="hr-HR"/>
              </w:rPr>
              <w:t>,</w:t>
            </w:r>
            <w:proofErr w:type="spellStart"/>
            <w:r w:rsidRPr="0010540D">
              <w:rPr>
                <w:rFonts w:eastAsia="Times New Roman" w:cs="Times New Roman"/>
                <w:b/>
                <w:bCs/>
                <w:color w:val="000000"/>
                <w:szCs w:val="24"/>
                <w:lang w:eastAsia="hr-HR"/>
              </w:rPr>
              <w:t>40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Ugovor o koncesiji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0540D" w:rsidR="0010540D" w:rsidP="0010540D" w:rsidRDefault="0010540D">
            <w:pPr>
              <w:jc w:val="right"/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  <w:proofErr w:type="spellStart"/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4.993</w:t>
            </w:r>
            <w:proofErr w:type="spellEnd"/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,</w:t>
            </w:r>
            <w:proofErr w:type="spellStart"/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40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Kartice kupca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0540D" w:rsidR="0010540D" w:rsidP="0010540D" w:rsidRDefault="0010540D">
            <w:pPr>
              <w:jc w:val="right"/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0,</w:t>
            </w:r>
            <w:proofErr w:type="spellStart"/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Ne</w:t>
            </w:r>
          </w:p>
        </w:tc>
      </w:tr>
      <w:tr w:rsidRPr="0010540D" w:rsidR="0010540D" w:rsidTr="0010540D">
        <w:trPr>
          <w:trHeight w:val="81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0540D" w:rsidR="0010540D" w:rsidP="0010540D" w:rsidRDefault="0010540D">
            <w:pPr>
              <w:jc w:val="center"/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lastRenderedPageBreak/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  <w:proofErr w:type="spellStart"/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AGAM</w:t>
            </w:r>
            <w:proofErr w:type="spellEnd"/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 xml:space="preserve"> BANKA </w:t>
            </w:r>
            <w:proofErr w:type="spellStart"/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dd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0540D" w:rsidR="0010540D" w:rsidP="0010540D" w:rsidRDefault="0010540D">
            <w:pPr>
              <w:jc w:val="right"/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  <w:proofErr w:type="spellStart"/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70663193635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 xml:space="preserve">Ulica grada Vukovara </w:t>
            </w:r>
            <w:proofErr w:type="spellStart"/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74</w:t>
            </w:r>
            <w:proofErr w:type="spellEnd"/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, Zagreb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0540D" w:rsidR="0010540D" w:rsidP="0010540D" w:rsidRDefault="0010540D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4"/>
                <w:lang w:eastAsia="hr-HR"/>
              </w:rPr>
            </w:pPr>
            <w:proofErr w:type="spellStart"/>
            <w:r w:rsidRPr="0010540D">
              <w:rPr>
                <w:rFonts w:eastAsia="Times New Roman" w:cs="Times New Roman"/>
                <w:b/>
                <w:bCs/>
                <w:color w:val="000000"/>
                <w:szCs w:val="24"/>
                <w:lang w:eastAsia="hr-HR"/>
              </w:rPr>
              <w:t>2.130</w:t>
            </w:r>
            <w:proofErr w:type="spellEnd"/>
            <w:r w:rsidRPr="0010540D">
              <w:rPr>
                <w:rFonts w:eastAsia="Times New Roman" w:cs="Times New Roman"/>
                <w:b/>
                <w:bCs/>
                <w:color w:val="000000"/>
                <w:szCs w:val="24"/>
                <w:lang w:eastAsia="hr-HR"/>
              </w:rPr>
              <w:t>,</w:t>
            </w:r>
            <w:proofErr w:type="spellStart"/>
            <w:r w:rsidRPr="0010540D">
              <w:rPr>
                <w:rFonts w:eastAsia="Times New Roman" w:cs="Times New Roman"/>
                <w:b/>
                <w:bCs/>
                <w:color w:val="000000"/>
                <w:szCs w:val="24"/>
                <w:lang w:eastAsia="hr-HR"/>
              </w:rPr>
              <w:t>55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Ugovor o vođenju platnog prometa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0540D" w:rsidR="0010540D" w:rsidP="0010540D" w:rsidRDefault="0010540D">
            <w:pPr>
              <w:jc w:val="right"/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  <w:proofErr w:type="spellStart"/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2.130</w:t>
            </w:r>
            <w:proofErr w:type="spellEnd"/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,</w:t>
            </w:r>
            <w:proofErr w:type="spellStart"/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55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Izvadak iz poslovnih knjiga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0540D" w:rsidR="0010540D" w:rsidP="0010540D" w:rsidRDefault="0010540D">
            <w:pPr>
              <w:jc w:val="right"/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0,</w:t>
            </w:r>
            <w:proofErr w:type="spellStart"/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Ne</w:t>
            </w:r>
          </w:p>
        </w:tc>
      </w:tr>
      <w:tr w:rsidRPr="0010540D" w:rsidR="0010540D" w:rsidTr="0010540D">
        <w:trPr>
          <w:trHeight w:val="615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0540D" w:rsidR="0010540D" w:rsidP="0010540D" w:rsidRDefault="0010540D">
            <w:pPr>
              <w:jc w:val="center"/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  <w:proofErr w:type="spellStart"/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ELEKTROPROMET</w:t>
            </w:r>
            <w:proofErr w:type="spellEnd"/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 xml:space="preserve"> </w:t>
            </w:r>
            <w:proofErr w:type="spellStart"/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dd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0540D" w:rsidR="0010540D" w:rsidP="0010540D" w:rsidRDefault="0010540D">
            <w:pPr>
              <w:jc w:val="right"/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  <w:proofErr w:type="spellStart"/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11253040204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Avenija Dubrovnik 6, Zagreb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0540D" w:rsidR="0010540D" w:rsidP="0010540D" w:rsidRDefault="0010540D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4"/>
                <w:lang w:eastAsia="hr-HR"/>
              </w:rPr>
            </w:pPr>
            <w:proofErr w:type="spellStart"/>
            <w:r w:rsidRPr="0010540D">
              <w:rPr>
                <w:rFonts w:eastAsia="Times New Roman" w:cs="Times New Roman"/>
                <w:b/>
                <w:bCs/>
                <w:color w:val="000000"/>
                <w:szCs w:val="24"/>
                <w:lang w:eastAsia="hr-HR"/>
              </w:rPr>
              <w:t>100.821</w:t>
            </w:r>
            <w:proofErr w:type="spellEnd"/>
            <w:r w:rsidRPr="0010540D">
              <w:rPr>
                <w:rFonts w:eastAsia="Times New Roman" w:cs="Times New Roman"/>
                <w:b/>
                <w:bCs/>
                <w:color w:val="000000"/>
                <w:szCs w:val="24"/>
                <w:lang w:eastAsia="hr-HR"/>
              </w:rPr>
              <w:t>,</w:t>
            </w:r>
            <w:proofErr w:type="spellStart"/>
            <w:r w:rsidRPr="0010540D">
              <w:rPr>
                <w:rFonts w:eastAsia="Times New Roman" w:cs="Times New Roman"/>
                <w:b/>
                <w:bCs/>
                <w:color w:val="000000"/>
                <w:szCs w:val="24"/>
                <w:lang w:eastAsia="hr-HR"/>
              </w:rPr>
              <w:t>01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 xml:space="preserve">Pravomoćna presuda </w:t>
            </w:r>
            <w:proofErr w:type="spellStart"/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TS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0540D" w:rsidR="0010540D" w:rsidP="0010540D" w:rsidRDefault="0010540D">
            <w:pPr>
              <w:jc w:val="right"/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  <w:proofErr w:type="spellStart"/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100.821</w:t>
            </w:r>
            <w:proofErr w:type="spellEnd"/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,</w:t>
            </w:r>
            <w:proofErr w:type="spellStart"/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01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 xml:space="preserve">presuda </w:t>
            </w:r>
            <w:proofErr w:type="spellStart"/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Povrv</w:t>
            </w:r>
            <w:proofErr w:type="spellEnd"/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-</w:t>
            </w:r>
            <w:proofErr w:type="spellStart"/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6275</w:t>
            </w:r>
            <w:proofErr w:type="spellEnd"/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/</w:t>
            </w:r>
            <w:proofErr w:type="spellStart"/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14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0540D" w:rsidR="0010540D" w:rsidP="0010540D" w:rsidRDefault="0010540D">
            <w:pPr>
              <w:jc w:val="right"/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0,</w:t>
            </w:r>
            <w:proofErr w:type="spellStart"/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 xml:space="preserve">Da. Presuda </w:t>
            </w:r>
            <w:proofErr w:type="spellStart"/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Povrv</w:t>
            </w:r>
            <w:proofErr w:type="spellEnd"/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-</w:t>
            </w:r>
            <w:proofErr w:type="spellStart"/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6275</w:t>
            </w:r>
            <w:proofErr w:type="spellEnd"/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/</w:t>
            </w:r>
            <w:proofErr w:type="spellStart"/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14</w:t>
            </w:r>
            <w:proofErr w:type="spellEnd"/>
          </w:p>
        </w:tc>
      </w:tr>
      <w:tr w:rsidRPr="0010540D" w:rsidR="0010540D" w:rsidTr="0010540D">
        <w:trPr>
          <w:trHeight w:val="81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0540D" w:rsidR="0010540D" w:rsidP="0010540D" w:rsidRDefault="0010540D">
            <w:pPr>
              <w:jc w:val="center"/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  <w:proofErr w:type="spellStart"/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CROATIA</w:t>
            </w:r>
            <w:proofErr w:type="spellEnd"/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 xml:space="preserve"> OSIGURANJE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0540D" w:rsidR="0010540D" w:rsidP="0010540D" w:rsidRDefault="0010540D">
            <w:pPr>
              <w:jc w:val="right"/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  <w:proofErr w:type="spellStart"/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26187994862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 xml:space="preserve">Vatroslava </w:t>
            </w:r>
            <w:proofErr w:type="spellStart"/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Jagića33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0540D" w:rsidR="0010540D" w:rsidP="0010540D" w:rsidRDefault="0010540D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4"/>
                <w:lang w:eastAsia="hr-HR"/>
              </w:rPr>
            </w:pPr>
            <w:proofErr w:type="spellStart"/>
            <w:r w:rsidRPr="0010540D">
              <w:rPr>
                <w:rFonts w:eastAsia="Times New Roman" w:cs="Times New Roman"/>
                <w:b/>
                <w:bCs/>
                <w:color w:val="000000"/>
                <w:szCs w:val="24"/>
                <w:lang w:eastAsia="hr-HR"/>
              </w:rPr>
              <w:t>39.778</w:t>
            </w:r>
            <w:proofErr w:type="spellEnd"/>
            <w:r w:rsidRPr="0010540D">
              <w:rPr>
                <w:rFonts w:eastAsia="Times New Roman" w:cs="Times New Roman"/>
                <w:b/>
                <w:bCs/>
                <w:color w:val="000000"/>
                <w:szCs w:val="24"/>
                <w:lang w:eastAsia="hr-HR"/>
              </w:rPr>
              <w:t>,</w:t>
            </w:r>
            <w:proofErr w:type="spellStart"/>
            <w:r w:rsidRPr="0010540D">
              <w:rPr>
                <w:rFonts w:eastAsia="Times New Roman" w:cs="Times New Roman"/>
                <w:b/>
                <w:bCs/>
                <w:color w:val="000000"/>
                <w:szCs w:val="24"/>
                <w:lang w:eastAsia="hr-HR"/>
              </w:rPr>
              <w:t>10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presuda OS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0540D" w:rsidR="0010540D" w:rsidP="0010540D" w:rsidRDefault="0010540D">
            <w:pPr>
              <w:jc w:val="right"/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  <w:proofErr w:type="spellStart"/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39.778</w:t>
            </w:r>
            <w:proofErr w:type="spellEnd"/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,</w:t>
            </w:r>
            <w:proofErr w:type="spellStart"/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10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Izvadak iz poslovnih knjiga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0540D" w:rsidR="0010540D" w:rsidP="0010540D" w:rsidRDefault="0010540D">
            <w:pPr>
              <w:jc w:val="right"/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0,</w:t>
            </w:r>
            <w:proofErr w:type="spellStart"/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Da. Presuda P-</w:t>
            </w:r>
            <w:proofErr w:type="spellStart"/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274</w:t>
            </w:r>
            <w:proofErr w:type="spellEnd"/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/</w:t>
            </w:r>
            <w:proofErr w:type="spellStart"/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09</w:t>
            </w:r>
            <w:proofErr w:type="spellEnd"/>
          </w:p>
        </w:tc>
      </w:tr>
      <w:tr w:rsidRPr="0010540D" w:rsidR="0010540D" w:rsidTr="0010540D">
        <w:trPr>
          <w:trHeight w:val="1035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0540D" w:rsidR="0010540D" w:rsidP="0010540D" w:rsidRDefault="0010540D">
            <w:pPr>
              <w:jc w:val="center"/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 xml:space="preserve">Hrvatska Poštanska Banka </w:t>
            </w:r>
            <w:proofErr w:type="spellStart"/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dd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0540D" w:rsidR="0010540D" w:rsidP="0010540D" w:rsidRDefault="0010540D">
            <w:pPr>
              <w:jc w:val="right"/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  <w:proofErr w:type="spellStart"/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87939104217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  <w:proofErr w:type="spellStart"/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Jurišićeva</w:t>
            </w:r>
            <w:proofErr w:type="spellEnd"/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 xml:space="preserve"> 4, Zagreb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0540D" w:rsidR="0010540D" w:rsidP="0010540D" w:rsidRDefault="0010540D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4"/>
                <w:lang w:eastAsia="hr-HR"/>
              </w:rPr>
            </w:pPr>
            <w:r w:rsidRPr="0010540D">
              <w:rPr>
                <w:rFonts w:eastAsia="Times New Roman" w:cs="Times New Roman"/>
                <w:b/>
                <w:bCs/>
                <w:color w:val="000000"/>
                <w:szCs w:val="24"/>
                <w:lang w:eastAsia="hr-HR"/>
              </w:rPr>
              <w:t>4.216.995,</w:t>
            </w:r>
            <w:proofErr w:type="spellStart"/>
            <w:r w:rsidRPr="0010540D">
              <w:rPr>
                <w:rFonts w:eastAsia="Times New Roman" w:cs="Times New Roman"/>
                <w:b/>
                <w:bCs/>
                <w:color w:val="000000"/>
                <w:szCs w:val="24"/>
                <w:lang w:eastAsia="hr-HR"/>
              </w:rPr>
              <w:t>39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Ugovor o dugoročnom kreditu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0540D" w:rsidR="0010540D" w:rsidP="0010540D" w:rsidRDefault="0010540D">
            <w:pPr>
              <w:jc w:val="right"/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4.216.995,</w:t>
            </w:r>
            <w:proofErr w:type="spellStart"/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39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Izvadak iz poslovnih knjiga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0540D" w:rsidR="0010540D" w:rsidP="0010540D" w:rsidRDefault="0010540D">
            <w:pPr>
              <w:jc w:val="right"/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0,</w:t>
            </w:r>
            <w:proofErr w:type="spellStart"/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 xml:space="preserve">Da. </w:t>
            </w:r>
            <w:proofErr w:type="spellStart"/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Sporazumbr.07</w:t>
            </w:r>
            <w:proofErr w:type="spellEnd"/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/</w:t>
            </w:r>
            <w:proofErr w:type="spellStart"/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09</w:t>
            </w:r>
            <w:proofErr w:type="spellEnd"/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 xml:space="preserve"> pod brojem </w:t>
            </w:r>
            <w:proofErr w:type="spellStart"/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OU</w:t>
            </w:r>
            <w:proofErr w:type="spellEnd"/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-</w:t>
            </w:r>
            <w:proofErr w:type="spellStart"/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15</w:t>
            </w:r>
            <w:proofErr w:type="spellEnd"/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/</w:t>
            </w:r>
            <w:proofErr w:type="spellStart"/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06</w:t>
            </w:r>
            <w:proofErr w:type="spellEnd"/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. Zadužnice</w:t>
            </w:r>
          </w:p>
        </w:tc>
      </w:tr>
      <w:tr w:rsidRPr="0010540D" w:rsidR="0010540D" w:rsidTr="0010540D">
        <w:trPr>
          <w:trHeight w:val="525"/>
        </w:trPr>
        <w:tc>
          <w:tcPr>
            <w:tcW w:w="0" w:type="auto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10540D" w:rsidR="0010540D" w:rsidP="0010540D" w:rsidRDefault="0010540D">
            <w:pPr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Cs w:val="24"/>
                <w:lang w:eastAsia="hr-HR"/>
              </w:rPr>
            </w:pPr>
            <w:r w:rsidRPr="0010540D">
              <w:rPr>
                <w:rFonts w:eastAsia="Times New Roman" w:cs="Times New Roman"/>
                <w:b/>
                <w:bCs/>
                <w:i/>
                <w:iCs/>
                <w:color w:val="000000"/>
                <w:szCs w:val="24"/>
                <w:lang w:eastAsia="hr-HR"/>
              </w:rPr>
              <w:t>2. niži isplatni red</w:t>
            </w:r>
          </w:p>
        </w:tc>
      </w:tr>
      <w:tr w:rsidRPr="0010540D" w:rsidR="0010540D" w:rsidTr="0010540D">
        <w:trPr>
          <w:trHeight w:val="81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0540D" w:rsidR="0010540D" w:rsidP="0010540D" w:rsidRDefault="0010540D">
            <w:pPr>
              <w:jc w:val="center"/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RH Ministarstvo financija, porezna uprava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0540D" w:rsidR="0010540D" w:rsidP="0010540D" w:rsidRDefault="0010540D">
            <w:pPr>
              <w:jc w:val="right"/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  <w:proofErr w:type="spellStart"/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18683136487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Velika Gorica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0540D" w:rsidR="0010540D" w:rsidP="0010540D" w:rsidRDefault="0010540D">
            <w:pPr>
              <w:jc w:val="right"/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  <w:proofErr w:type="spellStart"/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200</w:t>
            </w:r>
            <w:proofErr w:type="spellEnd"/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,</w:t>
            </w:r>
            <w:proofErr w:type="spellStart"/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0540D" w:rsidR="0010540D" w:rsidP="0010540D" w:rsidRDefault="0010540D">
            <w:pPr>
              <w:jc w:val="right"/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  <w:proofErr w:type="spellStart"/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200</w:t>
            </w:r>
            <w:proofErr w:type="spellEnd"/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,</w:t>
            </w:r>
            <w:proofErr w:type="spellStart"/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0540D" w:rsidR="0010540D" w:rsidP="0010540D" w:rsidRDefault="0010540D">
            <w:pPr>
              <w:jc w:val="right"/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0,</w:t>
            </w:r>
            <w:proofErr w:type="spellStart"/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00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ne</w:t>
            </w:r>
          </w:p>
        </w:tc>
      </w:tr>
      <w:tr w:rsidRPr="0010540D" w:rsidR="0010540D" w:rsidTr="0010540D">
        <w:trPr>
          <w:trHeight w:val="22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</w:p>
        </w:tc>
      </w:tr>
      <w:tr w:rsidRPr="0010540D" w:rsidR="0010540D" w:rsidTr="0010540D">
        <w:trPr>
          <w:trHeight w:val="375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0540D" w:rsidR="0010540D" w:rsidP="0010540D" w:rsidRDefault="0010540D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hr-HR"/>
              </w:rPr>
            </w:pPr>
            <w:r w:rsidRPr="0010540D">
              <w:rPr>
                <w:rFonts w:eastAsia="Times New Roman" w:cs="Times New Roman"/>
                <w:b/>
                <w:bCs/>
                <w:color w:val="000000"/>
                <w:szCs w:val="24"/>
                <w:lang w:eastAsia="hr-HR"/>
              </w:rPr>
              <w:t xml:space="preserve">II.         TABLICA </w:t>
            </w:r>
            <w:proofErr w:type="spellStart"/>
            <w:r w:rsidRPr="0010540D">
              <w:rPr>
                <w:rFonts w:eastAsia="Times New Roman" w:cs="Times New Roman"/>
                <w:b/>
                <w:bCs/>
                <w:color w:val="000000"/>
                <w:szCs w:val="24"/>
                <w:lang w:eastAsia="hr-HR"/>
              </w:rPr>
              <w:t>RAZLUČNIH</w:t>
            </w:r>
            <w:proofErr w:type="spellEnd"/>
            <w:r w:rsidRPr="0010540D">
              <w:rPr>
                <w:rFonts w:eastAsia="Times New Roman" w:cs="Times New Roman"/>
                <w:b/>
                <w:bCs/>
                <w:color w:val="000000"/>
                <w:szCs w:val="24"/>
                <w:lang w:eastAsia="hr-HR"/>
              </w:rPr>
              <w:t xml:space="preserve"> PRAVA</w:t>
            </w:r>
          </w:p>
        </w:tc>
      </w:tr>
      <w:tr w:rsidRPr="0010540D" w:rsidR="0010540D" w:rsidTr="0010540D">
        <w:trPr>
          <w:trHeight w:val="24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</w:p>
        </w:tc>
      </w:tr>
      <w:tr w:rsidRPr="0010540D" w:rsidR="0010540D" w:rsidTr="0010540D">
        <w:trPr>
          <w:trHeight w:val="1020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0540D" w:rsidR="0010540D" w:rsidP="0010540D" w:rsidRDefault="0010540D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hr-HR"/>
              </w:rPr>
            </w:pPr>
            <w:r w:rsidRPr="0010540D">
              <w:rPr>
                <w:rFonts w:eastAsia="Times New Roman" w:cs="Times New Roman"/>
                <w:b/>
                <w:bCs/>
                <w:color w:val="000000"/>
                <w:szCs w:val="24"/>
                <w:lang w:eastAsia="hr-HR"/>
              </w:rPr>
              <w:t xml:space="preserve">Redni broj 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0540D" w:rsidR="0010540D" w:rsidP="0010540D" w:rsidRDefault="0010540D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hr-HR"/>
              </w:rPr>
            </w:pPr>
            <w:r w:rsidRPr="0010540D">
              <w:rPr>
                <w:rFonts w:eastAsia="Times New Roman" w:cs="Times New Roman"/>
                <w:b/>
                <w:bCs/>
                <w:color w:val="000000"/>
                <w:szCs w:val="24"/>
                <w:lang w:eastAsia="hr-HR"/>
              </w:rPr>
              <w:t xml:space="preserve">Ime i prezime /  tvrtka ili naziv </w:t>
            </w:r>
            <w:proofErr w:type="spellStart"/>
            <w:r w:rsidRPr="0010540D">
              <w:rPr>
                <w:rFonts w:eastAsia="Times New Roman" w:cs="Times New Roman"/>
                <w:b/>
                <w:bCs/>
                <w:color w:val="000000"/>
                <w:szCs w:val="24"/>
                <w:lang w:eastAsia="hr-HR"/>
              </w:rPr>
              <w:t>razlučnog</w:t>
            </w:r>
            <w:proofErr w:type="spellEnd"/>
            <w:r w:rsidRPr="0010540D">
              <w:rPr>
                <w:rFonts w:eastAsia="Times New Roman" w:cs="Times New Roman"/>
                <w:b/>
                <w:bCs/>
                <w:color w:val="000000"/>
                <w:szCs w:val="24"/>
                <w:lang w:eastAsia="hr-HR"/>
              </w:rPr>
              <w:t xml:space="preserve"> vjerovnika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0540D" w:rsidR="0010540D" w:rsidP="0010540D" w:rsidRDefault="0010540D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hr-HR"/>
              </w:rPr>
            </w:pPr>
            <w:proofErr w:type="spellStart"/>
            <w:r w:rsidRPr="0010540D">
              <w:rPr>
                <w:rFonts w:eastAsia="Times New Roman" w:cs="Times New Roman"/>
                <w:b/>
                <w:bCs/>
                <w:color w:val="000000"/>
                <w:szCs w:val="24"/>
                <w:lang w:eastAsia="hr-HR"/>
              </w:rPr>
              <w:t>OIB</w:t>
            </w:r>
            <w:proofErr w:type="spellEnd"/>
            <w:r w:rsidRPr="0010540D">
              <w:rPr>
                <w:rFonts w:eastAsia="Times New Roman" w:cs="Times New Roman"/>
                <w:b/>
                <w:bCs/>
                <w:color w:val="000000"/>
                <w:szCs w:val="24"/>
                <w:lang w:eastAsia="hr-HR"/>
              </w:rPr>
              <w:t xml:space="preserve"> </w:t>
            </w:r>
            <w:proofErr w:type="spellStart"/>
            <w:r w:rsidRPr="0010540D">
              <w:rPr>
                <w:rFonts w:eastAsia="Times New Roman" w:cs="Times New Roman"/>
                <w:b/>
                <w:bCs/>
                <w:color w:val="000000"/>
                <w:szCs w:val="24"/>
                <w:lang w:eastAsia="hr-HR"/>
              </w:rPr>
              <w:t>razlučnog</w:t>
            </w:r>
            <w:proofErr w:type="spellEnd"/>
            <w:r w:rsidRPr="0010540D">
              <w:rPr>
                <w:rFonts w:eastAsia="Times New Roman" w:cs="Times New Roman"/>
                <w:b/>
                <w:bCs/>
                <w:color w:val="000000"/>
                <w:szCs w:val="24"/>
                <w:lang w:eastAsia="hr-HR"/>
              </w:rPr>
              <w:t xml:space="preserve"> vjerovnika 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0540D" w:rsidR="0010540D" w:rsidP="0010540D" w:rsidRDefault="0010540D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hr-HR"/>
              </w:rPr>
            </w:pPr>
            <w:r w:rsidRPr="0010540D">
              <w:rPr>
                <w:rFonts w:eastAsia="Times New Roman" w:cs="Times New Roman"/>
                <w:b/>
                <w:bCs/>
                <w:color w:val="000000"/>
                <w:szCs w:val="24"/>
                <w:lang w:eastAsia="hr-HR"/>
              </w:rPr>
              <w:t xml:space="preserve">Adresa / sjedište </w:t>
            </w:r>
            <w:proofErr w:type="spellStart"/>
            <w:r w:rsidRPr="0010540D">
              <w:rPr>
                <w:rFonts w:eastAsia="Times New Roman" w:cs="Times New Roman"/>
                <w:b/>
                <w:bCs/>
                <w:color w:val="000000"/>
                <w:szCs w:val="24"/>
                <w:lang w:eastAsia="hr-HR"/>
              </w:rPr>
              <w:t>razlučnog</w:t>
            </w:r>
            <w:proofErr w:type="spellEnd"/>
            <w:r w:rsidRPr="0010540D">
              <w:rPr>
                <w:rFonts w:eastAsia="Times New Roman" w:cs="Times New Roman"/>
                <w:b/>
                <w:bCs/>
                <w:color w:val="000000"/>
                <w:szCs w:val="24"/>
                <w:lang w:eastAsia="hr-HR"/>
              </w:rPr>
              <w:t xml:space="preserve"> vjerovnika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0540D" w:rsidR="0010540D" w:rsidP="0010540D" w:rsidRDefault="0010540D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hr-HR"/>
              </w:rPr>
            </w:pPr>
            <w:r w:rsidRPr="0010540D">
              <w:rPr>
                <w:rFonts w:eastAsia="Times New Roman" w:cs="Times New Roman"/>
                <w:b/>
                <w:bCs/>
                <w:color w:val="000000"/>
                <w:szCs w:val="24"/>
                <w:lang w:eastAsia="hr-HR"/>
              </w:rPr>
              <w:t xml:space="preserve">Javna knjiga u koju je </w:t>
            </w:r>
            <w:proofErr w:type="spellStart"/>
            <w:r w:rsidRPr="0010540D">
              <w:rPr>
                <w:rFonts w:eastAsia="Times New Roman" w:cs="Times New Roman"/>
                <w:b/>
                <w:bCs/>
                <w:color w:val="000000"/>
                <w:szCs w:val="24"/>
                <w:lang w:eastAsia="hr-HR"/>
              </w:rPr>
              <w:t>razlučno</w:t>
            </w:r>
            <w:proofErr w:type="spellEnd"/>
            <w:r w:rsidRPr="0010540D">
              <w:rPr>
                <w:rFonts w:eastAsia="Times New Roman" w:cs="Times New Roman"/>
                <w:b/>
                <w:bCs/>
                <w:color w:val="000000"/>
                <w:szCs w:val="24"/>
                <w:lang w:eastAsia="hr-HR"/>
              </w:rPr>
              <w:t xml:space="preserve"> pravo upisano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0540D" w:rsidR="0010540D" w:rsidP="0010540D" w:rsidRDefault="0010540D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hr-HR"/>
              </w:rPr>
            </w:pPr>
            <w:r w:rsidRPr="0010540D">
              <w:rPr>
                <w:rFonts w:eastAsia="Times New Roman" w:cs="Times New Roman"/>
                <w:b/>
                <w:bCs/>
                <w:color w:val="000000"/>
                <w:szCs w:val="24"/>
                <w:lang w:eastAsia="hr-HR"/>
              </w:rPr>
              <w:t xml:space="preserve">Iznos tražbine osigurane </w:t>
            </w:r>
            <w:proofErr w:type="spellStart"/>
            <w:r w:rsidRPr="0010540D">
              <w:rPr>
                <w:rFonts w:eastAsia="Times New Roman" w:cs="Times New Roman"/>
                <w:b/>
                <w:bCs/>
                <w:color w:val="000000"/>
                <w:szCs w:val="24"/>
                <w:lang w:eastAsia="hr-HR"/>
              </w:rPr>
              <w:t>razlučnim</w:t>
            </w:r>
            <w:proofErr w:type="spellEnd"/>
            <w:r w:rsidRPr="0010540D">
              <w:rPr>
                <w:rFonts w:eastAsia="Times New Roman" w:cs="Times New Roman"/>
                <w:b/>
                <w:bCs/>
                <w:color w:val="000000"/>
                <w:szCs w:val="24"/>
                <w:lang w:eastAsia="hr-HR"/>
              </w:rPr>
              <w:t xml:space="preserve"> pravom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0540D" w:rsidR="0010540D" w:rsidP="0010540D" w:rsidRDefault="0010540D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hr-HR"/>
              </w:rPr>
            </w:pPr>
            <w:r w:rsidRPr="0010540D">
              <w:rPr>
                <w:rFonts w:eastAsia="Times New Roman" w:cs="Times New Roman"/>
                <w:b/>
                <w:bCs/>
                <w:color w:val="000000"/>
                <w:szCs w:val="24"/>
                <w:lang w:eastAsia="hr-HR"/>
              </w:rPr>
              <w:t xml:space="preserve">Pravna osnovu tražbine osigurane </w:t>
            </w:r>
            <w:proofErr w:type="spellStart"/>
            <w:r w:rsidRPr="0010540D">
              <w:rPr>
                <w:rFonts w:eastAsia="Times New Roman" w:cs="Times New Roman"/>
                <w:b/>
                <w:bCs/>
                <w:color w:val="000000"/>
                <w:szCs w:val="24"/>
                <w:lang w:eastAsia="hr-HR"/>
              </w:rPr>
              <w:t>razlučni</w:t>
            </w:r>
            <w:r w:rsidRPr="0010540D">
              <w:rPr>
                <w:rFonts w:eastAsia="Times New Roman" w:cs="Times New Roman"/>
                <w:b/>
                <w:bCs/>
                <w:color w:val="000000"/>
                <w:szCs w:val="24"/>
                <w:lang w:eastAsia="hr-HR"/>
              </w:rPr>
              <w:lastRenderedPageBreak/>
              <w:t>m</w:t>
            </w:r>
            <w:proofErr w:type="spellEnd"/>
            <w:r w:rsidRPr="0010540D">
              <w:rPr>
                <w:rFonts w:eastAsia="Times New Roman" w:cs="Times New Roman"/>
                <w:b/>
                <w:bCs/>
                <w:color w:val="000000"/>
                <w:szCs w:val="24"/>
                <w:lang w:eastAsia="hr-HR"/>
              </w:rPr>
              <w:t xml:space="preserve"> pravom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0540D" w:rsidR="0010540D" w:rsidP="0010540D" w:rsidRDefault="0010540D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hr-HR"/>
              </w:rPr>
            </w:pPr>
            <w:r w:rsidRPr="0010540D">
              <w:rPr>
                <w:rFonts w:eastAsia="Times New Roman" w:cs="Times New Roman"/>
                <w:b/>
                <w:bCs/>
                <w:color w:val="000000"/>
                <w:szCs w:val="24"/>
                <w:lang w:eastAsia="hr-HR"/>
              </w:rPr>
              <w:lastRenderedPageBreak/>
              <w:t xml:space="preserve">Dio imovine na koji se odnosi </w:t>
            </w:r>
            <w:proofErr w:type="spellStart"/>
            <w:r w:rsidRPr="0010540D">
              <w:rPr>
                <w:rFonts w:eastAsia="Times New Roman" w:cs="Times New Roman"/>
                <w:b/>
                <w:bCs/>
                <w:color w:val="000000"/>
                <w:szCs w:val="24"/>
                <w:lang w:eastAsia="hr-HR"/>
              </w:rPr>
              <w:t>razlučno</w:t>
            </w:r>
            <w:proofErr w:type="spellEnd"/>
            <w:r w:rsidRPr="0010540D">
              <w:rPr>
                <w:rFonts w:eastAsia="Times New Roman" w:cs="Times New Roman"/>
                <w:b/>
                <w:bCs/>
                <w:color w:val="000000"/>
                <w:szCs w:val="24"/>
                <w:lang w:eastAsia="hr-HR"/>
              </w:rPr>
              <w:t xml:space="preserve"> pravo</w:t>
            </w:r>
          </w:p>
        </w:tc>
      </w:tr>
      <w:tr w:rsidRPr="0010540D" w:rsidR="0010540D" w:rsidTr="0010540D">
        <w:trPr>
          <w:trHeight w:val="1050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0540D" w:rsidR="0010540D" w:rsidP="0010540D" w:rsidRDefault="0010540D">
            <w:pPr>
              <w:jc w:val="center"/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lastRenderedPageBreak/>
              <w:t>1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0540D" w:rsidR="0010540D" w:rsidP="0010540D" w:rsidRDefault="0010540D">
            <w:pPr>
              <w:jc w:val="center"/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 xml:space="preserve">Hrvatska Poštanska Banka </w:t>
            </w:r>
            <w:proofErr w:type="spellStart"/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dd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0540D" w:rsidR="0010540D" w:rsidP="0010540D" w:rsidRDefault="0010540D">
            <w:pPr>
              <w:jc w:val="center"/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  <w:proofErr w:type="spellStart"/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87939104217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0540D" w:rsidR="0010540D" w:rsidP="0010540D" w:rsidRDefault="0010540D">
            <w:pPr>
              <w:jc w:val="center"/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  <w:proofErr w:type="spellStart"/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Jurišićeva</w:t>
            </w:r>
            <w:proofErr w:type="spellEnd"/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 xml:space="preserve"> 4, Zagreb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0540D" w:rsidR="0010540D" w:rsidP="0010540D" w:rsidRDefault="0010540D">
            <w:pPr>
              <w:jc w:val="center"/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Zemljišne knjige Općinskog suda Novi Zagreb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0540D" w:rsidR="0010540D" w:rsidP="0010540D" w:rsidRDefault="0010540D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hr-HR"/>
              </w:rPr>
            </w:pPr>
            <w:r w:rsidRPr="0010540D">
              <w:rPr>
                <w:rFonts w:eastAsia="Times New Roman" w:cs="Times New Roman"/>
                <w:b/>
                <w:bCs/>
                <w:color w:val="000000"/>
                <w:szCs w:val="24"/>
                <w:lang w:eastAsia="hr-HR"/>
              </w:rPr>
              <w:t>4.216.995,</w:t>
            </w:r>
            <w:proofErr w:type="spellStart"/>
            <w:r w:rsidRPr="0010540D">
              <w:rPr>
                <w:rFonts w:eastAsia="Times New Roman" w:cs="Times New Roman"/>
                <w:b/>
                <w:bCs/>
                <w:color w:val="000000"/>
                <w:szCs w:val="24"/>
                <w:lang w:eastAsia="hr-HR"/>
              </w:rPr>
              <w:t>39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0540D" w:rsidR="0010540D" w:rsidP="0010540D" w:rsidRDefault="0010540D">
            <w:pPr>
              <w:jc w:val="center"/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 xml:space="preserve">Sporazum </w:t>
            </w:r>
            <w:proofErr w:type="spellStart"/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br.07</w:t>
            </w:r>
            <w:proofErr w:type="spellEnd"/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/</w:t>
            </w:r>
            <w:proofErr w:type="spellStart"/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09</w:t>
            </w:r>
            <w:proofErr w:type="spellEnd"/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 xml:space="preserve"> pod brojem </w:t>
            </w:r>
            <w:proofErr w:type="spellStart"/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OU</w:t>
            </w:r>
            <w:proofErr w:type="spellEnd"/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-</w:t>
            </w:r>
            <w:proofErr w:type="spellStart"/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15</w:t>
            </w:r>
            <w:proofErr w:type="spellEnd"/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/</w:t>
            </w:r>
            <w:proofErr w:type="spellStart"/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06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0540D" w:rsidR="0010540D" w:rsidP="0010540D" w:rsidRDefault="0010540D">
            <w:pPr>
              <w:jc w:val="center"/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 xml:space="preserve">Nekretnine upisane u OS Jastrebarsko, </w:t>
            </w:r>
            <w:proofErr w:type="spellStart"/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Zkodjel</w:t>
            </w:r>
            <w:proofErr w:type="spellEnd"/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 xml:space="preserve"> u zk.ul.br. </w:t>
            </w:r>
            <w:proofErr w:type="spellStart"/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5496</w:t>
            </w:r>
            <w:proofErr w:type="spellEnd"/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 xml:space="preserve"> k.o.Sveta Ana</w:t>
            </w:r>
          </w:p>
        </w:tc>
      </w:tr>
      <w:tr w:rsidRPr="0010540D" w:rsidR="0010540D" w:rsidTr="0010540D">
        <w:trPr>
          <w:trHeight w:val="13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</w:p>
        </w:tc>
      </w:tr>
      <w:tr w:rsidRPr="0010540D" w:rsidR="0010540D" w:rsidTr="0010540D">
        <w:trPr>
          <w:trHeight w:val="330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0540D" w:rsidR="0010540D" w:rsidP="0010540D" w:rsidRDefault="0010540D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hr-HR"/>
              </w:rPr>
            </w:pPr>
            <w:r w:rsidRPr="0010540D">
              <w:rPr>
                <w:rFonts w:eastAsia="Times New Roman" w:cs="Times New Roman"/>
                <w:b/>
                <w:bCs/>
                <w:color w:val="000000"/>
                <w:szCs w:val="24"/>
                <w:lang w:eastAsia="hr-HR"/>
              </w:rPr>
              <w:t>III.        TABLICA IZLUČNIH PRAVA</w:t>
            </w:r>
          </w:p>
        </w:tc>
      </w:tr>
      <w:tr w:rsidRPr="0010540D" w:rsidR="0010540D" w:rsidTr="0010540D">
        <w:trPr>
          <w:trHeight w:val="13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</w:p>
        </w:tc>
      </w:tr>
      <w:tr w:rsidRPr="0010540D" w:rsidR="0010540D" w:rsidTr="0010540D">
        <w:trPr>
          <w:trHeight w:val="930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0540D" w:rsidR="0010540D" w:rsidP="0010540D" w:rsidRDefault="0010540D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hr-HR"/>
              </w:rPr>
            </w:pPr>
            <w:r w:rsidRPr="0010540D">
              <w:rPr>
                <w:rFonts w:eastAsia="Times New Roman" w:cs="Times New Roman"/>
                <w:b/>
                <w:bCs/>
                <w:color w:val="000000"/>
                <w:szCs w:val="24"/>
                <w:lang w:eastAsia="hr-HR"/>
              </w:rPr>
              <w:t xml:space="preserve">Redni broj 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0540D" w:rsidR="0010540D" w:rsidP="0010540D" w:rsidRDefault="0010540D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hr-HR"/>
              </w:rPr>
            </w:pPr>
            <w:r w:rsidRPr="0010540D">
              <w:rPr>
                <w:rFonts w:eastAsia="Times New Roman" w:cs="Times New Roman"/>
                <w:b/>
                <w:bCs/>
                <w:color w:val="000000"/>
                <w:szCs w:val="24"/>
                <w:lang w:eastAsia="hr-HR"/>
              </w:rPr>
              <w:t xml:space="preserve">Ime i prezime /  tvrtka ili naziv </w:t>
            </w:r>
            <w:proofErr w:type="spellStart"/>
            <w:r w:rsidRPr="0010540D">
              <w:rPr>
                <w:rFonts w:eastAsia="Times New Roman" w:cs="Times New Roman"/>
                <w:b/>
                <w:bCs/>
                <w:color w:val="000000"/>
                <w:szCs w:val="24"/>
                <w:lang w:eastAsia="hr-HR"/>
              </w:rPr>
              <w:t>razlučnog</w:t>
            </w:r>
            <w:proofErr w:type="spellEnd"/>
            <w:r w:rsidRPr="0010540D">
              <w:rPr>
                <w:rFonts w:eastAsia="Times New Roman" w:cs="Times New Roman"/>
                <w:b/>
                <w:bCs/>
                <w:color w:val="000000"/>
                <w:szCs w:val="24"/>
                <w:lang w:eastAsia="hr-HR"/>
              </w:rPr>
              <w:t xml:space="preserve"> vjerovnika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0540D" w:rsidR="0010540D" w:rsidP="0010540D" w:rsidRDefault="0010540D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hr-HR"/>
              </w:rPr>
            </w:pPr>
            <w:proofErr w:type="spellStart"/>
            <w:r w:rsidRPr="0010540D">
              <w:rPr>
                <w:rFonts w:eastAsia="Times New Roman" w:cs="Times New Roman"/>
                <w:b/>
                <w:bCs/>
                <w:color w:val="000000"/>
                <w:szCs w:val="24"/>
                <w:lang w:eastAsia="hr-HR"/>
              </w:rPr>
              <w:t>OIB</w:t>
            </w:r>
            <w:proofErr w:type="spellEnd"/>
            <w:r w:rsidRPr="0010540D">
              <w:rPr>
                <w:rFonts w:eastAsia="Times New Roman" w:cs="Times New Roman"/>
                <w:b/>
                <w:bCs/>
                <w:color w:val="000000"/>
                <w:szCs w:val="24"/>
                <w:lang w:eastAsia="hr-HR"/>
              </w:rPr>
              <w:t xml:space="preserve"> </w:t>
            </w:r>
            <w:proofErr w:type="spellStart"/>
            <w:r w:rsidRPr="0010540D">
              <w:rPr>
                <w:rFonts w:eastAsia="Times New Roman" w:cs="Times New Roman"/>
                <w:b/>
                <w:bCs/>
                <w:color w:val="000000"/>
                <w:szCs w:val="24"/>
                <w:lang w:eastAsia="hr-HR"/>
              </w:rPr>
              <w:t>razlučnog</w:t>
            </w:r>
            <w:proofErr w:type="spellEnd"/>
            <w:r w:rsidRPr="0010540D">
              <w:rPr>
                <w:rFonts w:eastAsia="Times New Roman" w:cs="Times New Roman"/>
                <w:b/>
                <w:bCs/>
                <w:color w:val="000000"/>
                <w:szCs w:val="24"/>
                <w:lang w:eastAsia="hr-HR"/>
              </w:rPr>
              <w:t xml:space="preserve"> vjerovnika 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0540D" w:rsidR="0010540D" w:rsidP="0010540D" w:rsidRDefault="0010540D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hr-HR"/>
              </w:rPr>
            </w:pPr>
            <w:r w:rsidRPr="0010540D">
              <w:rPr>
                <w:rFonts w:eastAsia="Times New Roman" w:cs="Times New Roman"/>
                <w:b/>
                <w:bCs/>
                <w:color w:val="000000"/>
                <w:szCs w:val="24"/>
                <w:lang w:eastAsia="hr-HR"/>
              </w:rPr>
              <w:t xml:space="preserve">Adresa / sjedište </w:t>
            </w:r>
            <w:proofErr w:type="spellStart"/>
            <w:r w:rsidRPr="0010540D">
              <w:rPr>
                <w:rFonts w:eastAsia="Times New Roman" w:cs="Times New Roman"/>
                <w:b/>
                <w:bCs/>
                <w:color w:val="000000"/>
                <w:szCs w:val="24"/>
                <w:lang w:eastAsia="hr-HR"/>
              </w:rPr>
              <w:t>razlučnog</w:t>
            </w:r>
            <w:proofErr w:type="spellEnd"/>
            <w:r w:rsidRPr="0010540D">
              <w:rPr>
                <w:rFonts w:eastAsia="Times New Roman" w:cs="Times New Roman"/>
                <w:b/>
                <w:bCs/>
                <w:color w:val="000000"/>
                <w:szCs w:val="24"/>
                <w:lang w:eastAsia="hr-HR"/>
              </w:rPr>
              <w:t xml:space="preserve"> vjerovnika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0540D" w:rsidR="0010540D" w:rsidP="0010540D" w:rsidRDefault="0010540D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hr-HR"/>
              </w:rPr>
            </w:pPr>
            <w:r w:rsidRPr="0010540D">
              <w:rPr>
                <w:rFonts w:eastAsia="Times New Roman" w:cs="Times New Roman"/>
                <w:b/>
                <w:bCs/>
                <w:color w:val="000000"/>
                <w:szCs w:val="24"/>
                <w:lang w:eastAsia="hr-HR"/>
              </w:rPr>
              <w:t>Pravna osnova izlučnog prava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10540D" w:rsidR="0010540D" w:rsidP="0010540D" w:rsidRDefault="0010540D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hr-HR"/>
              </w:rPr>
            </w:pPr>
            <w:r w:rsidRPr="0010540D">
              <w:rPr>
                <w:rFonts w:eastAsia="Times New Roman" w:cs="Times New Roman"/>
                <w:b/>
                <w:bCs/>
                <w:color w:val="000000"/>
                <w:szCs w:val="24"/>
                <w:lang w:eastAsia="hr-HR"/>
              </w:rPr>
              <w:t>Predmet izlučnog prava</w:t>
            </w:r>
          </w:p>
        </w:tc>
      </w:tr>
      <w:tr w:rsidRPr="0010540D" w:rsidR="0010540D" w:rsidTr="0010540D">
        <w:trPr>
          <w:trHeight w:val="435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10540D" w:rsidR="0010540D" w:rsidP="0010540D" w:rsidRDefault="0010540D">
            <w:pPr>
              <w:jc w:val="center"/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1</w:t>
            </w:r>
          </w:p>
        </w:tc>
        <w:tc>
          <w:tcPr>
            <w:tcW w:w="0" w:type="auto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10540D" w:rsidR="0010540D" w:rsidP="0010540D" w:rsidRDefault="0010540D">
            <w:pPr>
              <w:jc w:val="center"/>
              <w:rPr>
                <w:rFonts w:eastAsia="Times New Roman" w:cs="Times New Roman"/>
                <w:szCs w:val="24"/>
                <w:lang w:eastAsia="hr-HR"/>
              </w:rPr>
            </w:pPr>
            <w:r w:rsidRPr="0010540D">
              <w:rPr>
                <w:rFonts w:eastAsia="Times New Roman" w:cs="Times New Roman"/>
                <w:szCs w:val="24"/>
                <w:lang w:eastAsia="hr-HR"/>
              </w:rPr>
              <w:t>nema prijavljenih izlučnih prava</w:t>
            </w:r>
          </w:p>
        </w:tc>
      </w:tr>
      <w:tr w:rsidRPr="0010540D" w:rsidR="0010540D" w:rsidTr="0010540D">
        <w:trPr>
          <w:trHeight w:val="4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</w:p>
        </w:tc>
      </w:tr>
      <w:tr w:rsidRPr="0010540D" w:rsidR="0010540D" w:rsidTr="0010540D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Mjesto i datum: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Stečajni upravitelj: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</w:p>
        </w:tc>
      </w:tr>
      <w:tr w:rsidRPr="0010540D" w:rsidR="0010540D" w:rsidTr="0010540D">
        <w:trPr>
          <w:trHeight w:val="19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</w:p>
        </w:tc>
      </w:tr>
      <w:tr w:rsidRPr="0010540D" w:rsidR="0010540D" w:rsidTr="0010540D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 xml:space="preserve">Zagreb, </w:t>
            </w:r>
            <w:proofErr w:type="spellStart"/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3.rujna</w:t>
            </w:r>
            <w:proofErr w:type="spellEnd"/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 xml:space="preserve"> </w:t>
            </w:r>
            <w:proofErr w:type="spellStart"/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2019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  <w:r w:rsidRPr="0010540D">
              <w:rPr>
                <w:rFonts w:eastAsia="Times New Roman" w:cs="Times New Roman"/>
                <w:color w:val="000000"/>
                <w:szCs w:val="24"/>
                <w:lang w:eastAsia="hr-HR"/>
              </w:rPr>
              <w:t>Zdravko Krznar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0540D" w:rsidR="0010540D" w:rsidP="0010540D" w:rsidRDefault="0010540D">
            <w:pPr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</w:p>
        </w:tc>
      </w:tr>
    </w:tbl>
    <w:p w:rsidR="00204A88" w:rsidRDefault="00204A88" w14:paraId="8cf4bdd" w14:textId="8cf4bdd">
      <w:pPr>
        <w15:collapsed w:val="false"/>
      </w:pPr>
    </w:p>
    <w:sectPr w:rsidR="00204A88" w:rsidSect="0010540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8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540D"/>
    <w:rsid w:val="000243EC"/>
    <w:rsid w:val="0010540D"/>
    <w:rsid w:val="00165591"/>
    <w:rsid w:val="00204A88"/>
    <w:rsid w:val="00B50139"/>
    <w:rsid w:val="00C35F64"/>
    <w:rsid w:val="00E57229"/>
    <w:rsid w:val="00F84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F84D7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84D73"/>
    <w:rPr>
      <w:rFonts w:ascii="Times New Roman" w:hAnsi="Times New Roman" w:eastAsia="Times New Roman" w:cs="Times New Roman"/>
      <w:b/>
      <w:bCs/>
      <w:color w:val="000000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F84D73"/>
    <w:rPr>
      <w:rFonts w:eastAsia="Times New Roman" w:cs="Times New Roman"/>
      <w:b/>
      <w:bCs/>
      <w:color w:val="000000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F84D73"/>
    <w:rPr>
      <w:rFonts w:ascii="Times New Roman" w:hAnsi="Times New Roman" w:eastAsia="Times New Roman" w:cs="Times New Roman"/>
      <w:b w:val="false"/>
      <w:bCs w:val="false"/>
      <w:color w:val="000000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F84D73"/>
    <w:rPr>
      <w:rFonts w:ascii="Times New Roman" w:hAnsi="Times New Roman" w:eastAsia="Times New Roman" w:cs="Times New Roman"/>
      <w:b w:val="false"/>
      <w:bCs w:val="false"/>
      <w:color w:val="000000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84D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4D73"/>
    <w:rPr>
      <w:rFonts w:ascii="Times New Roman" w:cs="Times New Roman" w:eastAsia="Times New Roman" w:hAnsi="Times New Roman"/>
      <w:b/>
      <w:bCs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84D73"/>
    <w:rPr>
      <w:rFonts w:cs="Times New Roman" w:eastAsia="Times New Roman"/>
      <w:b/>
      <w:bCs/>
      <w:color w:val="00000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84D73"/>
    <w:rPr>
      <w:rFonts w:ascii="Times New Roman" w:cs="Times New Roman" w:eastAsia="Times New Roman" w:hAnsi="Times New Roman"/>
      <w:b w:val="0"/>
      <w:bCs w:val="0"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84D73"/>
    <w:rPr>
      <w:rFonts w:ascii="Times New Roman" w:cs="Times New Roman" w:eastAsia="Times New Roman" w:hAnsi="Times New Roman"/>
      <w:b w:val="0"/>
      <w:bCs w:val="0"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00324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stylesWithEffects.xml" Type="http://schemas.microsoft.com/office/2007/relationships/stylesWithEffects" Id="rId3"/><Relationship Target="theme/theme1.xml" Type="http://schemas.openxmlformats.org/officeDocument/2006/relationships/them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ntTable.xml" Type="http://schemas.openxmlformats.org/officeDocument/2006/relationships/fontTabl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403</properties:Words>
  <properties:Characters>2473</properties:Characters>
  <properties:Lines>424</properties:Lines>
  <properties:Paragraphs>130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2785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2019-09-11T09:10:00Z</dcterms:created>
  <dc:creator>Monika Grbac</dc:creator>
  <cp:lastModifiedBy>Mia Lukač</cp:lastModifiedBy>
  <dcterms:modified xmlns:xsi="http://www.w3.org/2001/XMLSchema-instance" xsi:type="dcterms:W3CDTF">2019-09-11T09:29:00Z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St-792/2019-36 / Podnesak - Tablica prijavljenih i osporenih tražbina (tablica prijavljenih tražbina.docx)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